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91be" w14:paraId="7e791be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0D4280">
        <w:t>151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ED6CF0">
        <w:t xml:space="preserve"> </w:t>
      </w:r>
      <w:proofErr w:type="spellStart"/>
      <w:r w:rsidR="000D4280" w:rsidRPr="000D4280">
        <w:t>EXPO</w:t>
      </w:r>
      <w:proofErr w:type="spellEnd"/>
      <w:r w:rsidR="000D4280" w:rsidRPr="000D4280">
        <w:t xml:space="preserve"> j.d.o.o.  za trgovinu i usluge</w:t>
      </w:r>
      <w:r w:rsidR="005B6C7F">
        <w:t xml:space="preserve"> Vukovar, Sajmište 158, </w:t>
      </w:r>
      <w:proofErr w:type="spellStart"/>
      <w:r w:rsidR="005B6C7F">
        <w:t>OIB</w:t>
      </w:r>
      <w:proofErr w:type="spellEnd"/>
      <w:r w:rsidR="005B6C7F">
        <w:t xml:space="preserve">: </w:t>
      </w:r>
      <w:r w:rsidR="005B6C7F" w:rsidRPr="005B6C7F">
        <w:t>05889817313</w:t>
      </w:r>
      <w:r w:rsidR="005B6C7F">
        <w:t xml:space="preserve">, </w:t>
      </w:r>
      <w:proofErr w:type="spellStart"/>
      <w:r w:rsidR="005B6C7F">
        <w:t>MBS</w:t>
      </w:r>
      <w:proofErr w:type="spellEnd"/>
      <w:r w:rsidR="005B6C7F">
        <w:t>: 030141814</w:t>
      </w:r>
      <w:r w:rsidR="000D4280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0D4280">
        <w:t>11. listopada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proofErr w:type="spellStart"/>
      <w:r w:rsidR="005B6C7F" w:rsidRPr="000D4280">
        <w:t>EXPO</w:t>
      </w:r>
      <w:proofErr w:type="spellEnd"/>
      <w:r w:rsidR="005B6C7F" w:rsidRPr="000D4280">
        <w:t xml:space="preserve"> j.d.o.o.  za trgovinu i usluge</w:t>
      </w:r>
      <w:r w:rsidR="005B6C7F">
        <w:t xml:space="preserve"> Vukovar, Sajmište 158, </w:t>
      </w:r>
      <w:proofErr w:type="spellStart"/>
      <w:r w:rsidR="005B6C7F">
        <w:t>OIB</w:t>
      </w:r>
      <w:proofErr w:type="spellEnd"/>
      <w:r w:rsidR="005B6C7F">
        <w:t xml:space="preserve">: </w:t>
      </w:r>
      <w:r w:rsidR="005B6C7F" w:rsidRPr="005B6C7F">
        <w:t>05889817313</w:t>
      </w:r>
      <w:r w:rsidR="005B6C7F">
        <w:t xml:space="preserve">, </w:t>
      </w:r>
      <w:proofErr w:type="spellStart"/>
      <w:r w:rsidR="005B6C7F">
        <w:t>MBS</w:t>
      </w:r>
      <w:proofErr w:type="spellEnd"/>
      <w:r w:rsidR="005B6C7F">
        <w:t xml:space="preserve">: 030141814, </w:t>
      </w:r>
      <w:r w:rsidR="0024175D">
        <w:rPr>
          <w:bCs/>
        </w:rPr>
        <w:t xml:space="preserve"> </w:t>
      </w:r>
      <w:r w:rsidR="000D4280">
        <w:rPr>
          <w:bCs/>
        </w:rPr>
        <w:t>iznosi 5.500,00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0D4280">
        <w:t xml:space="preserve">Ante </w:t>
      </w:r>
      <w:proofErr w:type="spellStart"/>
      <w:r w:rsidR="000D4280">
        <w:t>Hrskanović</w:t>
      </w:r>
      <w:proofErr w:type="spellEnd"/>
      <w:r w:rsidR="000D4280">
        <w:t xml:space="preserve"> iz Vukovara</w:t>
      </w:r>
      <w:r w:rsidR="0024175D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</w:t>
      </w:r>
      <w:r w:rsidR="000D4280">
        <w:t>151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D4280">
        <w:t xml:space="preserve">11. listopada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75D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726DA"/>
    <w:rsid w:val="004777F8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5F5B53"/>
    <w:rsid w:val="00614853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5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5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5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5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5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5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5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5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5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5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1151</izvorni_sadrzaj>
    <derivirana_varijabla naziv="DomainObject.Predmet.Broj_1">1151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St-1151/2018</izvorni_sadrzaj>
    <derivirana_varijabla naziv="DomainObject.Predmet.OznakaBroj_1">St-1151/2018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EXPO j.d.o.o.  za trgovinu i usluge</izvorni_sadrzaj>
    <derivirana_varijabla naziv="DomainObject.Predmet.ProtustrankaFormated_1">  EXPO j.d.o.o.  za trgovinu i usluge</derivirana_varijabla>
  </DomainObject.Predmet.ProtustrankaFormated>
  <DomainObject.Predmet.ProtustrankaFormatedOIB>
    <izvorni_sadrzaj>  EXPO j.d.o.o.  za trgovinu i usluge, OIB 05889817313</izvorni_sadrzaj>
    <derivirana_varijabla naziv="DomainObject.Predmet.ProtustrankaFormatedOIB_1">  EXPO j.d.o.o.  za trgovinu i usluge, OIB 05889817313</derivirana_varijabla>
  </DomainObject.Predmet.ProtustrankaFormatedOIB>
  <DomainObject.Predmet.ProtustrankaFormatedWithAdress>
    <izvorni_sadrzaj> EXPO j.d.o.o.  za trgovinu i usluge, Sajmište 158, 32000 Vukovar</izvorni_sadrzaj>
    <derivirana_varijabla naziv="DomainObject.Predmet.ProtustrankaFormatedWithAdress_1"> EXPO j.d.o.o.  za trgovinu i usluge, Sajmište 158, 32000 Vukovar</derivirana_varijabla>
  </DomainObject.Predmet.ProtustrankaFormatedWithAdress>
  <DomainObject.Predmet.ProtustrankaFormatedWithAdressOIB>
    <izvorni_sadrzaj> EXPO j.d.o.o.  za trgovinu i usluge, OIB 05889817313, Sajmište 158, 32000 Vukovar</izvorni_sadrzaj>
    <derivirana_varijabla naziv="DomainObject.Predmet.ProtustrankaFormatedWithAdressOIB_1"> EXPO j.d.o.o.  za trgovinu i usluge, OIB 05889817313, Sajmište 158, 32000 Vukovar</derivirana_varijabla>
  </DomainObject.Predmet.ProtustrankaFormatedWithAdressOIB>
  <DomainObject.Predmet.ProtustrankaWithAdress>
    <izvorni_sadrzaj>EXPO j.d.o.o.  za trgovinu i usluge Sajmište 158, 32000 Vukovar</izvorni_sadrzaj>
    <derivirana_varijabla naziv="DomainObject.Predmet.ProtustrankaWithAdress_1">EXPO j.d.o.o.  za trgovinu i usluge Sajmište 158, 32000 Vukovar</derivirana_varijabla>
  </DomainObject.Predmet.ProtustrankaWithAdress>
  <DomainObject.Predmet.ProtustrankaWithAdressOIB>
    <izvorni_sadrzaj>EXPO j.d.o.o.  za trgovinu i usluge, OIB 05889817313, Sajmište 158, 32000 Vukovar</izvorni_sadrzaj>
    <derivirana_varijabla naziv="DomainObject.Predmet.ProtustrankaWithAdressOIB_1">EXPO j.d.o.o.  za trgovinu i usluge, OIB 05889817313, Sajmište 158, 32000 Vukovar</derivirana_varijabla>
  </DomainObject.Predmet.ProtustrankaWithAdressOIB>
  <DomainObject.Predmet.ProtustrankaNazivFormated>
    <izvorni_sadrzaj>EXPO j.d.o.o.  za trgovinu i usluge</izvorni_sadrzaj>
    <derivirana_varijabla naziv="DomainObject.Predmet.ProtustrankaNazivFormated_1">EXPO j.d.o.o.  za trgovinu i usluge</derivirana_varijabla>
  </DomainObject.Predmet.ProtustrankaNazivFormated>
  <DomainObject.Predmet.ProtustrankaNazivFormatedOIB>
    <izvorni_sadrzaj>EXPO j.d.o.o.  za trgovinu i usluge, OIB 05889817313</izvorni_sadrzaj>
    <derivirana_varijabla naziv="DomainObject.Predmet.ProtustrankaNazivFormatedOIB_1">EXPO j.d.o.o.  za trgovinu i usluge, OIB 05889817313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EXPO j.d.o.o.  za trgovinu i usluge</item>
    </izvorni_sadrzaj>
    <derivirana_varijabla naziv="DomainObject.Predmet.ProtuStrankaListFormated_1">
      <item>EXPO j.d.o.o.  za trgovinu i usluge</item>
    </derivirana_varijabla>
  </DomainObject.Predmet.ProtuStrankaListFormated>
  <DomainObject.Predmet.ProtuStrankaListFormatedOIB>
    <izvorni_sadrzaj>
      <item>EXPO j.d.o.o.  za trgovinu i usluge, OIB 05889817313</item>
    </izvorni_sadrzaj>
    <derivirana_varijabla naziv="DomainObject.Predmet.ProtuStrankaListFormatedOIB_1">
      <item>EXPO j.d.o.o.  za trgovinu i usluge, OIB 05889817313</item>
    </derivirana_varijabla>
  </DomainObject.Predmet.ProtuStrankaListFormatedOIB>
  <DomainObject.Predmet.ProtuStrankaListFormatedWithAdress>
    <izvorni_sadrzaj>
      <item>EXPO j.d.o.o.  za trgovinu i usluge, Sajmište 158, 32000 Vukovar</item>
    </izvorni_sadrzaj>
    <derivirana_varijabla naziv="DomainObject.Predmet.ProtuStrankaListFormatedWithAdress_1">
      <item>EXPO j.d.o.o.  za trgovinu i usluge, Sajmište 158, 32000 Vukovar</item>
    </derivirana_varijabla>
  </DomainObject.Predmet.ProtuStrankaListFormatedWithAdress>
  <DomainObject.Predmet.ProtuStrankaListFormatedWithAdressOIB>
    <izvorni_sadrzaj>
      <item>EXPO j.d.o.o.  za trgovinu i usluge, OIB 05889817313, Sajmište 158, 32000 Vukovar</item>
    </izvorni_sadrzaj>
    <derivirana_varijabla naziv="DomainObject.Predmet.ProtuStrankaListFormatedWithAdressOIB_1">
      <item>EXPO j.d.o.o.  za trgovinu i usluge, OIB 05889817313, Sajmište 158, 32000 Vukovar</item>
    </derivirana_varijabla>
  </DomainObject.Predmet.ProtuStrankaListFormatedWithAdressOIB>
  <DomainObject.Predmet.ProtuStrankaListNazivFormated>
    <izvorni_sadrzaj>
      <item>EXPO j.d.o.o.  za trgovinu i usluge</item>
    </izvorni_sadrzaj>
    <derivirana_varijabla naziv="DomainObject.Predmet.ProtuStrankaListNazivFormated_1">
      <item>EXPO j.d.o.o.  za trgovinu i usluge</item>
    </derivirana_varijabla>
  </DomainObject.Predmet.ProtuStrankaListNazivFormated>
  <DomainObject.Predmet.ProtuStrankaListNazivFormatedOIB>
    <izvorni_sadrzaj>
      <item>EXPO j.d.o.o.  za trgovinu i usluge, OIB 05889817313</item>
    </izvorni_sadrzaj>
    <derivirana_varijabla naziv="DomainObject.Predmet.ProtuStrankaListNazivFormatedOIB_1">
      <item>EXPO j.d.o.o.  za trgovinu i usluge, OIB 05889817313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EXPO j.d.o.o.  za trgovinu i usluge</izvorni_sadrzaj>
    <derivirana_varijabla naziv="DomainObject.Predmet.ProtustrankaIDrugi_1">EXPO j.d.o.o. 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EXPO j.d.o.o.  za trgovinu i usluge, OIB 05889817313, Sajmište 158, 32000 Vukovar</izvorni_sadrzaj>
    <derivirana_varijabla naziv="DomainObject.Predmet.ProtustrankaIDrugiAdressOIB_1">EXPO j.d.o.o.  za trgovinu i usluge, OIB 05889817313, Sajmište 158,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EXPO j.d.o.o.  za trgovinu i usluge</item>
    </izvorni_sadrzaj>
    <derivirana_varijabla naziv="DomainObject.Predmet.SudioniciListNaziv_1">
      <item>FINA RC OSIJEK</item>
      <item>EXPO j.d.o.o.  za trgovinu i usluge</item>
    </derivirana_varijabla>
  </DomainObject.Predmet.SudioniciListNaziv>
  <DomainObject.Predmet.SudioniciListAdressOIB>
    <izvorni_sadrzaj>
      <item>FINA RC OSIJEK, OIB 85821130368</item>
      <item>EXPO j.d.o.o.  za trgovinu i usluge, OIB 05889817313, Sajmište 158,32000 Vukovar</item>
    </izvorni_sadrzaj>
    <derivirana_varijabla naziv="DomainObject.Predmet.SudioniciListAdressOIB_1">
      <item>FINA RC OSIJEK, OIB 85821130368</item>
      <item>EXPO j.d.o.o.  za trgovinu i usluge, OIB 05889817313, Sajmište 158,32000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05889817313</item>
    </izvorni_sadrzaj>
    <derivirana_varijabla naziv="DomainObject.Predmet.SudioniciListNazivOIB_1">
      <item>, OIB 85821130368</item>
      <item>, OIB 05889817313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AC0BB-F3B4-452B-8AA6-27E628200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1923</properties:Characters>
  <properties:Lines>46</properties:Lines>
  <properties:Paragraphs>15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2018-10-11T06:58:00Z</cp:lastPrinted>
  <dcterms:modified xmlns:xsi="http://www.w3.org/2001/XMLSchema-instance" xsi:type="dcterms:W3CDTF">2018-10-11T07:02:00Z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