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ad95a" w14:paraId="ccad95a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5E22EE">
        <w:rPr>
          <w:lang w:val="hr-HR"/>
        </w:rPr>
        <w:t>St-220</w:t>
      </w:r>
      <w:r w:rsidR="00802B00">
        <w:rPr>
          <w:lang w:val="hr-HR"/>
        </w:rPr>
        <w:t>/16</w:t>
      </w:r>
      <w:r w:rsidR="005B5707">
        <w:rPr>
          <w:lang w:val="hr-HR"/>
        </w:rPr>
        <w:t>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802B00">
        <w:t>nad dužnikom</w:t>
      </w:r>
      <w:r w:rsidR="005E22EE">
        <w:t xml:space="preserve"> KOVINOMETAL j.d.o.o., OIB: 67674089437</w:t>
      </w:r>
      <w:r w:rsidR="000E6C6C">
        <w:t xml:space="preserve"> </w:t>
      </w:r>
      <w:r w:rsidR="00E66FC5">
        <w:t>sa</w:t>
      </w:r>
      <w:r w:rsidR="00B3789E">
        <w:t xml:space="preserve"> </w:t>
      </w:r>
      <w:r w:rsidR="00423C7C">
        <w:t>sje</w:t>
      </w:r>
      <w:r w:rsidR="00587F47">
        <w:t>di</w:t>
      </w:r>
      <w:r w:rsidR="005E22EE">
        <w:t>štem u Kolodvorska ulica 1</w:t>
      </w:r>
      <w:r w:rsidR="002F24AF">
        <w:t>,</w:t>
      </w:r>
      <w:r w:rsidR="00EB7150">
        <w:t xml:space="preserve"> 48000 Koprivnica</w:t>
      </w:r>
      <w:r w:rsidR="00311FF0">
        <w:t>,</w:t>
      </w:r>
      <w:r w:rsidR="002326B3">
        <w:t xml:space="preserve"> </w:t>
      </w:r>
      <w:r w:rsidR="002C5CA3">
        <w:t xml:space="preserve">dana </w:t>
      </w:r>
      <w:r w:rsidR="00587F47">
        <w:t>17</w:t>
      </w:r>
      <w:r w:rsidR="00025B63">
        <w:t>.</w:t>
      </w:r>
      <w:r w:rsidR="00920620">
        <w:t xml:space="preserve"> </w:t>
      </w:r>
      <w:r w:rsidR="00802B00">
        <w:t>ožujka</w:t>
      </w:r>
      <w:r w:rsidR="00B3789E">
        <w:t xml:space="preserve">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F60023">
        <w:t xml:space="preserve"> SZ) objavljuje sl</w:t>
      </w:r>
      <w:r w:rsidR="00920620">
        <w:t>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5E22EE">
        <w:t>KOVINOMETAL j.d.o.o., OIB: 67674089437 sa sjedištem u Kolodvorska ulica 1, 48000 Koprivnica</w:t>
      </w:r>
      <w:r w:rsidR="005E22EE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5E22EE">
        <w:t xml:space="preserve">28.014,95 </w:t>
      </w:r>
      <w:r w:rsidR="002F24AF">
        <w:rPr>
          <w:lang w:val="hr-HR"/>
        </w:rPr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EB7150" w:rsidRPr="00EB7150">
        <w:t xml:space="preserve"> </w:t>
      </w:r>
      <w:r w:rsidR="008D452D">
        <w:t>dužnika</w:t>
      </w:r>
      <w:r w:rsidR="005E22EE" w:rsidRPr="005E22EE">
        <w:t xml:space="preserve"> </w:t>
      </w:r>
      <w:r w:rsidR="005E22EE">
        <w:t>KOVINOMETAL j.d.o.o., OIB: 67674089437 sa sjedištem u Kolodvorska ulica 1, 48000 Koprivnica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633D6">
        <w:rPr>
          <w:lang w:val="hr-HR"/>
        </w:rPr>
        <w:t xml:space="preserve"> ovome sudu d</w:t>
      </w:r>
      <w:r w:rsidR="005E22EE">
        <w:rPr>
          <w:lang w:val="hr-HR"/>
        </w:rPr>
        <w:t>ana 12</w:t>
      </w:r>
      <w:r w:rsidR="00802B00">
        <w:rPr>
          <w:lang w:val="hr-HR"/>
        </w:rPr>
        <w:t>.0</w:t>
      </w:r>
      <w:r w:rsidR="005E22EE">
        <w:rPr>
          <w:lang w:val="hr-HR"/>
        </w:rPr>
        <w:t>2</w:t>
      </w:r>
      <w:r w:rsidR="00802B00">
        <w:rPr>
          <w:lang w:val="hr-HR"/>
        </w:rPr>
        <w:t>.2016</w:t>
      </w:r>
      <w:r w:rsidR="00E66FC5">
        <w:rPr>
          <w:lang w:val="hr-HR"/>
        </w:rPr>
        <w:t>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5E22EE">
        <w:t>KOVINOMETAL j.d.o.o., OIB: 67674089437 sa sjedištem u Kolodvorska ulica 1, 48000 Koprivnica.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</w:t>
      </w:r>
      <w:r w:rsidR="005B5707">
        <w:rPr>
          <w:lang w:val="hr-HR"/>
        </w:rPr>
        <w:t>. rujna 2015</w:t>
      </w:r>
      <w:r w:rsidR="00E66FC5">
        <w:rPr>
          <w:lang w:val="hr-HR"/>
        </w:rPr>
        <w:t>.</w:t>
      </w:r>
      <w:r w:rsidR="00B41B30">
        <w:t xml:space="preserve"> u Očevidniku redoslijeda osnova za plaćanje ima evidentirane neizvršene osnove za plaća</w:t>
      </w:r>
      <w:r w:rsidR="00740917">
        <w:t>n</w:t>
      </w:r>
      <w:r w:rsidR="00124D25">
        <w:t xml:space="preserve">je u ukupnom </w:t>
      </w:r>
      <w:r w:rsidR="005E22EE">
        <w:t>iznosu od 28.014,95</w:t>
      </w:r>
      <w:r w:rsidR="001213EC"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87F47">
        <w:rPr>
          <w:lang w:val="hr-HR"/>
        </w:rPr>
        <w:t>17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802B00">
        <w:rPr>
          <w:lang w:val="hr-HR"/>
        </w:rPr>
        <w:t>ožujka</w:t>
      </w:r>
      <w:r w:rsidR="00B3789E">
        <w:rPr>
          <w:lang w:val="hr-HR"/>
        </w:rPr>
        <w:t xml:space="preserve">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18607D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ED9" w:rsidP="007F64E0" w:rsidR="003C4ED9">
      <w:r>
        <w:separator/>
      </w:r>
    </w:p>
  </w:endnote>
  <w:endnote w:id="0" w:type="continuationSeparator">
    <w:p w:rsidRDefault="003C4ED9" w:rsidP="007F64E0" w:rsidR="003C4E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ED9" w:rsidP="007F64E0" w:rsidR="003C4ED9">
      <w:r>
        <w:separator/>
      </w:r>
    </w:p>
  </w:footnote>
  <w:footnote w:id="0" w:type="continuationSeparator">
    <w:p w:rsidRDefault="003C4ED9" w:rsidP="007F64E0" w:rsidR="003C4E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5E22EE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5E22EE">
      <w:rPr>
        <w:lang w:val="hr-HR"/>
      </w:rPr>
      <w:t>St-220</w:t>
    </w:r>
    <w:r w:rsidR="00802B00">
      <w:rPr>
        <w:lang w:val="hr-HR"/>
      </w:rPr>
      <w:t>/16</w:t>
    </w:r>
    <w:r w:rsidR="005B5707">
      <w:rPr>
        <w:lang w:val="hr-HR"/>
      </w:rPr>
      <w:t>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A6178" w:rsidRPr="00CA6178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34FA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6C6C"/>
    <w:rsid w:val="000E7741"/>
    <w:rsid w:val="000F66FC"/>
    <w:rsid w:val="00101379"/>
    <w:rsid w:val="00103E60"/>
    <w:rsid w:val="00106D9C"/>
    <w:rsid w:val="00110523"/>
    <w:rsid w:val="001151B5"/>
    <w:rsid w:val="001156F1"/>
    <w:rsid w:val="00116993"/>
    <w:rsid w:val="001213EC"/>
    <w:rsid w:val="00124D25"/>
    <w:rsid w:val="0013093F"/>
    <w:rsid w:val="0013334B"/>
    <w:rsid w:val="00134293"/>
    <w:rsid w:val="00135007"/>
    <w:rsid w:val="0015630A"/>
    <w:rsid w:val="00161581"/>
    <w:rsid w:val="00162E68"/>
    <w:rsid w:val="00165ECA"/>
    <w:rsid w:val="00166852"/>
    <w:rsid w:val="00174FD7"/>
    <w:rsid w:val="00177CBF"/>
    <w:rsid w:val="00185C6D"/>
    <w:rsid w:val="0018607D"/>
    <w:rsid w:val="001A0585"/>
    <w:rsid w:val="001B3022"/>
    <w:rsid w:val="001B4E0D"/>
    <w:rsid w:val="001B6843"/>
    <w:rsid w:val="001C1365"/>
    <w:rsid w:val="001C5E21"/>
    <w:rsid w:val="001C5E5F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326B3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A6F80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124B"/>
    <w:rsid w:val="002D2EAB"/>
    <w:rsid w:val="002D4620"/>
    <w:rsid w:val="002D49C4"/>
    <w:rsid w:val="002E00D7"/>
    <w:rsid w:val="002E1FDD"/>
    <w:rsid w:val="002E39BE"/>
    <w:rsid w:val="002F1699"/>
    <w:rsid w:val="002F24AF"/>
    <w:rsid w:val="002F7DA1"/>
    <w:rsid w:val="002F7FAF"/>
    <w:rsid w:val="00305C7E"/>
    <w:rsid w:val="00307E22"/>
    <w:rsid w:val="003110BD"/>
    <w:rsid w:val="00311FF0"/>
    <w:rsid w:val="00313B23"/>
    <w:rsid w:val="00320B75"/>
    <w:rsid w:val="003235EB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C4ED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C28"/>
    <w:rsid w:val="00414D8E"/>
    <w:rsid w:val="0042003A"/>
    <w:rsid w:val="00423C7C"/>
    <w:rsid w:val="00425C7A"/>
    <w:rsid w:val="0042793A"/>
    <w:rsid w:val="00427D01"/>
    <w:rsid w:val="00435A74"/>
    <w:rsid w:val="0044157E"/>
    <w:rsid w:val="00443CC6"/>
    <w:rsid w:val="00461D89"/>
    <w:rsid w:val="0046308D"/>
    <w:rsid w:val="0046467C"/>
    <w:rsid w:val="004674BB"/>
    <w:rsid w:val="0047156D"/>
    <w:rsid w:val="0047389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87F47"/>
    <w:rsid w:val="00590E9F"/>
    <w:rsid w:val="00593E30"/>
    <w:rsid w:val="005945CA"/>
    <w:rsid w:val="005A3AE1"/>
    <w:rsid w:val="005B010B"/>
    <w:rsid w:val="005B14E1"/>
    <w:rsid w:val="005B2F25"/>
    <w:rsid w:val="005B5707"/>
    <w:rsid w:val="005C0132"/>
    <w:rsid w:val="005C2D48"/>
    <w:rsid w:val="005C3D07"/>
    <w:rsid w:val="005C45AF"/>
    <w:rsid w:val="005D5424"/>
    <w:rsid w:val="005E22EE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2CF"/>
    <w:rsid w:val="00654BEA"/>
    <w:rsid w:val="0065582A"/>
    <w:rsid w:val="00656D73"/>
    <w:rsid w:val="00660CBA"/>
    <w:rsid w:val="006658C5"/>
    <w:rsid w:val="006666AA"/>
    <w:rsid w:val="006666D4"/>
    <w:rsid w:val="006712AF"/>
    <w:rsid w:val="0067220B"/>
    <w:rsid w:val="00672419"/>
    <w:rsid w:val="0068053D"/>
    <w:rsid w:val="0069084E"/>
    <w:rsid w:val="006925C8"/>
    <w:rsid w:val="00692BF3"/>
    <w:rsid w:val="006A2451"/>
    <w:rsid w:val="006A3284"/>
    <w:rsid w:val="006A6246"/>
    <w:rsid w:val="006A727E"/>
    <w:rsid w:val="006A7FA4"/>
    <w:rsid w:val="006B06D7"/>
    <w:rsid w:val="006B1282"/>
    <w:rsid w:val="006C1FED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26676"/>
    <w:rsid w:val="007302FC"/>
    <w:rsid w:val="00733111"/>
    <w:rsid w:val="00734005"/>
    <w:rsid w:val="0073563E"/>
    <w:rsid w:val="00736296"/>
    <w:rsid w:val="00740917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E9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2B00"/>
    <w:rsid w:val="00810A63"/>
    <w:rsid w:val="00813CB8"/>
    <w:rsid w:val="008144A3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33D6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452D"/>
    <w:rsid w:val="008D579F"/>
    <w:rsid w:val="008E3BD3"/>
    <w:rsid w:val="008E7C9D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126C"/>
    <w:rsid w:val="009D24FB"/>
    <w:rsid w:val="009D327F"/>
    <w:rsid w:val="009D6A73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0CE8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1091"/>
    <w:rsid w:val="00AD7909"/>
    <w:rsid w:val="00AE010D"/>
    <w:rsid w:val="00AE7C22"/>
    <w:rsid w:val="00AF0DF0"/>
    <w:rsid w:val="00AF1C52"/>
    <w:rsid w:val="00AF240D"/>
    <w:rsid w:val="00AF3B2B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42964"/>
    <w:rsid w:val="00B42BA2"/>
    <w:rsid w:val="00B56B55"/>
    <w:rsid w:val="00B5712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0BFF"/>
    <w:rsid w:val="00C71100"/>
    <w:rsid w:val="00C7165E"/>
    <w:rsid w:val="00C7259E"/>
    <w:rsid w:val="00C770FF"/>
    <w:rsid w:val="00C81435"/>
    <w:rsid w:val="00C81739"/>
    <w:rsid w:val="00C82D9D"/>
    <w:rsid w:val="00C831AB"/>
    <w:rsid w:val="00C84727"/>
    <w:rsid w:val="00C904EF"/>
    <w:rsid w:val="00C93771"/>
    <w:rsid w:val="00C93B72"/>
    <w:rsid w:val="00C97BF5"/>
    <w:rsid w:val="00CA028C"/>
    <w:rsid w:val="00CA23CB"/>
    <w:rsid w:val="00CA6178"/>
    <w:rsid w:val="00CA619F"/>
    <w:rsid w:val="00CB77FB"/>
    <w:rsid w:val="00CB7DC2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1ED"/>
    <w:rsid w:val="00DB314C"/>
    <w:rsid w:val="00DB35A8"/>
    <w:rsid w:val="00DB5148"/>
    <w:rsid w:val="00DC176B"/>
    <w:rsid w:val="00DC19E3"/>
    <w:rsid w:val="00DC52BF"/>
    <w:rsid w:val="00DC6ABC"/>
    <w:rsid w:val="00DC71FE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7740E"/>
    <w:rsid w:val="00E80D50"/>
    <w:rsid w:val="00E81637"/>
    <w:rsid w:val="00E8411A"/>
    <w:rsid w:val="00E857FB"/>
    <w:rsid w:val="00E90ED5"/>
    <w:rsid w:val="00EA0385"/>
    <w:rsid w:val="00EB5607"/>
    <w:rsid w:val="00EB699D"/>
    <w:rsid w:val="00EB7150"/>
    <w:rsid w:val="00EC1EB7"/>
    <w:rsid w:val="00ED375D"/>
    <w:rsid w:val="00ED66D1"/>
    <w:rsid w:val="00EE38A3"/>
    <w:rsid w:val="00EE5B0F"/>
    <w:rsid w:val="00EF3998"/>
    <w:rsid w:val="00EF3B38"/>
    <w:rsid w:val="00F009D6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0023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A77FA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00B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A61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61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61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61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61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A61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61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61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61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61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St-220/2016</izvorni_sadrzaj>
    <derivirana_varijabla naziv="DomainObject.Predmet.OznakaBroj_1">St-220/2016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KOVINOMETAL j.d.o.o. za strojarstvo i usluge</izvorni_sadrzaj>
    <derivirana_varijabla naziv="DomainObject.Predmet.ProtustrankaFormated_1">  KOVINOMETAL j.d.o.o. za strojarstvo i usluge</derivirana_varijabla>
  </DomainObject.Predmet.ProtustrankaFormated>
  <DomainObject.Predmet.ProtustrankaFormatedOIB>
    <izvorni_sadrzaj>  KOVINOMETAL j.d.o.o. za strojarstvo i usluge, OIB 67674089437</izvorni_sadrzaj>
    <derivirana_varijabla naziv="DomainObject.Predmet.ProtustrankaFormatedOIB_1">  KOVINOMETAL j.d.o.o. za strojarstvo i usluge, OIB 67674089437</derivirana_varijabla>
  </DomainObject.Predmet.ProtustrankaFormatedOIB>
  <DomainObject.Predmet.ProtustrankaFormatedWithAdress>
    <izvorni_sadrzaj> KOVINOMETAL j.d.o.o. za strojarstvo i usluge, Kolodvorska ulica 1, 48000 Koprivnica</izvorni_sadrzaj>
    <derivirana_varijabla naziv="DomainObject.Predmet.ProtustrankaFormatedWithAdress_1"> KOVINOMETAL j.d.o.o. za strojarstvo i usluge, Kolodvorska ulica 1, 48000 Koprivnica</derivirana_varijabla>
  </DomainObject.Predmet.ProtustrankaFormatedWithAdress>
  <DomainObject.Predmet.ProtustrankaFormatedWithAdressOIB>
    <izvorni_sadrzaj> KOVINOMETAL j.d.o.o. za strojarstvo i usluge, OIB 67674089437, Kolodvorska ulica 1, 48000 Koprivnica</izvorni_sadrzaj>
    <derivirana_varijabla naziv="DomainObject.Predmet.ProtustrankaFormatedWithAdressOIB_1"> KOVINOMETAL j.d.o.o. za strojarstvo i usluge, OIB 67674089437, Kolodvorska ulica 1, 48000 Koprivnica</derivirana_varijabla>
  </DomainObject.Predmet.ProtustrankaFormatedWithAdressOIB>
  <DomainObject.Predmet.ProtustrankaWithAdress>
    <izvorni_sadrzaj>KOVINOMETAL j.d.o.o. za strojarstvo i usluge Kolodvorska ulica 1, 48000 Koprivnica</izvorni_sadrzaj>
    <derivirana_varijabla naziv="DomainObject.Predmet.ProtustrankaWithAdress_1">KOVINOMETAL j.d.o.o. za strojarstvo i usluge Kolodvorska ulica 1, 48000 Koprivnica</derivirana_varijabla>
  </DomainObject.Predmet.ProtustrankaWithAdress>
  <DomainObject.Predmet.ProtustrankaWithAdressOIB>
    <izvorni_sadrzaj>KOVINOMETAL j.d.o.o. za strojarstvo i usluge, OIB 67674089437, Kolodvorska ulica 1, 48000 Koprivnica</izvorni_sadrzaj>
    <derivirana_varijabla naziv="DomainObject.Predmet.ProtustrankaWithAdressOIB_1">KOVINOMETAL j.d.o.o. za strojarstvo i usluge, OIB 67674089437, Kolodvorska ulica 1, 48000 Koprivnica</derivirana_varijabla>
  </DomainObject.Predmet.ProtustrankaWithAdressOIB>
  <DomainObject.Predmet.ProtustrankaNazivFormated>
    <izvorni_sadrzaj>KOVINOMETAL j.d.o.o. za strojarstvo i usluge</izvorni_sadrzaj>
    <derivirana_varijabla naziv="DomainObject.Predmet.ProtustrankaNazivFormated_1">KOVINOMETAL j.d.o.o. za strojarstvo i usluge</derivirana_varijabla>
  </DomainObject.Predmet.ProtustrankaNazivFormated>
  <DomainObject.Predmet.ProtustrankaNazivFormatedOIB>
    <izvorni_sadrzaj>KOVINOMETAL j.d.o.o. za strojarstvo i usluge, OIB 67674089437</izvorni_sadrzaj>
    <derivirana_varijabla naziv="DomainObject.Predmet.ProtustrankaNazivFormatedOIB_1">KOVINOMETAL j.d.o.o. za strojarstvo i usluge, OIB 67674089437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28014.95</izvorni_sadrzaj>
    <derivirana_varijabla naziv="DomainObject.Predmet.TrenutnaVrijednost_1">28014.95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KOVINOMETAL j.d.o.o. za strojarstvo i usluge</item>
    </izvorni_sadrzaj>
    <derivirana_varijabla naziv="DomainObject.Predmet.ProtuStrankaListFormated_1">
      <item>KOVINOMETAL j.d.o.o. za strojarstvo i usluge</item>
    </derivirana_varijabla>
  </DomainObject.Predmet.ProtuStrankaListFormated>
  <DomainObject.Predmet.ProtuStrankaListFormatedOIB>
    <izvorni_sadrzaj>
      <item>KOVINOMETAL j.d.o.o. za strojarstvo i usluge, OIB 67674089437</item>
    </izvorni_sadrzaj>
    <derivirana_varijabla naziv="DomainObject.Predmet.ProtuStrankaListFormatedOIB_1">
      <item>KOVINOMETAL j.d.o.o. za strojarstvo i usluge, OIB 67674089437</item>
    </derivirana_varijabla>
  </DomainObject.Predmet.ProtuStrankaListFormatedOIB>
  <DomainObject.Predmet.ProtuStrankaListFormatedWithAdress>
    <izvorni_sadrzaj>
      <item>KOVINOMETAL j.d.o.o. za strojarstvo i usluge, Kolodvorska ulica 1, 48000 Koprivnica</item>
    </izvorni_sadrzaj>
    <derivirana_varijabla naziv="DomainObject.Predmet.ProtuStrankaListFormatedWithAdress_1">
      <item>KOVINOMETAL j.d.o.o. za strojarstvo i usluge, Kolodvorska ulica 1, 48000 Koprivnica</item>
    </derivirana_varijabla>
  </DomainObject.Predmet.ProtuStrankaListFormatedWithAdress>
  <DomainObject.Predmet.ProtuStrankaListFormatedWithAdressOIB>
    <izvorni_sadrzaj>
      <item>KOVINOMETAL j.d.o.o. za strojarstvo i usluge, OIB 67674089437, Kolodvorska ulica 1, 48000 Koprivnica</item>
    </izvorni_sadrzaj>
    <derivirana_varijabla naziv="DomainObject.Predmet.ProtuStrankaListFormatedWithAdressOIB_1">
      <item>KOVINOMETAL j.d.o.o. za strojarstvo i usluge, OIB 67674089437, Kolodvorska ulica 1, 48000 Koprivnica</item>
    </derivirana_varijabla>
  </DomainObject.Predmet.ProtuStrankaListFormatedWithAdressOIB>
  <DomainObject.Predmet.ProtuStrankaListNazivFormated>
    <izvorni_sadrzaj>
      <item>KOVINOMETAL j.d.o.o. za strojarstvo i usluge</item>
    </izvorni_sadrzaj>
    <derivirana_varijabla naziv="DomainObject.Predmet.ProtuStrankaListNazivFormated_1">
      <item>KOVINOMETAL j.d.o.o. za strojarstvo i usluge</item>
    </derivirana_varijabla>
  </DomainObject.Predmet.ProtuStrankaListNazivFormated>
  <DomainObject.Predmet.ProtuStrankaListNazivFormatedOIB>
    <izvorni_sadrzaj>
      <item>KOVINOMETAL j.d.o.o. za strojarstvo i usluge, OIB 67674089437</item>
    </izvorni_sadrzaj>
    <derivirana_varijabla naziv="DomainObject.Predmet.ProtuStrankaListNazivFormatedOIB_1">
      <item>KOVINOMETAL j.d.o.o. za strojarstvo i usluge, OIB 67674089437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KOVINOMETAL j.d.o.o. za strojarstvo i usluge</izvorni_sadrzaj>
    <derivirana_varijabla naziv="DomainObject.Predmet.ProtustrankaIDrugi_1">KOVINOMETAL j.d.o.o. za strojarstvo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KOVINOMETAL j.d.o.o. za strojarstvo i usluge, OIB 67674089437, Kolodvorska ulica 1, 48000 Koprivnica</izvorni_sadrzaj>
    <derivirana_varijabla naziv="DomainObject.Predmet.ProtustrankaIDrugiAdressOIB_1">KOVINOMETAL j.d.o.o. za strojarstvo i usluge, OIB 67674089437, Kolodvorska ulica 1,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KOVINOMETAL j.d.o.o. za strojarstvo i usluge</item>
      <item>Sudski registar</item>
    </izvorni_sadrzaj>
    <derivirana_varijabla naziv="DomainObject.Predmet.SudioniciListNaziv_1">
      <item>Financijska agencija</item>
      <item>KOVINOMETAL j.d.o.o. za strojarstvo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KOVINOMETAL j.d.o.o. za strojarstvo i usluge, OIB 67674089437, Kolodvorska ulica 1,48000 Koprivnica</item>
      <item>Sudski registar</item>
    </izvorni_sadrzaj>
    <derivirana_varijabla naziv="DomainObject.Predmet.SudioniciListAdressOIB_1">
      <item>Financijska agencija, OIB 85821130368, A. Cesarca 2,42000 Varaždin</item>
      <item>KOVINOMETAL j.d.o.o. za strojarstvo i usluge, OIB 67674089437, Kolodvorska ulica 1,48000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67674089437</item>
      <item>, OIB null</item>
    </izvorni_sadrzaj>
    <derivirana_varijabla naziv="DomainObject.Predmet.SudioniciListNazivOIB_1">
      <item>, OIB 85821130368</item>
      <item>, OIB 67674089437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419</properties:Words>
  <properties:Characters>2330</properties:Characters>
  <properties:Lines>66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2016-03-17T11:52:00Z</dcterms:created>
  <dc:creator>user</dc:creator>
  <cp:lastModifiedBy>Maja Marčec</cp:lastModifiedBy>
  <cp:lastPrinted>2016-03-17T11:54:00Z</cp:lastPrinted>
  <dcterms:modified xmlns:xsi="http://www.w3.org/2001/XMLSchema-instance" xsi:type="dcterms:W3CDTF">2016-03-17T11:55:00Z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