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be6da" w14:paraId="3ebe6d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2A5130" w:rsidR="00855CB6">
      <w:pPr>
        <w:pStyle w:val="NormaleSPIS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55CB6"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55CB6">
        <w:t>REPUBLIKA HRVATSKA</w:t>
      </w:r>
      <w:r w:rsidR="00855CB6">
        <w:tab/>
      </w:r>
      <w:r w:rsidR="00855CB6">
        <w:tab/>
      </w:r>
      <w:r w:rsidR="00855CB6">
        <w:tab/>
      </w:r>
      <w:r w:rsidR="00855CB6">
        <w:tab/>
      </w:r>
      <w:r w:rsidR="00855CB6">
        <w:tab/>
        <w:t>Broj: 3 St-12/2011-</w:t>
      </w:r>
      <w:r w:rsidR="0055790E">
        <w:t>811</w:t>
      </w:r>
    </w:p>
    <w:p w:rsidRDefault="00855CB6" w:rsidP="00855CB6" w:rsidR="00855CB6">
      <w:pPr>
        <w:spacing w:beforeAutospacing="true" w:before="100"/>
        <w:jc w:val="both"/>
      </w:pPr>
      <w:r>
        <w:t>TRGOVAČKI SUD U OSIJEKU</w:t>
      </w:r>
    </w:p>
    <w:p w:rsidRDefault="00855CB6" w:rsidP="00855CB6" w:rsidR="00855CB6">
      <w:pPr>
        <w:spacing w:beforeAutospacing="true" w:before="100"/>
        <w:jc w:val="both"/>
      </w:pPr>
      <w:r>
        <w:t>STALNA SLUŽBA U SLAVONSKOM BRODU </w:t>
      </w:r>
      <w:r>
        <w:tab/>
      </w:r>
      <w:r>
        <w:tab/>
      </w:r>
      <w:r>
        <w:tab/>
        <w:t xml:space="preserve">                                                                             Trg pobjede 13, 35000 Slavonski Brod                                                                    </w:t>
      </w:r>
    </w:p>
    <w:p w:rsidRDefault="00855CB6" w:rsidP="00855CB6" w:rsidR="00855CB6">
      <w:pPr>
        <w:spacing w:beforeAutospacing="true" w:before="100"/>
        <w:jc w:val="both"/>
      </w:pPr>
      <w:r>
        <w:t>                                         </w:t>
      </w:r>
      <w:r>
        <w:rPr>
          <w:b/>
          <w:bCs/>
        </w:rPr>
        <w:t>R E P U B L I K A  H R V A T S K A</w:t>
      </w:r>
    </w:p>
    <w:p w:rsidRDefault="00855CB6" w:rsidP="00855CB6" w:rsidR="00855CB6">
      <w:pPr>
        <w:spacing w:beforeAutospacing="true" w:before="100"/>
        <w:jc w:val="center"/>
      </w:pPr>
      <w:r>
        <w:rPr>
          <w:b/>
          <w:bCs/>
        </w:rPr>
        <w:t>R J E Š E N J E</w:t>
      </w:r>
    </w:p>
    <w:p w:rsidRDefault="00855CB6" w:rsidP="00855CB6" w:rsidR="00855CB6">
      <w:pPr>
        <w:spacing w:beforeAutospacing="true" w:before="100"/>
        <w:ind w:firstLine="708"/>
        <w:jc w:val="both"/>
      </w:pPr>
      <w:r>
        <w:t> TRGOVAČKI SUD U OSIJEKU, STALNA SLUŽBA U SLAVONSKOM BRODU, po stečajnom sucu Danieli Martini Maoduš, u stečajnom postupku nad dužnikom </w:t>
      </w:r>
      <w:r>
        <w:rPr>
          <w:b/>
          <w:bCs/>
        </w:rPr>
        <w:t>DOMIN d.o.o, u stečaju Slavonski Brod</w:t>
      </w:r>
      <w:r>
        <w:t xml:space="preserve">, koga zastupa stečajni upravitelj Milan Nakić iz Pakraca, </w:t>
      </w:r>
      <w:r w:rsidR="00A26BDD">
        <w:t>dana</w:t>
      </w:r>
      <w:r>
        <w:t xml:space="preserve"> 31.</w:t>
      </w:r>
      <w:r w:rsidR="003502A5">
        <w:t xml:space="preserve"> </w:t>
      </w:r>
      <w:r w:rsidR="00785369">
        <w:t>kolovoz</w:t>
      </w:r>
      <w:r>
        <w:t>a 2016.</w:t>
      </w:r>
    </w:p>
    <w:p w:rsidRDefault="00855CB6" w:rsidP="00855CB6" w:rsidR="00855CB6">
      <w:r>
        <w:tab/>
      </w:r>
      <w:r>
        <w:tab/>
      </w:r>
      <w:r>
        <w:tab/>
      </w:r>
      <w:r>
        <w:tab/>
      </w:r>
      <w:r>
        <w:tab/>
        <w:t xml:space="preserve">     r i j e š i o    j e </w:t>
      </w:r>
    </w:p>
    <w:p w:rsidRDefault="00855CB6" w:rsidP="00855CB6" w:rsidR="00855CB6">
      <w:pPr>
        <w:spacing w:beforeAutospacing="true" w:before="100"/>
        <w:ind w:firstLine="708" w:left="708"/>
        <w:jc w:val="both"/>
      </w:pPr>
      <w:r>
        <w:t xml:space="preserve">Ispravlja se dispozitiv rješenja ovog suda broj 3 St-12/2011-745 od 16. prosinca 2016. tako da: </w:t>
      </w:r>
    </w:p>
    <w:p w:rsidRDefault="00855CB6" w:rsidP="00855CB6" w:rsidR="00855CB6">
      <w:pPr>
        <w:spacing w:beforeAutospacing="true" w:before="100"/>
        <w:ind w:firstLine="708" w:left="708"/>
        <w:jc w:val="both"/>
      </w:pPr>
      <w:r>
        <w:t>- u toč I dispozitiva rješenja</w:t>
      </w:r>
      <w:r w:rsidR="00CC1728">
        <w:t xml:space="preserve"> na drugoj stranici  iza riječi :“za iznos od“</w:t>
      </w:r>
      <w:r>
        <w:t xml:space="preserve"> u</w:t>
      </w:r>
      <w:r w:rsidR="00CC1728">
        <w:t>mjesto „420.497,44 kn treba pisati „420.633,99 kn“, te u toč III dispozitiva rješenja u trećem redu</w:t>
      </w:r>
      <w:r w:rsidR="00CC1728" w:rsidRPr="00CC1728">
        <w:t xml:space="preserve"> </w:t>
      </w:r>
      <w:r w:rsidR="00CC1728">
        <w:t>iza riječi :“za iznos od“ umjesto „420.497,44 kn treba pisati „420.633,99 kn“</w:t>
      </w:r>
    </w:p>
    <w:p w:rsidRDefault="00855CB6" w:rsidP="00855CB6" w:rsidR="00855CB6">
      <w:pPr>
        <w:ind w:firstLine="708" w:left="2832"/>
      </w:pPr>
      <w:r>
        <w:t xml:space="preserve">o b r a z l o ž e nj e </w:t>
      </w:r>
    </w:p>
    <w:p w:rsidRDefault="00855CB6" w:rsidP="00855CB6" w:rsidR="00C33210">
      <w:pPr>
        <w:ind w:firstLine="720"/>
      </w:pPr>
      <w:r>
        <w:t>U tekstu dispozitiva rješenja  ovog suda broj. 3 St-12/2011-745 od 16. prosinca 2016. došlo je do greški u pisanju</w:t>
      </w:r>
      <w:r w:rsidR="00C33210">
        <w:t xml:space="preserve">, zbog pogreške u računanju . </w:t>
      </w:r>
    </w:p>
    <w:p w:rsidRDefault="00C33210" w:rsidP="00855CB6" w:rsidR="00855CB6">
      <w:pPr>
        <w:ind w:firstLine="720"/>
      </w:pPr>
      <w:r>
        <w:t>U prvom odjeljku na sedmoj stranici rješenja u obrazloženju je navedeno da</w:t>
      </w:r>
      <w:r w:rsidR="00CB0CF5">
        <w:t xml:space="preserve">  zbroj iznosa s osnova kamata : 10.550,53 kn, 1.586,02 kn i 408.497,44 kn</w:t>
      </w:r>
      <w:r>
        <w:t xml:space="preserve"> </w:t>
      </w:r>
      <w:r w:rsidR="00CB0CF5">
        <w:t xml:space="preserve"> je iznos od 420.497,44 kn, a što nije računski ispravno , nego je to iznos od 420.633,99 kn.</w:t>
      </w:r>
      <w:r>
        <w:t xml:space="preserve"> </w:t>
      </w:r>
    </w:p>
    <w:p w:rsidRDefault="00855CB6" w:rsidP="00855CB6" w:rsidR="00855CB6">
      <w:pPr>
        <w:ind w:firstLine="720"/>
        <w:jc w:val="both"/>
      </w:pPr>
      <w:r>
        <w:t>Kako se greška u pisanju</w:t>
      </w:r>
      <w:r w:rsidR="00CB0CF5">
        <w:t xml:space="preserve"> i računanju </w:t>
      </w:r>
      <w:r>
        <w:t xml:space="preserve"> može ispraviti u svako doba, po čl. </w:t>
      </w:r>
      <w:smartTag w:element="metricconverter" w:uri="urn:schemas-microsoft-com:office:smarttags">
        <w:smartTagPr>
          <w:attr w:val="342 st" w:name="ProductID"/>
        </w:smartTagPr>
        <w:r>
          <w:t>342 st</w:t>
        </w:r>
      </w:smartTag>
      <w:r>
        <w:t>. 1. Zakona o parničnom postupku (Narodne novine broj 53/91, 91/92, 112/99, 88/01, 117/03, 88/05, 2/07, 84/08, 96/08 i 123/08,57/11 dalje ZPP), a koji Zakon se primjenjuje supsidijarno u ovom</w:t>
      </w:r>
      <w:r w:rsidR="00CB0CF5">
        <w:t xml:space="preserve"> stečajnom</w:t>
      </w:r>
      <w:r>
        <w:t xml:space="preserve">  postupku, odlučeno je kao u izreci. </w:t>
      </w:r>
    </w:p>
    <w:p w:rsidRDefault="00855CB6" w:rsidP="002A5130" w:rsidR="00855CB6">
      <w:r>
        <w:t xml:space="preserve"> U Slavonskom Brodu, </w:t>
      </w:r>
      <w:r w:rsidR="00C00FBF">
        <w:t>31. kolovoza 2016</w:t>
      </w:r>
      <w:r w:rsidR="002A5130">
        <w:tab/>
      </w:r>
      <w:r w:rsidR="002A5130">
        <w:tab/>
      </w:r>
      <w:r w:rsidR="002A5130">
        <w:tab/>
        <w:t>s</w:t>
      </w:r>
      <w:r>
        <w:t>utkinja:</w:t>
      </w:r>
    </w:p>
    <w:p w:rsidRDefault="00855CB6" w:rsidP="00855CB6" w:rsidR="00855CB6">
      <w:pPr>
        <w:ind w:firstLine="4140"/>
        <w:jc w:val="center"/>
      </w:pPr>
      <w:r>
        <w:t xml:space="preserve">Daniela Martini Maoduš </w:t>
      </w:r>
    </w:p>
    <w:p w:rsidRDefault="00855CB6" w:rsidP="00855CB6" w:rsidR="00855CB6">
      <w:r>
        <w:rPr>
          <w:sz w:val="18"/>
          <w:szCs w:val="18"/>
        </w:rPr>
        <w:t>NAPUTAK O PRAVNOM LIJEKU:  Protiv ovog rješenja dopuštena je žalba u roku od 8 dana. Rok za žalbu počinje te</w:t>
      </w:r>
      <w:r w:rsidR="00C00FBF">
        <w:rPr>
          <w:sz w:val="18"/>
          <w:szCs w:val="18"/>
        </w:rPr>
        <w:t>ć</w:t>
      </w:r>
      <w:r>
        <w:rPr>
          <w:sz w:val="18"/>
          <w:szCs w:val="18"/>
        </w:rPr>
        <w:t xml:space="preserve">i istekom osmog dana od objave ovog rješenja na e oglasnoj ploči suda. Žalba se podnosi ovom sudu u tri istovjetna primjerka. O žalbi odlučuje VTS </w:t>
      </w:r>
      <w:r>
        <w:rPr>
          <w:sz w:val="18"/>
          <w:szCs w:val="18"/>
        </w:rPr>
        <w:br w:clear="all" w:type="textWrapping"/>
      </w:r>
    </w:p>
    <w:p w:rsidRDefault="00855CB6" w:rsidP="00855CB6" w:rsidR="00855CB6">
      <w:pPr>
        <w:rPr>
          <w:rFonts w:hAnsiTheme="minorHAnsi" w:asciiTheme="minorHAnsi"/>
          <w:sz w:val="22"/>
          <w:szCs w:val="22"/>
        </w:rPr>
      </w:pPr>
    </w:p>
    <w:p w:rsidRDefault="00855CB6" w:rsidP="00855CB6" w:rsidR="00855CB6">
      <w:pPr>
        <w:pStyle w:val="Naslovdokumenta"/>
      </w:pPr>
    </w:p>
    <w:p w:rsidRDefault="00855CB6" w:rsidP="00855CB6" w:rsidR="00855CB6">
      <w:pPr>
        <w:pStyle w:val="Poetniodjeljak"/>
      </w:pPr>
    </w:p>
    <w:p w:rsidRDefault="00855CB6" w:rsidP="00855CB6" w:rsidR="00855CB6">
      <w:pPr>
        <w:pStyle w:val="NormaleSPIS"/>
        <w:rPr>
          <w:noProof/>
        </w:rPr>
      </w:pPr>
    </w:p>
    <w:p w:rsidRDefault="00855CB6" w:rsidP="00855CB6" w:rsidR="00855CB6">
      <w:pPr>
        <w:pStyle w:val="ZapisniarPot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4C14" w:rsidP="00537B78" w:rsidR="00A54C14">
      <w:r>
        <w:separator/>
      </w:r>
    </w:p>
  </w:endnote>
  <w:endnote w:id="0" w:type="continuationSeparator">
    <w:p w:rsidRDefault="00A54C14" w:rsidP="00537B78" w:rsidR="00A54C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4C14" w:rsidP="00537B78" w:rsidR="00A54C14">
      <w:r>
        <w:separator/>
      </w:r>
    </w:p>
  </w:footnote>
  <w:footnote w:id="0" w:type="continuationSeparator">
    <w:p w:rsidRDefault="00A54C14" w:rsidP="00537B78" w:rsidR="00A54C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5F27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130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655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02A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790E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6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CB6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BDD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C14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0FBF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3210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CF5"/>
    <w:rsid w:val="00CB0EA4"/>
    <w:rsid w:val="00CB139B"/>
    <w:rsid w:val="00CB3CBF"/>
    <w:rsid w:val="00CB4519"/>
    <w:rsid w:val="00CB5042"/>
    <w:rsid w:val="00CB65BD"/>
    <w:rsid w:val="00CB6B9B"/>
    <w:rsid w:val="00CB6CE6"/>
    <w:rsid w:val="00CC1728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702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St-12/2011-811</izvorni_sadrzaj>
    <derivirana_varijabla naziv="DomainObject.Oznaka_1">St-12/2011-811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 17.02.2006
24,25, dio u kutiji kod suca , 26 dio u kal .3</izvorni_sadrzaj>
    <derivirana_varijabla naziv="DomainObject.Predmet.Opis_1">ST. OTVOREN 17.02.2006
24,25, dio u kutiji kod suca , 26 dio u kal .3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St-12/2011</izvorni_sadrzaj>
    <derivirana_varijabla naziv="DomainObject.Predmet.OznakaBroj_1">St-12/2011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preslika relevantnih dijelova spisa na VTS-         .24
NA VRHOVNI SUD POSLANA PRESLIKA DIJELA SPISA</izvorni_sadrzaj>
    <derivirana_varijabla naziv="DomainObject.Predmet.PrimjedbaSuca_1">- preslika relevantnih dijelova spisa na VTS-         .24
NA VRHOVNI SUD POSLANA PRESLIKA DIJELA SPISA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DOMIN, d. o. o. za proizvodnju kalcitnih i kemijskih proizvoda ˝u stečaju˝</izvorni_sadrzaj>
    <derivirana_varijabla naziv="DomainObject.Predmet.ProtustrankaFormated_1">  DOMIN, d. o. o. za proizvodnju kalcitnih i kemijskih proizvoda ˝u stečaju˝</derivirana_varijabla>
  </DomainObject.Predmet.ProtustrankaFormated>
  <DomainObject.Predmet.ProtustrankaFormatedOIB>
    <izvorni_sadrzaj>  DOMIN, d. o. o. za proizvodnju kalcitnih i kemijskih proizvoda ˝u stečaju˝, OIB 33984672672</izvorni_sadrzaj>
    <derivirana_varijabla naziv="DomainObject.Predmet.ProtustrankaFormatedOIB_1">  DOMIN, d. o. o. za proizvodnju kalcitnih i kemijskih proizvoda ˝u stečaju˝, OIB 33984672672</derivirana_varijabla>
  </DomainObject.Predmet.ProtustrankaFormatedOIB>
  <DomainObject.Predmet.ProtustrankaFormatedWithAdress>
    <izvorni_sadrzaj> DOMIN, d. o. o. za proizvodnju kalcitnih i kemijskih proizvoda ˝u stečaju˝, A. Šenoe 6, 35000 Slavonski Brod</izvorni_sadrzaj>
    <derivirana_varijabla naziv="DomainObject.Predmet.ProtustrankaFormatedWithAdress_1"> DOMIN, d. o. o. za proizvodnju kalcitnih i kemijskih proizvoda ˝u stečaju˝, A. Šenoe 6, 35000 Slavonski Brod</derivirana_varijabla>
  </DomainObject.Predmet.ProtustrankaFormatedWithAdress>
  <DomainObject.Predmet.ProtustrankaFormatedWithAdressOIB>
    <izvorni_sadrzaj> DOMIN, d. o. o. za proizvodnju kalcitnih i kemijskih proizvoda ˝u stečaju˝, OIB 33984672672, A. Šenoe 6, 35000 Slavonski Brod</izvorni_sadrzaj>
    <derivirana_varijabla naziv="DomainObject.Predmet.ProtustrankaFormatedWithAdressOIB_1"> DOMIN, d. o. o. za proizvodnju kalcitnih i kemijskih proizvoda ˝u stečaju˝, OIB 33984672672, A. Šenoe 6, 35000 Slavonski Brod</derivirana_varijabla>
  </DomainObject.Predmet.ProtustrankaFormatedWithAdressOIB>
  <DomainObject.Predmet.ProtustrankaWithAdress>
    <izvorni_sadrzaj>DOMIN, d. o. o. za proizvodnju kalcitnih i kemijskih proizvoda ˝u stečaju˝ A. Šenoe 6, 35000 Slavonski Brod</izvorni_sadrzaj>
    <derivirana_varijabla naziv="DomainObject.Predmet.ProtustrankaWithAdress_1">DOMIN, d. o. o. za proizvodnju kalcitnih i kemijskih proizvoda ˝u stečaju˝ A. Šenoe 6, 35000 Slavonski Brod</derivirana_varijabla>
  </DomainObject.Predmet.ProtustrankaWithAdress>
  <DomainObject.Predmet.ProtustrankaWithAdressOIB>
    <izvorni_sadrzaj>DOMIN, d. o. o. za proizvodnju kalcitnih i kemijskih proizvoda ˝u stečaju˝, OIB 33984672672, A. Šenoe 6, 35000 Slavonski Brod</izvorni_sadrzaj>
    <derivirana_varijabla naziv="DomainObject.Predmet.ProtustrankaWithAdressOIB_1">DOMIN, d. o. o. za proizvodnju kalcitnih i kemijskih proizvoda ˝u stečaju˝, OIB 33984672672, A. Šenoe 6, 35000 Slavonski Brod</derivirana_varijabla>
  </DomainObject.Predmet.ProtustrankaWithAdressOIB>
  <DomainObject.Predmet.ProtustrankaNazivFormated>
    <izvorni_sadrzaj>DOMIN, d. o. o. za proizvodnju kalcitnih i kemijskih proizvoda ˝u stečaju˝</izvorni_sadrzaj>
    <derivirana_varijabla naziv="DomainObject.Predmet.ProtustrankaNazivFormated_1">DOMIN, d. o. o. za proizvodnju kalcitnih i kemijskih proizvoda ˝u stečaju˝</derivirana_varijabla>
  </DomainObject.Predmet.ProtustrankaNazivFormated>
  <DomainObject.Predmet.ProtustrankaNazivFormatedOIB>
    <izvorni_sadrzaj>DOMIN, d. o. o. za proizvodnju kalcitnih i kemijskih proizvoda ˝u stečaju˝, OIB 33984672672</izvorni_sadrzaj>
    <derivirana_varijabla naziv="DomainObject.Predmet.ProtustrankaNazivFormatedOIB_1">DOMIN, d. o. o. za proizvodnju kalcitnih i kemijskih proizvoda ˝u stečaju˝, OIB 33984672672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14. lipnja 2017.</izvorni_sadrzaj>
    <derivirana_varijabla naziv="DomainObject.Predmet.SpisIzvanSuda.DatumIzlazaSpisa_1">14. lipnja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U ZAGREBU</izvorni_sadrzaj>
    <derivirana_varijabla naziv="DomainObject.Predmet.SpisIzvanSuda.LokacijaSpisa_1">VRHOVNI SUD RH U ZAGREBU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IZVANREDNA REVIZIJA</izvorni_sadrzaj>
    <derivirana_varijabla naziv="DomainObject.Predmet.SpisIzvanSuda.RazlogIzlaskaSpisa_1">IZVANREDNA REVIZIJA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FINACIJA POREZNA UPRAVA PODRUČNI URED SLAVONSKI BROD</izvorni_sadrzaj>
    <derivirana_varijabla naziv="DomainObject.Predmet.StrankaFormated_1">  MINISTARSTVO FINACIJA POREZNA UPRAVA PODRUČNI URED SLAVONSKI BROD</derivirana_varijabla>
  </DomainObject.Predmet.StrankaFormated>
  <DomainObject.Predmet.StrankaFormatedOIB>
    <izvorni_sadrzaj>  MINISTARSTVO FINACIJA POREZNA UPRAVA PODRUČNI URED SLAVONSKI BROD, OIB 18683136487</izvorni_sadrzaj>
    <derivirana_varijabla naziv="DomainObject.Predmet.StrankaFormatedOIB_1">  MINISTARSTVO FINACIJA POREZNA UPRAVA PODRUČNI URED SLAVONSKI BROD, OIB 18683136487</derivirana_varijabla>
  </DomainObject.Predmet.StrankaFormatedOIB>
  <DomainObject.Predmet.StrankaFormatedWithAdress>
    <izvorni_sadrzaj> MINISTARSTVO FINACIJA POREZNA UPRAVA PODRUČNI URED SLAVONSKI BROD, Svačićeva bb, 35000 Slavonski Brod</izvorni_sadrzaj>
    <derivirana_varijabla naziv="DomainObject.Predmet.StrankaFormatedWithAdress_1"> MINISTARSTVO FINACIJA POREZNA UPRAVA PODRUČNI URED SLAVONSKI BROD, Svačićeva bb, 35000 Slavonski Brod</derivirana_varijabla>
  </DomainObject.Predmet.StrankaFormatedWithAdress>
  <DomainObject.Predmet.StrankaFormatedWithAdressOIB>
    <izvorni_sadrzaj> MINISTARSTVO FINACIJA POREZNA UPRAVA PODRUČNI URED SLAVONSKI BROD, OIB 18683136487, Svačićeva bb, 35000 Slavonski Brod</izvorni_sadrzaj>
    <derivirana_varijabla naziv="DomainObject.Predmet.StrankaFormatedWithAdressOIB_1"> MINISTARSTVO FINACIJA POREZNA UPRAVA PODRUČNI URED SLAVONSKI BROD, OIB 18683136487, Svačićeva bb, 35000 Slavonski Brod</derivirana_varijabla>
  </DomainObject.Predmet.StrankaFormatedWithAdressOIB>
  <DomainObject.Predmet.StrankaWithAdress>
    <izvorni_sadrzaj>MINISTARSTVO FINACIJA POREZNA UPRAVA PODRUČNI URED SLAVONSKI BROD Svačićeva bb,35000 Slavonski Brod</izvorni_sadrzaj>
    <derivirana_varijabla naziv="DomainObject.Predmet.StrankaWithAdress_1">MINISTARSTVO FINACIJA POREZNA UPRAVA PODRUČNI URED SLAVONSKI BROD Svačićeva bb,35000 Slavonski Brod</derivirana_varijabla>
  </DomainObject.Predmet.StrankaWithAdress>
  <DomainObject.Predmet.StrankaWithAdressOIB>
    <izvorni_sadrzaj>MINISTARSTVO FINACIJA POREZNA UPRAVA PODRUČNI URED SLAVONSKI BROD, OIB 18683136487, Svačićeva bb,35000 Slavonski Brod</izvorni_sadrzaj>
    <derivirana_varijabla naziv="DomainObject.Predmet.StrankaWithAdressOIB_1">MINISTARSTVO FINACIJA POREZNA UPRAVA PODRUČNI URED SLAVONSKI BROD, OIB 18683136487, Svačićeva bb,35000 Slavonski Brod</derivirana_varijabla>
  </DomainObject.Predmet.StrankaWithAdressOIB>
  <DomainObject.Predmet.StrankaNazivFormated>
    <izvorni_sadrzaj>MINISTARSTVO FINACIJA POREZNA UPRAVA PODRUČNI URED SLAVONSKI BROD</izvorni_sadrzaj>
    <derivirana_varijabla naziv="DomainObject.Predmet.StrankaNazivFormated_1">MINISTARSTVO FINACIJA POREZNA UPRAVA PODRUČNI URED SLAVONSKI BROD</derivirana_varijabla>
  </DomainObject.Predmet.StrankaNazivFormated>
  <DomainObject.Predmet.StrankaNazivFormatedOIB>
    <izvorni_sadrzaj>MINISTARSTVO FINACIJA POREZNA UPRAVA PODRUČNI URED SLAVONSKI BROD, OIB 18683136487</izvorni_sadrzaj>
    <derivirana_varijabla naziv="DomainObject.Predmet.StrankaNazivFormatedOIB_1">MINISTARSTVO FINACIJA POREZNA UPRAVA PODRUČNI URED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MINISTARSTVO FINACIJA POREZNA UPRAVA PODRUČNI URED SLAVONSKI BROD</item>
    </izvorni_sadrzaj>
    <derivirana_varijabla naziv="DomainObject.Predmet.StrankaListFormated_1">
      <item>MINISTARSTVO FINACIJA POREZNA UPRAVA PODRUČNI URED SLAVONSKI BROD</item>
    </derivirana_varijabla>
  </DomainObject.Predmet.StrankaListFormated>
  <DomainObject.Predmet.StrankaListFormatedOIB>
    <izvorni_sadrzaj>
      <item>MINISTARSTVO FINACIJA POREZNA UPRAVA PODRUČNI URED SLAVONSKI BROD, OIB 18683136487</item>
    </izvorni_sadrzaj>
    <derivirana_varijabla naziv="DomainObject.Predmet.StrankaListFormatedOIB_1">
      <item>MINISTARSTVO FINACIJA POREZNA UPRAVA PODRUČNI URED SLAVONSKI BROD, OIB 18683136487</item>
    </derivirana_varijabla>
  </DomainObject.Predmet.StrankaListFormatedOIB>
  <DomainObject.Predmet.StrankaListFormatedWithAdress>
    <izvorni_sadrzaj>
      <item>MINISTARSTVO FINACIJA POREZNA UPRAVA PODRUČNI URED SLAVONSKI BROD, Svačićeva bb, 35000 Slavonski Brod</item>
    </izvorni_sadrzaj>
    <derivirana_varijabla naziv="DomainObject.Predmet.StrankaListFormatedWithAdress_1">
      <item>MINISTARSTVO FINACIJA POREZNA UPRAVA PODRUČNI URED SLAVONSKI BROD, Svačićeva bb, 35000 Slavonski Brod</item>
    </derivirana_varijabla>
  </DomainObject.Predmet.StrankaListFormatedWithAdress>
  <DomainObject.Predmet.StrankaListFormatedWithAdressOIB>
    <izvorni_sadrzaj>
      <item>MINISTARSTVO FINACIJA POREZNA UPRAVA PODRUČNI URED SLAVONSKI BROD, OIB 18683136487, Svačićeva bb, 35000 Slavonski Brod</item>
    </izvorni_sadrzaj>
    <derivirana_varijabla naziv="DomainObject.Predmet.StrankaListFormatedWithAdressOIB_1">
      <item>MINISTARSTVO FINACIJA POREZNA UPRAVA PODRUČNI URED SLAVONSKI BROD, OIB 18683136487, Svačićeva bb, 35000 Slavonski Brod</item>
    </derivirana_varijabla>
  </DomainObject.Predmet.StrankaListFormatedWithAdressOIB>
  <DomainObject.Predmet.StrankaListNazivFormated>
    <izvorni_sadrzaj>
      <item>MINISTARSTVO FINACIJA POREZNA UPRAVA PODRUČNI URED SLAVONSKI BROD</item>
    </izvorni_sadrzaj>
    <derivirana_varijabla naziv="DomainObject.Predmet.StrankaListNazivFormated_1">
      <item>MINISTARSTVO FINACIJA POREZNA UPRAVA PODRUČNI URED SLAVONSKI BROD</item>
    </derivirana_varijabla>
  </DomainObject.Predmet.StrankaListNazivFormated>
  <DomainObject.Predmet.StrankaListNazivFormatedOIB>
    <izvorni_sadrzaj>
      <item>MINISTARSTVO FINACIJA POREZNA UPRAVA PODRUČNI URED SLAVONSKI BROD, OIB 18683136487</item>
    </izvorni_sadrzaj>
    <derivirana_varijabla naziv="DomainObject.Predmet.StrankaListNazivFormatedOIB_1">
      <item>MINISTARSTVO FINACIJA POREZNA UPRAVA PODRUČNI URED SLAVONSKI BROD, OIB 18683136487</item>
    </derivirana_varijabla>
  </DomainObject.Predmet.StrankaListNazivFormatedOIB>
  <DomainObject.Predmet.ProtuStrankaListFormated>
    <izvorni_sadrzaj>
      <item>DOMIN, d. o. o. za proizvodnju kalcitnih i kemijskih proizvoda ˝u stečaju˝</item>
    </izvorni_sadrzaj>
    <derivirana_varijabla naziv="DomainObject.Predmet.ProtuStrankaListFormated_1">
      <item>DOMIN, d. o. o. za proizvodnju kalcitnih i kemijskih proizvoda ˝u stečaju˝</item>
    </derivirana_varijabla>
  </DomainObject.Predmet.ProtuStrankaListFormated>
  <DomainObject.Predmet.ProtuStrankaListFormatedOIB>
    <izvorni_sadrzaj>
      <item>DOMIN, d. o. o. za proizvodnju kalcitnih i kemijskih proizvoda ˝u stečaju˝, OIB 33984672672</item>
    </izvorni_sadrzaj>
    <derivirana_varijabla naziv="DomainObject.Predmet.ProtuStrankaListFormatedOIB_1">
      <item>DOMIN, d. o. o. za proizvodnju kalcitnih i kemijskih proizvoda ˝u stečaju˝, OIB 33984672672</item>
    </derivirana_varijabla>
  </DomainObject.Predmet.ProtuStrankaListFormatedOIB>
  <DomainObject.Predmet.ProtuStrankaListFormatedWithAdress>
    <izvorni_sadrzaj>
      <item>DOMIN, d. o. o. za proizvodnju kalcitnih i kemijskih proizvoda ˝u stečaju˝, A. Šenoe 6, 35000 Slavonski Brod</item>
    </izvorni_sadrzaj>
    <derivirana_varijabla naziv="DomainObject.Predmet.ProtuStrankaListFormatedWithAdress_1">
      <item>DOMIN, d. o. o. za proizvodnju kalcitnih i kemijskih proizvoda ˝u stečaju˝, A. Šenoe 6, 35000 Slavonski Brod</item>
    </derivirana_varijabla>
  </DomainObject.Predmet.ProtuStrankaListFormatedWithAdress>
  <DomainObject.Predmet.ProtuStrankaListFormatedWithAdressOIB>
    <izvorni_sadrzaj>
      <item>DOMIN, d. o. o. za proizvodnju kalcitnih i kemijskih proizvoda ˝u stečaju˝, OIB 33984672672, A. Šenoe 6, 35000 Slavonski Brod</item>
    </izvorni_sadrzaj>
    <derivirana_varijabla naziv="DomainObject.Predmet.ProtuStrankaListFormatedWithAdressOIB_1">
      <item>DOMIN, d. o. o. za proizvodnju kalcitnih i kemijskih proizvoda ˝u stečaju˝, OIB 33984672672, A. Šenoe 6, 35000 Slavonski Brod</item>
    </derivirana_varijabla>
  </DomainObject.Predmet.ProtuStrankaListFormatedWithAdressOIB>
  <DomainObject.Predmet.ProtuStrankaListNazivFormated>
    <izvorni_sadrzaj>
      <item>DOMIN, d. o. o. za proizvodnju kalcitnih i kemijskih proizvoda ˝u stečaju˝</item>
    </izvorni_sadrzaj>
    <derivirana_varijabla naziv="DomainObject.Predmet.ProtuStrankaListNazivFormated_1">
      <item>DOMIN, d. o. o. za proizvodnju kalcitnih i kemijskih proizvoda ˝u stečaju˝</item>
    </derivirana_varijabla>
  </DomainObject.Predmet.ProtuStrankaListNazivFormated>
  <DomainObject.Predmet.ProtuStrankaListNazivFormatedOIB>
    <izvorni_sadrzaj>
      <item>DOMIN, d. o. o. za proizvodnju kalcitnih i kemijskih proizvoda ˝u stečaju˝, OIB 33984672672</item>
    </izvorni_sadrzaj>
    <derivirana_varijabla naziv="DomainObject.Predmet.ProtuStrankaListNazivFormatedOIB_1">
      <item>DOMIN, d. o. o. za proizvodnju kalcitnih i kemijskih proizvoda ˝u stečaju˝, OIB 33984672672</item>
    </derivirana_varijabla>
  </DomainObject.Predmet.ProtuStrankaListNazivFormatedOIB>
  <DomainObject.Predmet.OstaliListFormated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izvorni_sadrzaj>
    <derivirana_varijabla naziv="DomainObject.Predmet.OstaliListFormated_1"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derivirana_varijabla>
  </DomainObject.Predmet.OstaliListFormated>
  <DomainObject.Predmet.OstaliListFormatedOIB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Šimunić, OIB 19008402521</item>
      <item>VLADIMIR JERGIĆ</item>
    </izvorni_sadrzaj>
    <derivirana_varijabla naziv="DomainObject.Predmet.OstaliListFormatedOIB_1"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Šimunić, OIB 19008402521</item>
      <item>VLADIMIR JERGIĆ</item>
    </derivirana_varijabla>
  </DomainObject.Predmet.OstaliListFormatedOIB>
  <DomainObject.Predmet.OstaliListFormatedWithAdress>
    <izvorni_sadrzaj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Božidara Magovca 161, 10000 Zagreb</item>
      <item>SLAVICA ZEMAN, Ive Roića 25, 21450 Hvar</item>
      <item>IGONEL d.o.o. za vanjsku i unutarnju trgovinu, zastupanje i poslovne usluge, Lovćenska 83, 10000 Zagreb</item>
      <item>NARODNE NOVINE, dioničko društvo za izdavanje i tiskanje Službenog lista Republike Hrvatske, službenih i drugih obrazaca te , Savski Gaj XIII. put 6, 10000 Zagreb</item>
      <item>ERSTE&amp;STEIERMÄRKISCHE BANKA dioničko društvo, Jadranski Trg 3/a, Rijeka</item>
      <item>DOMAGOJ KRPINA, odvjetnik, P. PRERADOVIĆA 17/III, 42000 Varaždin</item>
      <item>MATO STANKOVIĆ, Naselje A. Hebranga 6/3, 35000 Slavonski Brod</item>
      <item>JOZO PERIĆ, Dr. F. Tuđmana 28, 34330 Velika</item>
      <item>IVICA MAGIĆ, raniji steč. upravitelj, Pavla Hatza 10, 10000 Zagreb</item>
      <item>Želimir Janjić</item>
      <item>ŽELJKO ŽUPAN, Naselje A. Hebranga 7/6, 35000 Slavonski Brod</item>
      <item>SLAVKO OPAČAK, Vjenceslava Novaka 36, 35000 Slavonski Brod</item>
      <item>Zvonko Boras, Naselje andrije Hebrang 7/14, 35000 Slavonski Brod</item>
      <item>Kristijan Pelc, odvjetnik, Trg kralja Tomislava 6, 10000 Zagreb</item>
      <item>Milan Nakić, Josipa Juraja Strossmayera 20, 34550 Pakrac</item>
      <item>Denis Šimunić, Bosiljevska Ulica 29, 10000 Zagreb</item>
      <item>VLADIMIR JERGIĆ</item>
    </izvorni_sadrzaj>
    <derivirana_varijabla naziv="DomainObject.Predmet.OstaliListFormatedWithAdress_1"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Božidara Magovca 161, 10000 Zagreb</item>
      <item>SLAVICA ZEMAN, Ive Roića 25, 21450 Hvar</item>
      <item>IGONEL d.o.o. za vanjsku i unutarnju trgovinu, zastupanje i poslovne usluge, Lovćenska 83, 10000 Zagreb</item>
      <item>NARODNE NOVINE, dioničko društvo za izdavanje i tiskanje Službenog lista Republike Hrvatske, službenih i drugih obrazaca te , Savski Gaj XIII. put 6, 10000 Zagreb</item>
      <item>ERSTE&amp;STEIERMÄRKISCHE BANKA dioničko društvo, Jadranski Trg 3/a, Rijeka</item>
      <item>DOMAGOJ KRPINA, odvjetnik, P. PRERADOVIĆA 17/III, 42000 Varaždin</item>
      <item>MATO STANKOVIĆ, Naselje A. Hebranga 6/3, 35000 Slavonski Brod</item>
      <item>JOZO PERIĆ, Dr. F. Tuđmana 28, 34330 Velika</item>
      <item>IVICA MAGIĆ, raniji steč. upravitelj, Pavla Hatza 10, 10000 Zagreb</item>
      <item>Želimir Janjić</item>
      <item>ŽELJKO ŽUPAN, Naselje A. Hebranga 7/6, 35000 Slavonski Brod</item>
      <item>SLAVKO OPAČAK, Vjenceslava Novaka 36, 35000 Slavonski Brod</item>
      <item>Zvonko Boras, Naselje andrije Hebrang 7/14, 35000 Slavonski Brod</item>
      <item>Kristijan Pelc, odvjetnik, Trg kralja Tomislava 6, 10000 Zagreb</item>
      <item>Milan Nakić, Josipa Juraja Strossmayera 20, 34550 Pakrac</item>
      <item>Denis Šimunić, Bosiljevska Ulica 29, 10000 Zagreb</item>
      <item>VLADIMIR JERGIĆ</item>
    </derivirana_varijabla>
  </DomainObject.Predmet.OstaliListFormatedWithAdress>
  <DomainObject.Predmet.OstaliListFormatedWithAdressOIB>
    <izvorni_sadrzaj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OIB 71864534064, Božidara Magovca 161, 10000 Zagreb</item>
      <item>SLAVICA ZEMAN, Ive Roića 25, 21450 Hvar</item>
      <item>IGONEL d.o.o. za vanjsku i unutarnju trgovinu, zastupanje i poslovne usluge, OIB 42845191032, Lovćenska 83, 10000 Zagreb</item>
      <item>NARODNE NOVINE, dioničko društvo za izdavanje i tiskanje Službenog lista Republike Hrvatske, službenih i drugih obrazaca te , OIB 64546066176, Savski Gaj XIII. put 6, 10000 Zagreb</item>
      <item>ERSTE&amp;STEIERMÄRKISCHE BANKA dioničko društvo, OIB 23057039320, Jadranski Trg 3/a, Rijeka</item>
      <item>DOMAGOJ KRPINA, odvjetnik, OIB 82326941303, P. PRERADOVIĆA 17/III, 42000 Varaždin</item>
      <item>MATO STANKOVIĆ, OIB 84396434942, Naselje A. Hebranga 6/3, 35000 Slavonski Brod</item>
      <item>JOZO PERIĆ, OIB 83577001032, Dr. F. Tuđmana 28, 34330 Velika</item>
      <item>IVICA MAGIĆ, raniji steč. upravitelj, Pavla Hatza 10, 10000 Zagreb</item>
      <item>Želimir Janjić</item>
      <item>ŽELJKO ŽUPAN, Naselje A. Hebranga 7/6, 35000 Slavonski Brod</item>
      <item>SLAVKO OPAČAK, OIB 45044651770, Vjenceslava Novaka 36, 35000 Slavonski Brod</item>
      <item>Zvonko Boras, Naselje andrije Hebrang 7/14, 35000 Slavonski Brod</item>
      <item>Kristijan Pelc, odvjetnik, Trg kralja Tomislava 6, 10000 Zagreb</item>
      <item>Milan Nakić, OIB 11576973023, Josipa Juraja Strossmayera 20, 34550 Pakrac</item>
      <item>Denis Šimunić, OIB 19008402521, Bosiljevska Ulica 29, 10000 Zagreb</item>
      <item>VLADIMIR JERGIĆ</item>
    </izvorni_sadrzaj>
    <derivirana_varijabla naziv="DomainObject.Predmet.OstaliListFormatedWithAdressOIB_1"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OIB 71864534064, Božidara Magovca 161, 10000 Zagreb</item>
      <item>SLAVICA ZEMAN, Ive Roića 25, 21450 Hvar</item>
      <item>IGONEL d.o.o. za vanjsku i unutarnju trgovinu, zastupanje i poslovne usluge, OIB 42845191032, Lovćenska 83, 10000 Zagreb</item>
      <item>NARODNE NOVINE, dioničko društvo za izdavanje i tiskanje Službenog lista Republike Hrvatske, službenih i drugih obrazaca te , OIB 64546066176, Savski Gaj XIII. put 6, 10000 Zagreb</item>
      <item>ERSTE&amp;STEIERMÄRKISCHE BANKA dioničko društvo, OIB 23057039320, Jadranski Trg 3/a, Rijeka</item>
      <item>DOMAGOJ KRPINA, odvjetnik, OIB 82326941303, P. PRERADOVIĆA 17/III, 42000 Varaždin</item>
      <item>MATO STANKOVIĆ, OIB 84396434942, Naselje A. Hebranga 6/3, 35000 Slavonski Brod</item>
      <item>JOZO PERIĆ, OIB 83577001032, Dr. F. Tuđmana 28, 34330 Velika</item>
      <item>IVICA MAGIĆ, raniji steč. upravitelj, Pavla Hatza 10, 10000 Zagreb</item>
      <item>Želimir Janjić</item>
      <item>ŽELJKO ŽUPAN, Naselje A. Hebranga 7/6, 35000 Slavonski Brod</item>
      <item>SLAVKO OPAČAK, OIB 45044651770, Vjenceslava Novaka 36, 35000 Slavonski Brod</item>
      <item>Zvonko Boras, Naselje andrije Hebrang 7/14, 35000 Slavonski Brod</item>
      <item>Kristijan Pelc, odvjetnik, Trg kralja Tomislava 6, 10000 Zagreb</item>
      <item>Milan Nakić, OIB 11576973023, Josipa Juraja Strossmayera 20, 34550 Pakrac</item>
      <item>Denis Šimunić, OIB 19008402521, Bosiljevska Ulica 29, 10000 Zagreb</item>
      <item>VLADIMIR JERGIĆ</item>
    </derivirana_varijabla>
  </DomainObject.Predmet.OstaliListFormatedWithAdressOIB>
  <DomainObject.Predmet.OstaliListNazivFormated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izvorni_sadrzaj>
    <derivirana_varijabla naziv="DomainObject.Predmet.OstaliListNazivFormated_1"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derivirana_varijabla>
  </DomainObject.Predmet.OstaliListNazivFormated>
  <DomainObject.Predmet.OstaliListNazivFormatedOIB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Šimunić, OIB 19008402521</item>
      <item>VLADIMIR JERGIĆ</item>
    </izvorni_sadrzaj>
    <derivirana_varijabla naziv="DomainObject.Predmet.OstaliListNazivFormatedOIB_1"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Šimunić, OIB 19008402521</item>
      <item>VLADIMIR JERGIĆ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>St-12/2011-811</izvorni_sadrzaj>
    <derivirana_varijabla naziv="DomainObject.PoslovniBrojDokumenta_1">St-12/2011-811</derivirana_varijabla>
  </DomainObject.PoslovniBrojDokumenta>
  <DomainObject.Predmet.StrankaIDrugi>
    <izvorni_sadrzaj>MINISTARSTVO FINACIJA POREZNA UPRAVA PODRUČNI URED SLAVONSKI BROD</izvorni_sadrzaj>
    <derivirana_varijabla naziv="DomainObject.Predmet.StrankaIDrugi_1">MINISTARSTVO FINACIJA POREZNA UPRAVA PODRUČNI URED SLAVONSKI BROD</derivirana_varijabla>
  </DomainObject.Predmet.StrankaIDrugi>
  <DomainObject.Predmet.ProtustrankaIDrugi>
    <izvorni_sadrzaj>DOMIN, d. o. o. za proizvodnju kalcitnih i kemijskih proizvoda ˝u stečaju˝</izvorni_sadrzaj>
    <derivirana_varijabla naziv="DomainObject.Predmet.ProtustrankaIDrugi_1">DOMIN, d. o. o. za proizvodnju kalcitnih i kemijskih proizvoda ˝u stečaju˝</derivirana_varijabla>
  </DomainObject.Predmet.ProtustrankaIDrugi>
  <DomainObject.Predmet.StrankaIDrugiAdressOIB>
    <izvorni_sadrzaj>MINISTARSTVO FINACIJA POREZNA UPRAVA PODRUČNI URED SLAVONSKI BROD, OIB 18683136487, Svačićeva bb, 35000 Slavonski Brod</izvorni_sadrzaj>
    <derivirana_varijabla naziv="DomainObject.Predmet.StrankaIDrugiAdressOIB_1">MINISTARSTVO FINACIJA POREZNA UPRAVA PODRUČNI URED SLAVONSKI BROD, OIB 18683136487, Svačićeva bb, 35000 Slavonski Brod</derivirana_varijabla>
  </DomainObject.Predmet.StrankaIDrugiAdressOIB>
  <DomainObject.Predmet.ProtustrankaIDrugiAdressOIB>
    <izvorni_sadrzaj>DOMIN, d. o. o. za proizvodnju kalcitnih i kemijskih proizvoda ˝u stečaju˝, OIB 33984672672, A. Šenoe 6, 35000 Slavonski Brod</izvorni_sadrzaj>
    <derivirana_varijabla naziv="DomainObject.Predmet.ProtustrankaIDrugiAdressOIB_1">DOMIN, d. o. o. za proizvodnju kalcitnih i kemijskih proizvoda ˝u stečaju˝, OIB 33984672672, A. Šenoe 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DOMIN, d. o. o. za proizvodnju kalcitnih i kemijskih proizvoda ˝u stečaju˝</item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MINISTARSTVO FINACIJA POREZNA UPRAVA PODRUČNI URED SLAVONSKI BROD</item>
      <item>Zvonko Boras</item>
      <item>Kristijan Pelc, odvjetnik</item>
      <item>Milan Nakić</item>
      <item>Denis Šimunić</item>
      <item>VLADIMIR JERGIĆ</item>
    </izvorni_sadrzaj>
    <derivirana_varijabla naziv="DomainObject.Predmet.SudioniciListNaziv_1">
      <item>DOMIN, d. o. o. za proizvodnju kalcitnih i kemijskih proizvoda ˝u stečaju˝</item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MINISTARSTVO FINACIJA POREZNA UPRAVA PODRUČNI URED SLAVONSKI BROD</item>
      <item>Zvonko Boras</item>
      <item>Kristijan Pelc, odvjetnik</item>
      <item>Milan Nakić</item>
      <item>Denis Šimunić</item>
      <item>VLADIMIR JERGIĆ</item>
    </derivirana_varijabla>
  </DomainObject.Predmet.SudioniciListNaziv>
  <DomainObject.Predmet.SudioniciListAdressOIB>
    <izvorni_sadrzaj>
      <item>DOMIN, d. o. o. za proizvodnju kalcitnih i kemijskih proizvoda ˝u stečaju˝, OIB 33984672672, A. Šenoe 6,35000 Slavonski Brod</item>
      <item>Vesna Lazarić, zamj.ŽDO</item>
      <item>Duško Zec</item>
      <item>Boško Jergić, Berislavićeva 7,10000 Zagreb</item>
      <item>Nada Reljić, Andrije Hebranga 7/9,35000 Slavonski Brod</item>
      <item>Ante Mamić, PU Sl.Brod</item>
      <item>BRIBIRSKI PARKOVI d.o.o. putnička agencija, turizam i eko proizvodnja, OIB 71864534064, Božidara Magovca 161,10000 Zagreb</item>
      <item>SLAVICA ZEMAN, Ive Roića 25,21450 Hvar</item>
      <item>IGONEL d.o.o. za vanjsku i unutarnju trgovinu, zastupanje i poslovne usluge, OIB 42845191032, Lovćenska 83,10000 Zagreb</item>
      <item>NARODNE NOVINE, dioničko društvo za izdavanje i tiskanje Službenog lista Republike Hrvatske, službenih i drugih obrazaca te , OIB 64546066176, Savski Gaj XIII. put 6,10000 Zagreb</item>
      <item>ERSTE&amp;STEIERMÄRKISCHE BANKA dioničko društvo, OIB 23057039320, Jadranski Trg 3/a,Rijeka</item>
      <item>DOMAGOJ KRPINA, odvjetnik, OIB 82326941303, P. PRERADOVIĆA 17/III,42000 Varaždin</item>
      <item>MATO STANKOVIĆ, OIB 84396434942, Naselje A. Hebranga 6/3,35000 Slavonski Brod</item>
      <item>JOZO PERIĆ, OIB 83577001032, Dr. F. Tuđmana 28,34330 Velika</item>
      <item>IVICA MAGIĆ, raniji steč. upravitelj, Pavla Hatza 10,10000 Zagreb</item>
      <item>Želimir Janjić</item>
      <item>ŽELJKO ŽUPAN, Naselje A. Hebranga 7/6,35000 Slavonski Brod</item>
      <item>SLAVKO OPAČAK, OIB 45044651770, Vjenceslava Novaka 36,35000 Slavonski Brod</item>
      <item>MINISTARSTVO FINACIJA POREZNA UPRAVA PODRUČNI URED SLAVONSKI BROD, OIB 18683136487, Svačićeva bb,35000 Slavonski Brod</item>
      <item>Zvonko Boras, Naselje andrije Hebrang 7/14,35000 Slavonski Brod</item>
      <item>Kristijan Pelc, odvjetnik, Trg kralja Tomislava 6,10000 Zagreb</item>
      <item>Milan Nakić, OIB 11576973023, Josipa Juraja Strossmayera 20,34550 Pakrac</item>
      <item>Denis Šimunić, OIB 19008402521, Bosiljevska Ulica 29,10000 Zagreb</item>
      <item>VLADIMIR JERGIĆ</item>
    </izvorni_sadrzaj>
    <derivirana_varijabla naziv="DomainObject.Predmet.SudioniciListAdressOIB_1">
      <item>DOMIN, d. o. o. za proizvodnju kalcitnih i kemijskih proizvoda ˝u stečaju˝, OIB 33984672672, A. Šenoe 6,35000 Slavonski Brod</item>
      <item>Vesna Lazarić, zamj.ŽDO</item>
      <item>Duško Zec</item>
      <item>Boško Jergić, Berislavićeva 7,10000 Zagreb</item>
      <item>Nada Reljić, Andrije Hebranga 7/9,35000 Slavonski Brod</item>
      <item>Ante Mamić, PU Sl.Brod</item>
      <item>BRIBIRSKI PARKOVI d.o.o. putnička agencija, turizam i eko proizvodnja, OIB 71864534064, Božidara Magovca 161,10000 Zagreb</item>
      <item>SLAVICA ZEMAN, Ive Roića 25,21450 Hvar</item>
      <item>IGONEL d.o.o. za vanjsku i unutarnju trgovinu, zastupanje i poslovne usluge, OIB 42845191032, Lovćenska 83,10000 Zagreb</item>
      <item>NARODNE NOVINE, dioničko društvo za izdavanje i tiskanje Službenog lista Republike Hrvatske, službenih i drugih obrazaca te , OIB 64546066176, Savski Gaj XIII. put 6,10000 Zagreb</item>
      <item>ERSTE&amp;STEIERMÄRKISCHE BANKA dioničko društvo, OIB 23057039320, Jadranski Trg 3/a,Rijeka</item>
      <item>DOMAGOJ KRPINA, odvjetnik, OIB 82326941303, P. PRERADOVIĆA 17/III,42000 Varaždin</item>
      <item>MATO STANKOVIĆ, OIB 84396434942, Naselje A. Hebranga 6/3,35000 Slavonski Brod</item>
      <item>JOZO PERIĆ, OIB 83577001032, Dr. F. Tuđmana 28,34330 Velika</item>
      <item>IVICA MAGIĆ, raniji steč. upravitelj, Pavla Hatza 10,10000 Zagreb</item>
      <item>Želimir Janjić</item>
      <item>ŽELJKO ŽUPAN, Naselje A. Hebranga 7/6,35000 Slavonski Brod</item>
      <item>SLAVKO OPAČAK, OIB 45044651770, Vjenceslava Novaka 36,35000 Slavonski Brod</item>
      <item>MINISTARSTVO FINACIJA POREZNA UPRAVA PODRUČNI URED SLAVONSKI BROD, OIB 18683136487, Svačićeva bb,35000 Slavonski Brod</item>
      <item>Zvonko Boras, Naselje andrije Hebrang 7/14,35000 Slavonski Brod</item>
      <item>Kristijan Pelc, odvjetnik, Trg kralja Tomislava 6,10000 Zagreb</item>
      <item>Milan Nakić, OIB 11576973023, Josipa Juraja Strossmayera 20,34550 Pakrac</item>
      <item>Denis Šimunić, OIB 19008402521, Bosiljevska Ulica 29,10000 Zagreb</item>
      <item>VLADIMIR JERGIĆ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96B887-AC8C-413F-962F-E6E1F896B4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334</properties:Words>
  <properties:Characters>1526</properties:Characters>
  <properties:Lines>38</properties:Lines>
  <properties:Paragraphs>16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2017-08-31T13:10:00Z</dcterms:modified>
  <cp:revision>16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St-12/2011-811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