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1fb41c" w14:paraId="61fb41c" w:rsidRDefault="00D012C1" w:rsidP="00815614" w:rsidR="00815614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64A010C181504D8D9A97C07E349A6143"/>
          </w:placeholder>
          <w:text/>
        </w:sdtPr>
        <w:sdtEndPr>
          <w:rPr>
            <w:rStyle w:val="eSPISCCParagraphDefaultFont"/>
          </w:rPr>
        </w:sdtEndPr>
        <w:sdtContent>
          <w:r w:rsidR="00815614" w:rsidRPr="00D012C1">
            <w:rPr>
              <w:rStyle w:val="eSPISCCParagraphDefaultFont"/>
            </w:rPr>
            <w:t>REPUBLIKA HRVATSKA</w:t>
          </w:r>
        </w:sdtContent>
      </w:sdt>
    </w:p>
    <w:p w:rsidRDefault="00D012C1" w:rsidP="00E67D40" w:rsidR="00815614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3E8EC3E028349C9AF97295E9092C11D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815614" w:rsidRPr="00D012C1">
            <w:rPr>
              <w:rStyle w:val="eSPISCCParagraphDefaultFont"/>
            </w:rPr>
            <w:t>Trgovački sud u Varaždinu</w:t>
          </w:r>
        </w:sdtContent>
      </w:sdt>
      <w:r w:rsidR="00815614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15614" w:rsidP="00E67D40" w:rsidR="00815614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012C1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4D8FBAA34D6D4F70B29A144D07C3C2BB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815614" w:rsidRPr="00D012C1">
            <w:rPr>
              <w:rStyle w:val="eSPISCCParagraphDefaultFont"/>
            </w:rPr>
            <w:t>Braće Radića 2</w:t>
          </w:r>
        </w:sdtContent>
      </w:sdt>
      <w:r w:rsidR="00815614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04CCAD3B4C0341498F8BB900B4B7E7AC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815614" w:rsidRPr="00D012C1">
            <w:rPr>
              <w:rStyle w:val="eSPISCCParagraphDefaultFont"/>
            </w:rPr>
            <w:t>42000</w:t>
          </w:r>
        </w:sdtContent>
      </w:sdt>
      <w:r w:rsidR="00815614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F4256D168E4D43A8B40F908CF104B3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815614" w:rsidRPr="00D012C1">
            <w:rPr>
              <w:rStyle w:val="eSPISCCParagraphDefaultFont"/>
            </w:rPr>
            <w:t>Varaždin</w:t>
          </w:r>
        </w:sdtContent>
      </w:sdt>
      <w:r w:rsidR="00815614" w:rsidRPr="006C43C5">
        <w:t xml:space="preserve"> </w:t>
      </w:r>
    </w:p>
    <w:p w:rsidRDefault="00815614" w:rsidP="00C353D3" w:rsidR="00815614">
      <w:pPr>
        <w:jc w:val="right"/>
      </w:pPr>
    </w:p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815614">
        <w:t xml:space="preserve">BOJAN TRADE d.o.o., OIB 74521478830, Varaždin, </w:t>
      </w:r>
      <w:proofErr w:type="spellStart"/>
      <w:r w:rsidR="00815614">
        <w:t>Jalkovečka</w:t>
      </w:r>
      <w:proofErr w:type="spellEnd"/>
      <w:r w:rsidR="00815614">
        <w:t xml:space="preserve"> ulica 147</w:t>
      </w:r>
      <w:r>
        <w:t xml:space="preserve">, dana </w:t>
      </w:r>
      <w:r w:rsidR="00815614">
        <w:t>9. veljače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815614">
        <w:t xml:space="preserve">BOJAN TRADE d.o.o., OIB 74521478830, Varaždin, </w:t>
      </w:r>
      <w:proofErr w:type="spellStart"/>
      <w:r w:rsidR="00815614">
        <w:t>Jalkovečka</w:t>
      </w:r>
      <w:proofErr w:type="spellEnd"/>
      <w:r w:rsidR="00815614">
        <w:t xml:space="preserve"> ulica 147</w:t>
      </w:r>
      <w:r>
        <w:t>, iznosi</w:t>
      </w:r>
      <w:r w:rsidR="00815614">
        <w:t xml:space="preserve"> 17.050,02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 </w:t>
      </w:r>
      <w:r w:rsidR="00815614">
        <w:t xml:space="preserve">Bojan </w:t>
      </w:r>
      <w:proofErr w:type="spellStart"/>
      <w:r w:rsidR="00815614">
        <w:t>Labaš</w:t>
      </w:r>
      <w:proofErr w:type="spellEnd"/>
      <w:r>
        <w:t xml:space="preserve">, OIB: </w:t>
      </w:r>
      <w:r w:rsidR="00815614">
        <w:t xml:space="preserve">31223733624, iz Varaždina, </w:t>
      </w:r>
      <w:proofErr w:type="spellStart"/>
      <w:r w:rsidR="00815614">
        <w:t>Jalkovečka</w:t>
      </w:r>
      <w:proofErr w:type="spellEnd"/>
      <w:r w:rsidR="00815614">
        <w:t xml:space="preserve"> ulica 147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815614">
        <w:t>9.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0A3991">
        <w:t>, v.r.</w:t>
      </w:r>
    </w:p>
    <w:p w:rsidRDefault="00C353D3" w:rsidR="00C353D3"/>
    <w:sectPr w:rsidSect="000A3991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0D1" w:rsidP="00815614" w:rsidR="00E910D1">
      <w:r>
        <w:separator/>
      </w:r>
    </w:p>
  </w:endnote>
  <w:endnote w:id="0" w:type="continuationSeparator">
    <w:p w:rsidRDefault="00E910D1" w:rsidP="00815614" w:rsidR="00E91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0D1" w:rsidP="00815614" w:rsidR="00E910D1">
      <w:r>
        <w:separator/>
      </w:r>
    </w:p>
  </w:footnote>
  <w:footnote w:id="0" w:type="continuationSeparator">
    <w:p w:rsidRDefault="00E910D1" w:rsidP="00815614" w:rsidR="00E91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614" w:rsidP="00815614" w:rsidR="00815614">
    <w:pPr>
      <w:pStyle w:val="Zaglavlje"/>
      <w:jc w:val="right"/>
    </w:pPr>
    <w:r>
      <w:t>Poslovni broj: ST-681/1</w:t>
    </w:r>
    <w:r w:rsidR="000A3991">
      <w:t>5</w:t>
    </w:r>
    <w:r>
      <w:t>-3</w:t>
    </w:r>
  </w:p>
  <w:p w:rsidRDefault="00815614" w:rsidP="00815614" w:rsidR="00815614">
    <w:pPr>
      <w:pStyle w:val="Zaglavlje"/>
      <w:jc w:val="right"/>
    </w:pPr>
  </w:p>
  <w:p w:rsidRDefault="00815614" w:rsidP="00815614" w:rsidR="00815614">
    <w:pPr>
      <w:pStyle w:val="Zaglavlje"/>
      <w:jc w:val="right"/>
    </w:pPr>
  </w:p>
  <w:p w:rsidRDefault="00815614" w:rsidP="00815614" w:rsidR="0081561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0A3991"/>
    <w:rsid w:val="00815614"/>
    <w:rsid w:val="00B72CD2"/>
    <w:rsid w:val="00C353D3"/>
    <w:rsid w:val="00D012C1"/>
    <w:rsid w:val="00D463E2"/>
    <w:rsid w:val="00E910D1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15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815614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81561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815614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56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561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156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5614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5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5614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15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815614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81561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815614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56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561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156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5614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5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5614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4A010C181504D8D9A97C07E349A614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737253-9D49-4F85-ADD7-CDA900CCCA77}"/>
      </w:docPartPr>
      <w:docPartBody>
        <w:p w:rsidRDefault="00283E32" w:rsidP="00283E32" w:rsidR="00A11C2E">
          <w:pPr>
            <w:pStyle w:val="64A010C181504D8D9A97C07E349A6143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3E8EC3E028349C9AF97295E9092C1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35CBDAF-5F9C-4A5E-8CA8-69AB639DD58B}"/>
      </w:docPartPr>
      <w:docPartBody>
        <w:p w:rsidRDefault="00283E32" w:rsidP="00283E32" w:rsidR="00A11C2E">
          <w:pPr>
            <w:pStyle w:val="A3E8EC3E028349C9AF97295E9092C11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8FBAA34D6D4F70B29A144D07C3C2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D9DC32F-5BBF-4C2C-9FF1-C079CD5B50B1}"/>
      </w:docPartPr>
      <w:docPartBody>
        <w:p w:rsidRDefault="00283E32" w:rsidP="00283E32" w:rsidR="00A11C2E">
          <w:pPr>
            <w:pStyle w:val="4D8FBAA34D6D4F70B29A144D07C3C2BB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CCAD3B4C0341498F8BB900B4B7E7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69FE8B2-04C3-4654-89AB-8C8CF34064D5}"/>
      </w:docPartPr>
      <w:docPartBody>
        <w:p w:rsidRDefault="00283E32" w:rsidP="00283E32" w:rsidR="00A11C2E">
          <w:pPr>
            <w:pStyle w:val="04CCAD3B4C0341498F8BB900B4B7E7AC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4256D168E4D43A8B40F908CF104B3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F8DD44D-1B35-43DE-B61F-6DF8B044EC57}"/>
      </w:docPartPr>
      <w:docPartBody>
        <w:p w:rsidRDefault="00283E32" w:rsidP="00283E32" w:rsidR="00A11C2E">
          <w:pPr>
            <w:pStyle w:val="F4256D168E4D43A8B40F908CF104B3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3E32"/>
    <w:rsid w:val="00283E32"/>
    <w:rsid w:val="00A11C2E"/>
    <w:rsid w:val="00C6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3E3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64A010C181504D8D9A97C07E349A6143" w:type="paragraph">
    <w:name w:val="64A010C181504D8D9A97C07E349A6143"/>
    <w:rsid w:val="00283E32"/>
  </w:style>
  <w:style w:customStyle="true" w:styleId="A3E8EC3E028349C9AF97295E9092C11D" w:type="paragraph">
    <w:name w:val="A3E8EC3E028349C9AF97295E9092C11D"/>
    <w:rsid w:val="00283E32"/>
  </w:style>
  <w:style w:customStyle="true" w:styleId="4D8FBAA34D6D4F70B29A144D07C3C2BB" w:type="paragraph">
    <w:name w:val="4D8FBAA34D6D4F70B29A144D07C3C2BB"/>
    <w:rsid w:val="00283E32"/>
  </w:style>
  <w:style w:customStyle="true" w:styleId="04CCAD3B4C0341498F8BB900B4B7E7AC" w:type="paragraph">
    <w:name w:val="04CCAD3B4C0341498F8BB900B4B7E7AC"/>
    <w:rsid w:val="00283E32"/>
  </w:style>
  <w:style w:customStyle="true" w:styleId="F4256D168E4D43A8B40F908CF104B366" w:type="paragraph">
    <w:name w:val="F4256D168E4D43A8B40F908CF104B366"/>
    <w:rsid w:val="00283E3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3E3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64A010C181504D8D9A97C07E349A6143" w:type="paragraph">
    <w:name w:val="64A010C181504D8D9A97C07E349A6143"/>
    <w:rsid w:val="00283E32"/>
  </w:style>
  <w:style w:customStyle="1" w:styleId="A3E8EC3E028349C9AF97295E9092C11D" w:type="paragraph">
    <w:name w:val="A3E8EC3E028349C9AF97295E9092C11D"/>
    <w:rsid w:val="00283E32"/>
  </w:style>
  <w:style w:customStyle="1" w:styleId="4D8FBAA34D6D4F70B29A144D07C3C2BB" w:type="paragraph">
    <w:name w:val="4D8FBAA34D6D4F70B29A144D07C3C2BB"/>
    <w:rsid w:val="00283E32"/>
  </w:style>
  <w:style w:customStyle="1" w:styleId="04CCAD3B4C0341498F8BB900B4B7E7AC" w:type="paragraph">
    <w:name w:val="04CCAD3B4C0341498F8BB900B4B7E7AC"/>
    <w:rsid w:val="00283E32"/>
  </w:style>
  <w:style w:customStyle="1" w:styleId="F4256D168E4D43A8B40F908CF104B366" w:type="paragraph">
    <w:name w:val="F4256D168E4D43A8B40F908CF104B366"/>
    <w:rsid w:val="00283E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St-681/2015-3</izvorni_sadrzaj>
    <derivirana_varijabla naziv="DomainObject.Oznaka_1">St-681/2015-3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 TRADE društvo s ograničenom odgovornošću za trgovinu i zastupanje zastupanog po punomoćniku Bojan Labaš</izvorni_sadrzaj>
    <derivirana_varijabla naziv="DomainObject.Predmet.ProtustrankaFormated_1">  BOJAN TRADE društvo s ograničenom odgovornošću za trgovinu i zastupanje zastupanog po punomoćniku Bojan Labaš</derivirana_varijabla>
  </DomainObject.Predmet.ProtustrankaFormated>
  <DomainObject.Predmet.ProtustrankaFormatedOIB>
    <izvorni_sadrzaj>  BOJAN TRADE društvo s ograničenom odgovornošću za trgovinu i zastupanje, OIB 74521478830 zastupanog po punomoćniku Bojan Labaš</izvorni_sadrzaj>
    <derivirana_varijabla naziv="DomainObject.Predmet.ProtustrankaFormatedOIB_1">  BOJAN TRADE društvo s ograničenom odgovornošću za trgovinu i zastupanje, OIB 74521478830 zastupanog po punomoćniku Bojan Labaš</derivirana_varijabla>
  </DomainObject.Predmet.ProtustrankaFormatedOIB>
  <DomainObject.Predmet.ProtustrankaFormatedWithAdress>
    <izvorni_sadrzaj> BOJAN TRADE društvo s ograničenom odgovornošću za trgovinu i zastupanje, Jalkovečka ulica 147, 42000 Varaždin zastupanog po punomoćniku Bojan Labaš</izvorni_sadrzaj>
    <derivirana_varijabla naziv="DomainObject.Predmet.ProtustrankaFormatedWithAdress_1"> BOJAN TRADE društvo s ograničenom odgovornošću za trgovinu i zastupanje, Jalkovečka ulica 147, 42000 Varaždin zastupanog po punomoćniku Bojan Labaš</derivirana_varijabla>
  </DomainObject.Predmet.ProtustrankaFormatedWithAdress>
  <DomainObject.Predmet.ProtustrankaFormatedWithAdressOIB>
    <izvorni_sadrzaj> BOJAN TRADE društvo s ograničenom odgovornošću za trgovinu i zastupanje, OIB 74521478830, Jalkovečka ulica 147, 42000 Varaždin zastupanog po punomoćniku Bojan Labaš</izvorni_sadrzaj>
    <derivirana_varijabla naziv="DomainObject.Predmet.ProtustrankaFormatedWithAdressOIB_1"> BOJAN TRADE društvo s ograničenom odgovornošću za trgovinu i zastupanje, OIB 74521478830, Jalkovečka ulica 147, 42000 Varaždin zastupanog po punomoćniku Bojan Labaš</derivirana_varijabla>
  </DomainObject.Predmet.ProtustrankaFormatedWithAdressOIB>
  <DomainObject.Predmet.ProtustrankaWithAdress>
    <izvorni_sadrzaj>BOJAN TRADE društvo s ograničenom odgovornošću za trgovinu i zastupanje Jalkovečka ulica 147, 42000 Varaždin</izvorni_sadrzaj>
    <derivirana_varijabla naziv="DomainObject.Predmet.ProtustrankaWithAdress_1">BOJAN TRADE društvo s ograničenom odgovornošću za trgovinu i zastupanje Jalkovečka ulica 147, 42000 Varaždin</derivirana_varijabla>
  </DomainObject.Predmet.ProtustrankaWithAdress>
  <DomainObject.Predmet.ProtustrankaWithAdressOIB>
    <izvorni_sadrzaj>BOJAN TRADE društvo s ograničenom odgovornošću za trgovinu i zastupanje, OIB 74521478830, Jalkovečka ulica 147, 42000 Varaždin</izvorni_sadrzaj>
    <derivirana_varijabla naziv="DomainObject.Predmet.ProtustrankaWithAdressOIB_1">BOJAN TRADE društvo s ograničenom odgovornošću za trgovinu i zastupanje, OIB 74521478830, Jalkovečka ulica 147, 42000 Varaždin</derivirana_varijabla>
  </DomainObject.Predmet.ProtustrankaWithAdressOIB>
  <DomainObject.Predmet.ProtustrankaNazivFormated>
    <izvorni_sadrzaj>BOJAN TRADE društvo s ograničenom odgovornošću za trgovinu i zastupanje</izvorni_sadrzaj>
    <derivirana_varijabla naziv="DomainObject.Predmet.ProtustrankaNazivFormated_1">BOJAN TRADE društvo s ograničenom odgovornošću za trgovinu i zastupanje</derivirana_varijabla>
  </DomainObject.Predmet.ProtustrankaNazivFormated>
  <DomainObject.Predmet.ProtustrankaNazivFormatedOIB>
    <izvorni_sadrzaj>BOJAN TRADE društvo s ograničenom odgovornošću za trgovinu i zastupanje, OIB 74521478830</izvorni_sadrzaj>
    <derivirana_varijabla naziv="DomainObject.Predmet.ProtustrankaNazivFormatedOIB_1">BOJAN TRADE društvo s ograničenom odgovornošću za trgovinu i zastupanje, OIB 74521478830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17050.02</izvorni_sadrzaj>
    <derivirana_varijabla naziv="DomainObject.Predmet.TrenutnaVrijednost_1">17050.02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BOJAN TRADE društvo s ograničenom odgovornošću za trgovinu i zastupanje zastupanog po punomoćniku Bojan Labaš</item>
    </izvorni_sadrzaj>
    <derivirana_varijabla naziv="DomainObject.Predmet.ProtuStrankaListFormated_1">
      <item>BOJAN TRADE društvo s ograničenom odgovornošću za trgovinu i zastupanje zastupanog po punomoćniku Bojan Labaš</item>
    </derivirana_varijabla>
  </DomainObject.Predmet.ProtuStrankaListFormated>
  <DomainObject.Predmet.ProtuStrankaListFormatedOIB>
    <izvorni_sadrzaj>
      <item>BOJAN TRADE društvo s ograničenom odgovornošću za trgovinu i zastupanje, OIB 74521478830 zastupanog po punomoćniku Bojan Labaš</item>
    </izvorni_sadrzaj>
    <derivirana_varijabla naziv="DomainObject.Predmet.ProtuStrankaListFormatedOIB_1">
      <item>BOJAN TRADE društvo s ograničenom odgovornošću za trgovinu i zastupanje, OIB 74521478830 zastupanog po punomoćniku Bojan Labaš</item>
    </derivirana_varijabla>
  </DomainObject.Predmet.ProtuStrankaListFormatedOIB>
  <DomainObject.Predmet.ProtuStrankaListFormatedWithAdress>
    <izvorni_sadrzaj>
      <item>BOJAN TRADE društvo s ograničenom odgovornošću za trgovinu i zastupanje, Jalkovečka ulica 147, 42000 Varaždin zastupanog po punomoćniku Bojan Labaš</item>
    </izvorni_sadrzaj>
    <derivirana_varijabla naziv="DomainObject.Predmet.ProtuStrankaListFormatedWithAdress_1">
      <item>BOJAN TRADE društvo s ograničenom odgovornošću za trgovinu i zastupanje, Jalkovečka ulica 147, 42000 Varaždin zastupanog po punomoćniku Bojan Labaš</item>
    </derivirana_varijabla>
  </DomainObject.Predmet.ProtuStrankaListFormatedWithAdress>
  <DomainObject.Predmet.ProtuStrankaListFormatedWithAdressOIB>
    <izvorni_sadrzaj>
      <item>BOJAN TRADE društvo s ograničenom odgovornošću za trgovinu i zastupanje, OIB 74521478830, Jalkovečka ulica 147, 42000 Varaždin zastupanog po punomoćniku Bojan Labaš</item>
    </izvorni_sadrzaj>
    <derivirana_varijabla naziv="DomainObject.Predmet.ProtuStrankaListFormatedWithAdressOIB_1">
      <item>BOJAN TRADE društvo s ograničenom odgovornošću za trgovinu i zastupanje, OIB 74521478830, Jalkovečka ulica 147, 42000 Varaždin zastupanog po punomoćniku Bojan Labaš</item>
    </derivirana_varijabla>
  </DomainObject.Predmet.ProtuStrankaListFormatedWithAdressOIB>
  <DomainObject.Predmet.ProtuStrankaListNazivFormated>
    <izvorni_sadrzaj>
      <item>BOJAN TRADE društvo s ograničenom odgovornošću za trgovinu i zastupanje</item>
    </izvorni_sadrzaj>
    <derivirana_varijabla naziv="DomainObject.Predmet.ProtuStrankaListNazivFormated_1">
      <item>BOJAN TRADE društvo s ograničenom odgovornošću za trgovinu i zastupanje</item>
    </derivirana_varijabla>
  </DomainObject.Predmet.ProtuStrankaListNazivFormated>
  <DomainObject.Predmet.ProtuStrankaListNazivFormatedOIB>
    <izvorni_sadrzaj>
      <item>BOJAN TRADE društvo s ograničenom odgovornošću za trgovinu i zastupanje, OIB 74521478830</item>
    </izvorni_sadrzaj>
    <derivirana_varijabla naziv="DomainObject.Predmet.ProtuStrankaListNazivFormatedOIB_1">
      <item>BOJAN TRADE društvo s ograničenom odgovornošću za trgovinu i zastupanje, OIB 74521478830</item>
    </derivirana_varijabla>
  </DomainObject.Predmet.ProtuStrankaListNazivFormatedOIB>
  <DomainObject.Predmet.OstaliListFormated>
    <izvorni_sadrzaj>
      <item>e-Oglasna</item>
      <item>Sudski registar</item>
      <item>Bojan Labaš punomoćnik sudionika u postupku BOJAN TRADE društvo s ograničenom odgovornošću za trgovinu i zastupanje</item>
    </izvorni_sadrzaj>
    <derivirana_varijabla naziv="DomainObject.Predmet.OstaliListFormated_1">
      <item>e-Oglasna</item>
      <item>Sudski registar</item>
      <item>Bojan Labaš punomoćnik sudionika u postupku BOJAN TRADE društvo s ograničenom odgovornošću za trgovinu i zastupanje</item>
    </derivirana_varijabla>
  </DomainObject.Predmet.OstaliListFormated>
  <DomainObject.Predmet.OstaliListFormatedOIB>
    <izvorni_sadrzaj>
      <item>e-Oglasna</item>
      <item>Sudski registar</item>
      <item>Bojan Labaš, OIB 31223733624 punomoćnik sudionika u postupku BOJAN TRADE društvo s ograničenom odgovornošću za trgovinu i zastupanje</item>
    </izvorni_sadrzaj>
    <derivirana_varijabla naziv="DomainObject.Predmet.OstaliListFormatedOIB_1">
      <item>e-Oglasna</item>
      <item>Sudski registar</item>
      <item>Bojan Labaš, OIB 31223733624 punomoćnik sudionika u postupku BOJAN TRADE društvo s ograničenom odgovornošću za trgovinu i zastupanje</item>
    </derivirana_varijabla>
  </DomainObject.Predmet.OstaliListFormatedOIB>
  <DomainObject.Predmet.OstaliListFormatedWithAdress>
    <izvorni_sadrzaj>
      <item>e-Oglasna</item>
      <item>Sudski registar</item>
      <item>Bojan Labaš, Jalkovečka Ulica 147, 42000 Varaždin punomoćnik sudionika u postupku BOJAN TRADE društvo s ograničenom odgovornošću za trgovinu i zastupanje</item>
    </izvorni_sadrzaj>
    <derivirana_varijabla naziv="DomainObject.Predmet.OstaliListFormatedWithAdress_1">
      <item>e-Oglasna</item>
      <item>Sudski registar</item>
      <item>Bojan Labaš, Jalkovečka Ulica 147, 42000 Varaždin punomoćnik sudionika u postupku BOJAN TRADE društvo s ograničenom odgovornošću za trgovinu i zastupanje</item>
    </derivirana_varijabla>
  </DomainObject.Predmet.OstaliListFormatedWithAdress>
  <DomainObject.Predmet.OstaliListFormatedWithAdressOIB>
    <izvorni_sadrzaj>
      <item>e-Oglasna</item>
      <item>Sudski registar</item>
      <item>Bojan Labaš, OIB 31223733624, Jalkovečka Ulica 147, 42000 Varaždin punomoćnik sudionika u postupku BOJAN TRADE društvo s ograničenom odgovornošću za trgovinu i zastupanje</item>
    </izvorni_sadrzaj>
    <derivirana_varijabla naziv="DomainObject.Predmet.OstaliListFormatedWithAdressOIB_1">
      <item>e-Oglasna</item>
      <item>Sudski registar</item>
      <item>Bojan Labaš, OIB 31223733624, Jalkovečka Ulica 147, 42000 Varaždin punomoćnik sudionika u postupku BOJAN TRADE društvo s ograničenom odgovornošću za trgovinu i zastupanje</item>
    </derivirana_varijabla>
  </DomainObject.Predmet.OstaliListFormatedWithAdressOIB>
  <DomainObject.Predmet.OstaliListNazivFormated>
    <izvorni_sadrzaj>
      <item>e-Oglasna</item>
      <item>Sudski registar</item>
      <item>Bojan Labaš</item>
    </izvorni_sadrzaj>
    <derivirana_varijabla naziv="DomainObject.Predmet.OstaliListNazivFormated_1">
      <item>e-Oglasna</item>
      <item>Sudski registar</item>
      <item>Bojan Labaš</item>
    </derivirana_varijabla>
  </DomainObject.Predmet.OstaliListNazivFormated>
  <DomainObject.Predmet.OstaliListNazivFormatedOIB>
    <izvorni_sadrzaj>
      <item>e-Oglasna</item>
      <item>Sudski registar</item>
      <item>Bojan Labaš, OIB 31223733624</item>
    </izvorni_sadrzaj>
    <derivirana_varijabla naziv="DomainObject.Predmet.OstaliListNazivFormatedOIB_1">
      <item>e-Oglasna</item>
      <item>Sudski registar</item>
      <item>Bojan Labaš, OIB 31223733624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St-681/2015-3</izvorni_sadrzaj>
    <derivirana_varijabla naziv="DomainObject.PoslovniBrojDokumenta_1">St-681/2015-3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BOJAN TRADE društvo s ograničenom odgovornošću za trgovinu i zastupanje</izvorni_sadrzaj>
    <derivirana_varijabla naziv="DomainObject.Predmet.ProtustrankaIDrugi_1">BOJAN TRADE društvo s ograničenom odgovornošću za trgovinu i zastupanje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BOJAN TRADE društvo s ograničenom odgovornošću za trgovinu i zastupanje, OIB 74521478830, Jalkovečka ulica 147, 42000 Varaždin</izvorni_sadrzaj>
    <derivirana_varijabla naziv="DomainObject.Predmet.ProtustrankaIDrugiAdressOIB_1">BOJAN TRADE društvo s ograničenom odgovornošću za trgovinu i zastupanje, OIB 74521478830, Jalkovečka ulica 147,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BOJAN TRADE društvo s ograničenom odgovornošću za trgovinu i zastupanje</item>
      <item>e-Oglasna</item>
      <item>Sudski registar</item>
      <item>Bojan Labaš</item>
    </izvorni_sadrzaj>
    <derivirana_varijabla naziv="DomainObject.Predmet.SudioniciListNaziv_1">
      <item>Financijska agencija</item>
      <item>BOJAN TRADE društvo s ograničenom odgovornošću za trgovinu i zastupanje</item>
      <item>e-Oglasna</item>
      <item>Sudski registar</item>
      <item>Bojan Labaš</item>
    </derivirana_varijabla>
  </DomainObject.Predmet.SudioniciListNaziv>
  <DomainObject.Predmet.SudioniciListAdressOIB>
    <izvorni_sadrzaj>
      <item>Financijska agencija, OIB 85821130368, A.Cesarca 2,42000 Varaždin</item>
      <item>BOJAN TRADE društvo s ograničenom odgovornošću za trgovinu i zastupanje, OIB 74521478830, Jalkovečka ulica 147,42000 Varaždin</item>
      <item>e-Oglasna</item>
      <item>Sudski registar</item>
      <item>Bojan Labaš, OIB 31223733624, Jalkovečka Ulica 147,42000 Varaždin</item>
    </izvorni_sadrzaj>
    <derivirana_varijabla naziv="DomainObject.Predmet.SudioniciListAdressOIB_1">
      <item>Financijska agencija, OIB 85821130368, A.Cesarca 2,42000 Varaždin</item>
      <item>BOJAN TRADE društvo s ograničenom odgovornošću za trgovinu i zastupanje, OIB 74521478830, Jalkovečka ulica 147,42000 Varaždin</item>
      <item>e-Oglasna</item>
      <item>Sudski registar</item>
      <item>Bojan Labaš, OIB 31223733624, Jalkovečka Ulica 147,42000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74521478830</item>
      <item>, OIB null</item>
      <item>, OIB null</item>
      <item>, OIB 31223733624</item>
    </izvorni_sadrzaj>
    <derivirana_varijabla naziv="DomainObject.Predmet.SudioniciListNazivOIB_1">
      <item>, OIB 85821130368</item>
      <item>, OIB 74521478830</item>
      <item>, OIB null</item>
      <item>, OIB null</item>
      <item>, OIB 31223733624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1866</properties:Characters>
  <properties:Lines>44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2016-02-09T08:08:00Z</dcterms:created>
  <dc:creator>Ljubica Makovec</dc:creator>
  <cp:lastModifiedBy>Ljubica Makovec</cp:lastModifiedBy>
  <cp:lastPrinted>2016-02-09T08:09:00Z</cp:lastPrinted>
  <dcterms:modified xmlns:xsi="http://www.w3.org/2001/XMLSchema-instance" xsi:type="dcterms:W3CDTF">2016-02-09T08:10:00Z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