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083D7" w14:paraId="1D60EE03" w:rsidRDefault="00142055" w:rsidP="00142055" w:rsidR="00142055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2A97BE0F" w:rsidRDefault="00142055" w:rsidP="00142055" w:rsidR="0014205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1A631E8B" w:rsidRDefault="00142055" w:rsidP="00142055" w:rsidR="00142055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67976CD9" w:rsidRDefault="00142055" w:rsidP="00142055" w:rsidR="00142055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St-2759/2017</w:t>
      </w:r>
    </w:p>
    <w:p w14:textId="77777777" w14:paraId="37379D12" w:rsidRDefault="00142055" w:rsidP="00142055" w:rsidR="00142055">
      <w:pPr>
        <w:rPr>
          <w:sz w:val="22"/>
          <w:szCs w:val="22"/>
        </w:rPr>
      </w:pPr>
    </w:p>
    <w:p w14:textId="77777777" w14:paraId="6B918604" w:rsidRDefault="00142055" w:rsidP="00142055" w:rsidR="00142055">
      <w:pPr>
        <w:rPr>
          <w:sz w:val="22"/>
          <w:szCs w:val="22"/>
        </w:rPr>
      </w:pPr>
    </w:p>
    <w:p w14:textId="77777777" w14:paraId="48CF366C" w:rsidRDefault="00142055" w:rsidP="00142055" w:rsidR="0014205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web2print d.o.o. za usluge, Zagreb, </w:t>
      </w:r>
      <w:proofErr w:type="spellStart"/>
      <w:r>
        <w:rPr>
          <w:sz w:val="22"/>
          <w:szCs w:val="22"/>
        </w:rPr>
        <w:t>Jaruščica</w:t>
      </w:r>
      <w:proofErr w:type="spellEnd"/>
      <w:r>
        <w:rPr>
          <w:sz w:val="22"/>
          <w:szCs w:val="22"/>
        </w:rPr>
        <w:t xml:space="preserve"> 9 d, OIB: 13970517912, dana 7. prosinca 2017.g.           </w:t>
      </w:r>
    </w:p>
    <w:p w14:textId="77777777" w14:paraId="5067A786" w:rsidRDefault="00142055" w:rsidP="00142055" w:rsidR="0014205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textId="77777777" w14:paraId="339294CD" w:rsidRDefault="00142055" w:rsidP="00142055" w:rsidR="00142055">
      <w:pPr>
        <w:jc w:val="both"/>
        <w:rPr>
          <w:sz w:val="22"/>
          <w:szCs w:val="22"/>
        </w:rPr>
      </w:pPr>
    </w:p>
    <w:p w14:textId="77777777" w14:paraId="19633D23" w:rsidRDefault="00142055" w:rsidP="00142055" w:rsidR="00142055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0F2D3831" w:rsidRDefault="00142055" w:rsidP="00142055" w:rsidR="00142055">
      <w:pPr>
        <w:jc w:val="center"/>
        <w:rPr>
          <w:sz w:val="22"/>
          <w:szCs w:val="22"/>
        </w:rPr>
      </w:pPr>
    </w:p>
    <w:p w14:textId="77777777" w14:paraId="54D1666C" w:rsidRDefault="00142055" w:rsidP="00142055" w:rsidR="00142055">
      <w:pPr>
        <w:rPr>
          <w:b/>
          <w:sz w:val="22"/>
          <w:szCs w:val="22"/>
        </w:rPr>
      </w:pPr>
    </w:p>
    <w:p w14:textId="77777777" w14:paraId="0053270A" w:rsidRDefault="00142055" w:rsidP="00142055" w:rsidR="001420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web2print d.o.o. za usluge, Zagreb, </w:t>
      </w:r>
      <w:proofErr w:type="spellStart"/>
      <w:r>
        <w:rPr>
          <w:sz w:val="22"/>
          <w:szCs w:val="22"/>
        </w:rPr>
        <w:t>Jaruščica</w:t>
      </w:r>
      <w:proofErr w:type="spellEnd"/>
      <w:r>
        <w:rPr>
          <w:sz w:val="22"/>
          <w:szCs w:val="22"/>
        </w:rPr>
        <w:t xml:space="preserve"> 9 d, OIB: 13970517912.</w:t>
      </w:r>
    </w:p>
    <w:p w14:textId="77777777" w14:paraId="110D4A08" w:rsidRDefault="00142055" w:rsidP="00142055" w:rsidR="001420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8.262,96 kn. </w:t>
      </w:r>
    </w:p>
    <w:p w14:textId="77777777" w14:paraId="45DDCC81" w:rsidRDefault="00142055" w:rsidP="00142055" w:rsidR="001420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8FB5087" w:rsidRDefault="00142055" w:rsidP="00142055" w:rsidR="001420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0C4D2B08" w:rsidRDefault="00142055" w:rsidP="00142055" w:rsidR="00142055">
      <w:pPr>
        <w:ind w:firstLine="708"/>
        <w:jc w:val="both"/>
        <w:rPr>
          <w:sz w:val="22"/>
          <w:szCs w:val="22"/>
        </w:rPr>
      </w:pPr>
    </w:p>
    <w:p w14:textId="77777777" w14:paraId="0778792C" w:rsidRDefault="00142055" w:rsidP="00142055" w:rsidR="00142055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33CD475B" w:rsidRDefault="00142055" w:rsidP="00142055" w:rsidR="001420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653734A4" w:rsidRDefault="00142055" w:rsidP="00142055" w:rsidR="001420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11EB5577" w:rsidRDefault="00142055" w:rsidP="00142055" w:rsidR="00142055">
      <w:pPr>
        <w:jc w:val="both"/>
        <w:rPr>
          <w:sz w:val="22"/>
          <w:szCs w:val="22"/>
        </w:rPr>
      </w:pPr>
    </w:p>
    <w:p w14:textId="77777777" w14:paraId="0C3A8090" w:rsidRDefault="00142055" w:rsidP="00142055" w:rsidR="0014205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7. prosinca 2017.g.    </w:t>
      </w:r>
    </w:p>
    <w:p w14:textId="77777777" w14:paraId="3B62CEFB" w:rsidRDefault="00142055" w:rsidP="00142055" w:rsidR="00142055">
      <w:pPr>
        <w:jc w:val="center"/>
        <w:rPr>
          <w:sz w:val="22"/>
          <w:szCs w:val="22"/>
        </w:rPr>
      </w:pPr>
    </w:p>
    <w:p w14:textId="77777777" w14:paraId="58AB55A3" w:rsidRDefault="00142055" w:rsidP="00142055" w:rsidR="0014205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400141FB" w:rsidRDefault="00142055" w:rsidP="00142055" w:rsidR="00142055">
      <w:pPr>
        <w:ind w:firstLine="708" w:left="5664"/>
        <w:jc w:val="both"/>
        <w:rPr>
          <w:sz w:val="22"/>
          <w:szCs w:val="22"/>
        </w:rPr>
      </w:pPr>
    </w:p>
    <w:p w14:textId="77777777" w14:paraId="0B4D0604" w:rsidRDefault="00142055" w:rsidP="00142055" w:rsidR="0014205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24EC740A" w:rsidRDefault="00142055" w:rsidP="00142055" w:rsidR="0014205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1E2C5A08" w:rsidRDefault="00142055" w:rsidP="00142055" w:rsidR="0014205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2686B9CD" w:rsidRDefault="00142055" w:rsidP="00142055" w:rsidR="0014205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1992BF99" w:rsidRDefault="00142055" w:rsidP="00142055" w:rsidR="00142055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2DCD070E" w:rsidRDefault="00142055" w:rsidP="00142055" w:rsidR="00142055">
      <w:pPr>
        <w:jc w:val="center"/>
        <w:rPr>
          <w:sz w:val="22"/>
          <w:szCs w:val="22"/>
        </w:rPr>
      </w:pPr>
    </w:p>
    <w:p w14:textId="77777777" w14:paraId="2D947FF3" w:rsidRDefault="00142055" w:rsidP="00142055" w:rsidR="00142055">
      <w:pPr>
        <w:tabs>
          <w:tab w:pos="709" w:val="left"/>
        </w:tabs>
        <w:jc w:val="both"/>
        <w:rPr>
          <w:sz w:val="22"/>
          <w:szCs w:val="22"/>
        </w:rPr>
      </w:pPr>
    </w:p>
    <w:p w14:textId="039D1F1A" w14:paraId="039D1F1A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42055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42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0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0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0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0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4205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142055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4205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20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205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42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0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0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0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0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4205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142055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4205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20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205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2174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2759</izvorni_sadrzaj>
    <derivirana_varijabla naziv="DomainObject.Predmet.Broj_1">2759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St-2759/2017</izvorni_sadrzaj>
    <derivirana_varijabla naziv="DomainObject.Predmet.OznakaBroj_1">St-2759/2017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web2print d.o.o.</izvorni_sadrzaj>
    <derivirana_varijabla naziv="DomainObject.Predmet.ProtustrankaFormated_1">  web2print d.o.o.</derivirana_varijabla>
  </DomainObject.Predmet.ProtustrankaFormated>
  <DomainObject.Predmet.ProtustrankaFormatedOIB>
    <izvorni_sadrzaj>  web2print d.o.o., OIB 13970517912</izvorni_sadrzaj>
    <derivirana_varijabla naziv="DomainObject.Predmet.ProtustrankaFormatedOIB_1">  web2print d.o.o., OIB 13970517912</derivirana_varijabla>
  </DomainObject.Predmet.ProtustrankaFormatedOIB>
  <DomainObject.Predmet.ProtustrankaFormatedWithAdress>
    <izvorni_sadrzaj> web2print d.o.o., Jaruščica 9d, 10000 Zagreb</izvorni_sadrzaj>
    <derivirana_varijabla naziv="DomainObject.Predmet.ProtustrankaFormatedWithAdress_1"> web2print d.o.o., Jaruščica 9d, 10000 Zagreb</derivirana_varijabla>
  </DomainObject.Predmet.ProtustrankaFormatedWithAdress>
  <DomainObject.Predmet.ProtustrankaFormatedWithAdressOIB>
    <izvorni_sadrzaj> web2print d.o.o., OIB 13970517912, Jaruščica 9d, 10000 Zagreb</izvorni_sadrzaj>
    <derivirana_varijabla naziv="DomainObject.Predmet.ProtustrankaFormatedWithAdressOIB_1"> web2print d.o.o., OIB 13970517912, Jaruščica 9d, 10000 Zagreb</derivirana_varijabla>
  </DomainObject.Predmet.ProtustrankaFormatedWithAdressOIB>
  <DomainObject.Predmet.ProtustrankaWithAdress>
    <izvorni_sadrzaj>web2print d.o.o. Jaruščica 9d, 10000 Zagreb</izvorni_sadrzaj>
    <derivirana_varijabla naziv="DomainObject.Predmet.ProtustrankaWithAdress_1">web2print d.o.o. Jaruščica 9d, 10000 Zagreb</derivirana_varijabla>
  </DomainObject.Predmet.ProtustrankaWithAdress>
  <DomainObject.Predmet.ProtustrankaWithAdressOIB>
    <izvorni_sadrzaj>web2print d.o.o., OIB 13970517912, Jaruščica 9d, 10000 Zagreb</izvorni_sadrzaj>
    <derivirana_varijabla naziv="DomainObject.Predmet.ProtustrankaWithAdressOIB_1">web2print d.o.o., OIB 13970517912, Jaruščica 9d, 10000 Zagreb</derivirana_varijabla>
  </DomainObject.Predmet.ProtustrankaWithAdressOIB>
  <DomainObject.Predmet.ProtustrankaNazivFormated>
    <izvorni_sadrzaj>web2print d.o.o.</izvorni_sadrzaj>
    <derivirana_varijabla naziv="DomainObject.Predmet.ProtustrankaNazivFormated_1">web2print d.o.o.</derivirana_varijabla>
  </DomainObject.Predmet.ProtustrankaNazivFormated>
  <DomainObject.Predmet.ProtustrankaNazivFormatedOIB>
    <izvorni_sadrzaj>web2print d.o.o., OIB 13970517912</izvorni_sadrzaj>
    <derivirana_varijabla naziv="DomainObject.Predmet.ProtustrankaNazivFormatedOIB_1">web2print d.o.o., OIB 13970517912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web2print d.o.o.</item>
    </izvorni_sadrzaj>
    <derivirana_varijabla naziv="DomainObject.Predmet.ProtuStrankaListFormated_1">
      <item>web2print d.o.o.</item>
    </derivirana_varijabla>
  </DomainObject.Predmet.ProtuStrankaListFormated>
  <DomainObject.Predmet.ProtuStrankaListFormatedOIB>
    <izvorni_sadrzaj>
      <item>web2print d.o.o., OIB 13970517912</item>
    </izvorni_sadrzaj>
    <derivirana_varijabla naziv="DomainObject.Predmet.ProtuStrankaListFormatedOIB_1">
      <item>web2print d.o.o., OIB 13970517912</item>
    </derivirana_varijabla>
  </DomainObject.Predmet.ProtuStrankaListFormatedOIB>
  <DomainObject.Predmet.ProtuStrankaListFormatedWithAdress>
    <izvorni_sadrzaj>
      <item>web2print d.o.o., Jaruščica 9d, 10000 Zagreb</item>
    </izvorni_sadrzaj>
    <derivirana_varijabla naziv="DomainObject.Predmet.ProtuStrankaListFormatedWithAdress_1">
      <item>web2print d.o.o., Jaruščica 9d, 10000 Zagreb</item>
    </derivirana_varijabla>
  </DomainObject.Predmet.ProtuStrankaListFormatedWithAdress>
  <DomainObject.Predmet.ProtuStrankaListFormatedWithAdressOIB>
    <izvorni_sadrzaj>
      <item>web2print d.o.o., OIB 13970517912, Jaruščica 9d, 10000 Zagreb</item>
    </izvorni_sadrzaj>
    <derivirana_varijabla naziv="DomainObject.Predmet.ProtuStrankaListFormatedWithAdressOIB_1">
      <item>web2print d.o.o., OIB 13970517912, Jaruščica 9d, 10000 Zagreb</item>
    </derivirana_varijabla>
  </DomainObject.Predmet.ProtuStrankaListFormatedWithAdressOIB>
  <DomainObject.Predmet.ProtuStrankaListNazivFormated>
    <izvorni_sadrzaj>
      <item>web2print d.o.o.</item>
    </izvorni_sadrzaj>
    <derivirana_varijabla naziv="DomainObject.Predmet.ProtuStrankaListNazivFormated_1">
      <item>web2print d.o.o.</item>
    </derivirana_varijabla>
  </DomainObject.Predmet.ProtuStrankaListNazivFormated>
  <DomainObject.Predmet.ProtuStrankaListNazivFormatedOIB>
    <izvorni_sadrzaj>
      <item>web2print d.o.o., OIB 13970517912</item>
    </izvorni_sadrzaj>
    <derivirana_varijabla naziv="DomainObject.Predmet.ProtuStrankaListNazivFormatedOIB_1">
      <item>web2print d.o.o., OIB 13970517912</item>
    </derivirana_varijabla>
  </DomainObject.Predmet.ProtuStrankaListNazivFormatedOIB>
  <DomainObject.Predmet.OstaliListFormated>
    <izvorni_sadrzaj>
      <item>Dennis Wilhelmus Anthonius Vermeulen</item>
      <item>HRVATSKI ZAVOD ZA MIROVINSKO OSIGURANJE</item>
    </izvorni_sadrzaj>
    <derivirana_varijabla naziv="DomainObject.Predmet.OstaliListFormated_1">
      <item>Dennis Wilhelmus Anthonius Vermeulen</item>
      <item>HRVATSKI ZAVOD ZA MIROVINSKO OSIGURANJE</item>
    </derivirana_varijabla>
  </DomainObject.Predmet.OstaliListFormated>
  <DomainObject.Predmet.OstaliListFormatedOIB>
    <izvorni_sadrzaj>
      <item>Dennis Wilhelmus Anthonius Vermeulen, OIB 96807142985</item>
      <item>HRVATSKI ZAVOD ZA MIROVINSKO OSIGURANJE, OIB 84397956623</item>
    </izvorni_sadrzaj>
    <derivirana_varijabla naziv="DomainObject.Predmet.OstaliListFormatedOIB_1">
      <item>Dennis Wilhelmus Anthonius Vermeulen, OIB 96807142985</item>
      <item>HRVATSKI ZAVOD ZA MIROVINSKO OSIGURANJE, OIB 84397956623</item>
    </derivirana_varijabla>
  </DomainObject.Predmet.OstaliListFormatedOIB>
  <DomainObject.Predmet.OstaliListFormatedWithAdress>
    <izvorni_sadrzaj>
      <item>Dennis Wilhelmus Anthonius Vermeulen, Fazantenkamp 696, 3607 Maarssen</item>
      <item>HRVATSKI ZAVOD ZA MIROVINSKO OSIGURANJE, A. Mihanovića 3, 10000 Zagreb</item>
    </izvorni_sadrzaj>
    <derivirana_varijabla naziv="DomainObject.Predmet.OstaliListFormatedWithAdress_1">
      <item>Dennis Wilhelmus Anthonius Vermeulen, Fazantenkamp 696, 3607 Maarssen</item>
      <item>HRVATSKI ZAVOD ZA MIROVINSKO OSIGURANJE, A. Mihanovića 3, 10000 Zagreb</item>
    </derivirana_varijabla>
  </DomainObject.Predmet.OstaliListFormatedWithAdress>
  <DomainObject.Predmet.OstaliListFormatedWithAdressOIB>
    <izvorni_sadrzaj>
      <item>Dennis Wilhelmus Anthonius Vermeulen, OIB 96807142985, Fazantenkamp 696, 3607 Maarssen</item>
      <item>HRVATSKI ZAVOD ZA MIROVINSKO OSIGURANJE, OIB 84397956623, A. Mihanovića 3, 10000 Zagreb</item>
    </izvorni_sadrzaj>
    <derivirana_varijabla naziv="DomainObject.Predmet.OstaliListFormatedWithAdressOIB_1">
      <item>Dennis Wilhelmus Anthonius Vermeulen, OIB 96807142985, Fazantenkamp 696, 3607 Maarssen</item>
      <item>HRVATSKI ZAVOD ZA MIROVINSKO OSIGURANJE, OIB 84397956623, A. Mihanovića 3, 10000 Zagreb</item>
    </derivirana_varijabla>
  </DomainObject.Predmet.OstaliListFormatedWithAdressOIB>
  <DomainObject.Predmet.OstaliListNazivFormated>
    <izvorni_sadrzaj>
      <item>Dennis Wilhelmus Anthonius Vermeulen</item>
      <item>HRVATSKI ZAVOD ZA MIROVINSKO OSIGURANJE</item>
    </izvorni_sadrzaj>
    <derivirana_varijabla naziv="DomainObject.Predmet.OstaliListNazivFormated_1">
      <item>Dennis Wilhelmus Anthonius Vermeulen</item>
      <item>HRVATSKI ZAVOD ZA MIROVINSKO OSIGURANJE</item>
    </derivirana_varijabla>
  </DomainObject.Predmet.OstaliListNazivFormated>
  <DomainObject.Predmet.OstaliListNazivFormatedOIB>
    <izvorni_sadrzaj>
      <item>Dennis Wilhelmus Anthonius Vermeulen, OIB 96807142985</item>
      <item>HRVATSKI ZAVOD ZA MIROVINSKO OSIGURANJE, OIB 84397956623</item>
    </izvorni_sadrzaj>
    <derivirana_varijabla naziv="DomainObject.Predmet.OstaliListNazivFormatedOIB_1">
      <item>Dennis Wilhelmus Anthonius Vermeulen, OIB 96807142985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web2print d.o.o.</izvorni_sadrzaj>
    <derivirana_varijabla naziv="DomainObject.Predmet.ProtustrankaIDrugi_1">web2print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web2print d.o.o., OIB 13970517912, Jaruščica 9d, 10000 Zagreb</izvorni_sadrzaj>
    <derivirana_varijabla naziv="DomainObject.Predmet.ProtustrankaIDrugiAdressOIB_1">web2print d.o.o., OIB 13970517912, Jaruščica 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web2print d.o.o.</item>
      <item>Dennis Wilhelmus Anthonius Vermeulen</item>
      <item>HRVATSKI ZAVOD ZA MIROVINSKO OSIGURANJE</item>
    </izvorni_sadrzaj>
    <derivirana_varijabla naziv="DomainObject.Predmet.SudioniciListNaziv_1">
      <item>FINA Regionalni centar Zagreb</item>
      <item>web2print d.o.o.</item>
      <item>Dennis Wilhelmus Anthonius Vermeulen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web2print d.o.o., OIB 13970517912, Jaruščica 9d,10000 Zagreb</item>
      <item>Dennis Wilhelmus Anthonius Vermeulen, OIB 96807142985, Fazantenkamp 696,3607 Maarssen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1995. br. 1,10000 Zagreb</item>
      <item>web2print d.o.o., OIB 13970517912, Jaruščica 9d,10000 Zagreb</item>
      <item>Dennis Wilhelmus Anthonius Vermeulen, OIB 96807142985, Fazantenkamp 696,3607 Maarssen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13970517912</item>
      <item>, OIB 96807142985</item>
      <item>, OIB 84397956623</item>
    </izvorni_sadrzaj>
    <derivirana_varijabla naziv="DomainObject.Predmet.SudioniciListNazivOIB_1">
      <item>, OIB 85821130368</item>
      <item>, OIB 13970517912</item>
      <item>, OIB 96807142985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267</properties:Words>
  <properties:Characters>1455</properties:Characters>
  <properties:Lines>45</properties:Lines>
  <properties:Paragraphs>17</properties:Paragraphs>
  <properties:TotalTime>1</properties:TotalTime>
  <properties:ScaleCrop>false</properties:ScaleCrop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2017-12-07T10:38:00Z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