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0f43" w14:paraId="64b0f43" w:rsidRDefault="00493AA0" w:rsidP="00914E67" w:rsidR="00914E67" w:rsidRPr="00323158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6245EC">
        <w:rPr>
          <w:sz w:val="24"/>
        </w:rPr>
        <w:t>2906/2016-4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za provedbu skraćenoga stečajnog postupka nad dužnikom </w:t>
      </w:r>
      <w:r w:rsidR="006245EC">
        <w:rPr>
          <w:sz w:val="24"/>
        </w:rPr>
        <w:t>DUBIEL j.d.o.o Nova Gradiška</w:t>
      </w:r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E302C5">
        <w:rPr>
          <w:sz w:val="24"/>
        </w:rPr>
        <w:t xml:space="preserve"> </w:t>
      </w:r>
      <w:r w:rsidR="006245EC">
        <w:rPr>
          <w:sz w:val="24"/>
        </w:rPr>
        <w:t>DUBIEL j.d.o.o Nova Gradiška, Radnička 13, OIB 40938438211</w:t>
      </w:r>
      <w:r w:rsidR="00721785">
        <w:rPr>
          <w:sz w:val="24"/>
        </w:rPr>
        <w:t xml:space="preserve"> </w:t>
      </w:r>
      <w:r w:rsidR="00E302C5">
        <w:rPr>
          <w:sz w:val="24"/>
        </w:rPr>
        <w:t xml:space="preserve"> </w:t>
      </w:r>
      <w:r w:rsidR="00293FBA">
        <w:rPr>
          <w:sz w:val="24"/>
        </w:rPr>
        <w:t xml:space="preserve">poziva se FINA </w:t>
      </w:r>
      <w:bookmarkStart w:name="_GoBack" w:id="0"/>
      <w:bookmarkEnd w:id="0"/>
      <w:r w:rsidR="00293FBA">
        <w:rPr>
          <w:sz w:val="24"/>
        </w:rPr>
        <w:t xml:space="preserve">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1D7877"/>
    <w:rsid w:val="002116FD"/>
    <w:rsid w:val="0022455A"/>
    <w:rsid w:val="00230742"/>
    <w:rsid w:val="002509FE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245EC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785"/>
    <w:rsid w:val="00750544"/>
    <w:rsid w:val="00772356"/>
    <w:rsid w:val="00772832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09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0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9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9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9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09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0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9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9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9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St-2906/2016-4</izvorni_sadrzaj>
    <derivirana_varijabla naziv="DomainObject.Oznaka_1">St-2906/2016-4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2906</izvorni_sadrzaj>
    <derivirana_varijabla naziv="DomainObject.Predmet.Broj_1">2906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8779.40</izvorni_sadrzaj>
    <derivirana_varijabla naziv="DomainObject.Predmet.InicijalnaVrijednost_1">8779.40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St-2906/2016</izvorni_sadrzaj>
    <derivirana_varijabla naziv="DomainObject.Predmet.OznakaBroj_1">St-2906/2016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DUBIEL jednostavno društvo s ograničenom odgovornošću za proizvodnju, trgovinu i usluge</izvorni_sadrzaj>
    <derivirana_varijabla naziv="DomainObject.Predmet.ProtustrankaFormated_1">  DUBIEL jednostavno društvo s ograničenom odgovornošću za proizvodnju, trgovinu i usluge</derivirana_varijabla>
  </DomainObject.Predmet.ProtustrankaFormated>
  <DomainObject.Predmet.ProtustrankaFormatedOIB>
    <izvorni_sadrzaj>  DUBIEL jednostavno društvo s ograničenom odgovornošću za proizvodnju, trgovinu i usluge, OIB 40938438211</izvorni_sadrzaj>
    <derivirana_varijabla naziv="DomainObject.Predmet.ProtustrankaFormatedOIB_1">  DUBIEL jednostavno društvo s ograničenom odgovornošću za proizvodnju, trgovinu i usluge, OIB 40938438211</derivirana_varijabla>
  </DomainObject.Predmet.ProtustrankaFormatedOIB>
  <DomainObject.Predmet.ProtustrankaFormatedWithAdress>
    <izvorni_sadrzaj> DUBIEL jednostavno društvo s ograničenom odgovornošću za proizvodnju, trgovinu i usluge, Radnička 13, 35400 Nova Gradiška</izvorni_sadrzaj>
    <derivirana_varijabla naziv="DomainObject.Predmet.ProtustrankaFormatedWithAdress_1"> DUBIEL jednostavno društvo s ograničenom odgovornošću za proizvodnju, trgovinu i usluge, Radnička 13, 35400 Nova Gradiška</derivirana_varijabla>
  </DomainObject.Predmet.ProtustrankaFormatedWithAdress>
  <DomainObject.Predmet.ProtustrankaFormatedWithAdressOIB>
    <izvorni_sadrzaj> DUBIEL jednostavno društvo s ograničenom odgovornošću za proizvodnju, trgovinu i usluge, OIB 40938438211, Radnička 13, 35400 Nova Gradiška</izvorni_sadrzaj>
    <derivirana_varijabla naziv="DomainObject.Predmet.ProtustrankaFormatedWithAdressOIB_1"> DUBIEL jednostavno društvo s ograničenom odgovornošću za proizvodnju, trgovinu i usluge, OIB 40938438211, Radnička 13, 35400 Nova Gradiška</derivirana_varijabla>
  </DomainObject.Predmet.ProtustrankaFormatedWithAdressOIB>
  <DomainObject.Predmet.ProtustrankaWithAdress>
    <izvorni_sadrzaj>DUBIEL jednostavno društvo s ograničenom odgovornošću za proizvodnju, trgovinu i usluge Radnička 13, 35400 Nova Gradiška</izvorni_sadrzaj>
    <derivirana_varijabla naziv="DomainObject.Predmet.ProtustrankaWithAdress_1">DUBIEL jednostavno društvo s ograničenom odgovornošću za proizvodnju, trgovinu i usluge Radnička 13, 35400 Nova Gradiška</derivirana_varijabla>
  </DomainObject.Predmet.ProtustrankaWithAdress>
  <DomainObject.Predmet.ProtustrankaWithAdressOIB>
    <izvorni_sadrzaj>DUBIEL jednostavno društvo s ograničenom odgovornošću za proizvodnju, trgovinu i usluge, OIB 40938438211, Radnička 13, 35400 Nova Gradiška</izvorni_sadrzaj>
    <derivirana_varijabla naziv="DomainObject.Predmet.ProtustrankaWithAdressOIB_1">DUBIEL jednostavno društvo s ograničenom odgovornošću za proizvodnju, trgovinu i usluge, OIB 40938438211, Radnička 13, 35400 Nova Gradiška</derivirana_varijabla>
  </DomainObject.Predmet.ProtustrankaWithAdressOIB>
  <DomainObject.Predmet.ProtustrankaNazivFormated>
    <izvorni_sadrzaj>DUBIEL jednostavno društvo s ograničenom odgovornošću za proizvodnju, trgovinu i usluge</izvorni_sadrzaj>
    <derivirana_varijabla naziv="DomainObject.Predmet.ProtustrankaNazivFormated_1">DUBIEL jednostavno društvo s ograničenom odgovornošću za proizvodnju, trgovinu i usluge</derivirana_varijabla>
  </DomainObject.Predmet.ProtustrankaNazivFormated>
  <DomainObject.Predmet.ProtustrankaNazivFormatedOIB>
    <izvorni_sadrzaj>DUBIEL jednostavno društvo s ograničenom odgovornošću za proizvodnju, trgovinu i usluge, OIB 40938438211</izvorni_sadrzaj>
    <derivirana_varijabla naziv="DomainObject.Predmet.ProtustrankaNazivFormatedOIB_1">DUBIEL jednostavno društvo s ograničenom odgovornošću za proizvodnju, trgovinu i usluge, OIB 40938438211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DUBIEL jednostavno društvo s ograničenom odgovornošću za proizvodnju, trgovinu i usluge</item>
    </izvorni_sadrzaj>
    <derivirana_varijabla naziv="DomainObject.Predmet.ProtuStrankaListFormated_1">
      <item>DUBIEL jednostavno društvo s ograničenom odgovornošću za proizvodnju, trgovinu i usluge</item>
    </derivirana_varijabla>
  </DomainObject.Predmet.ProtuStrankaListFormated>
  <DomainObject.Predmet.ProtuStrankaListFormatedOIB>
    <izvorni_sadrzaj>
      <item>DUBIEL jednostavno društvo s ograničenom odgovornošću za proizvodnju, trgovinu i usluge, OIB 40938438211</item>
    </izvorni_sadrzaj>
    <derivirana_varijabla naziv="DomainObject.Predmet.ProtuStrankaListFormatedOIB_1">
      <item>DUBIEL jednostavno društvo s ograničenom odgovornošću za proizvodnju, trgovinu i usluge, OIB 40938438211</item>
    </derivirana_varijabla>
  </DomainObject.Predmet.ProtuStrankaListFormatedOIB>
  <DomainObject.Predmet.ProtuStrankaListFormatedWithAdress>
    <izvorni_sadrzaj>
      <item>DUBIEL jednostavno društvo s ograničenom odgovornošću za proizvodnju, trgovinu i usluge, Radnička 13, 35400 Nova Gradiška</item>
    </izvorni_sadrzaj>
    <derivirana_varijabla naziv="DomainObject.Predmet.ProtuStrankaListFormatedWithAdress_1">
      <item>DUBIEL jednostavno društvo s ograničenom odgovornošću za proizvodnju, trgovinu i usluge, Radnička 13, 35400 Nova Gradiška</item>
    </derivirana_varijabla>
  </DomainObject.Predmet.ProtuStrankaListFormatedWithAdress>
  <DomainObject.Predmet.ProtuStrankaListFormatedWithAdressOIB>
    <izvorni_sadrzaj>
      <item>DUBIEL jednostavno društvo s ograničenom odgovornošću za proizvodnju, trgovinu i usluge, OIB 40938438211, Radnička 13, 35400 Nova Gradiška</item>
    </izvorni_sadrzaj>
    <derivirana_varijabla naziv="DomainObject.Predmet.ProtuStrankaListFormatedWithAdressOIB_1">
      <item>DUBIEL jednostavno društvo s ograničenom odgovornošću za proizvodnju, trgovinu i usluge, OIB 40938438211, Radnička 13, 35400 Nova Gradiška</item>
    </derivirana_varijabla>
  </DomainObject.Predmet.ProtuStrankaListFormatedWithAdressOIB>
  <DomainObject.Predmet.ProtuStrankaListNazivFormated>
    <izvorni_sadrzaj>
      <item>DUBIEL jednostavno društvo s ograničenom odgovornošću za proizvodnju, trgovinu i usluge</item>
    </izvorni_sadrzaj>
    <derivirana_varijabla naziv="DomainObject.Predmet.ProtuStrankaListNazivFormated_1">
      <item>DUBIEL jednostavno društvo s ograničenom odgovornošću za proizvodnju, trgovinu i usluge</item>
    </derivirana_varijabla>
  </DomainObject.Predmet.ProtuStrankaListNazivFormated>
  <DomainObject.Predmet.ProtuStrankaListNazivFormatedOIB>
    <izvorni_sadrzaj>
      <item>DUBIEL jednostavno društvo s ograničenom odgovornošću za proizvodnju, trgovinu i usluge, OIB 40938438211</item>
    </izvorni_sadrzaj>
    <derivirana_varijabla naziv="DomainObject.Predmet.ProtuStrankaListNazivFormatedOIB_1">
      <item>DUBIEL jednostavno društvo s ograničenom odgovornošću za proizvodnju, trgovinu i usluge, OIB 40938438211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St-2906/2016-4</izvorni_sadrzaj>
    <derivirana_varijabla naziv="DomainObject.PoslovniBrojDokumenta_1">St-2906/2016-4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DUBIEL jednostavno društvo s ograničenom odgovornošću za proizvodnju, trgovinu i usluge</izvorni_sadrzaj>
    <derivirana_varijabla naziv="DomainObject.Predmet.ProtustrankaIDrugi_1">DUBIEL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DUBIEL jednostavno društvo s ograničenom odgovornošću za proizvodnju, trgovinu i usluge, OIB 40938438211, Radnička 13, 35400 Nova Gradiška</izvorni_sadrzaj>
    <derivirana_varijabla naziv="DomainObject.Predmet.ProtustrankaIDrugiAdressOIB_1">DUBIEL jednostavno društvo s ograničenom odgovornošću za proizvodnju, trgovinu i usluge, OIB 40938438211, Radnička 13,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DUBIEL jednostavno društvo s ograničenom odgovornošću za proizvodnju, trgovinu i usluge</item>
    </izvorni_sadrzaj>
    <derivirana_varijabla naziv="DomainObject.Predmet.SudioniciListNaziv_1">
      <item>Financijska agencija</item>
      <item>DUBIEL jednostavno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DUBIEL jednostavno društvo s ograničenom odgovornošću za proizvodnju, trgovinu i usluge, OIB 40938438211, Radnička 13,35400 Nova Gradiška</item>
    </izvorni_sadrzaj>
    <derivirana_varijabla naziv="DomainObject.Predmet.SudioniciListAdressOIB_1">
      <item>Financijska agencija, OIB 85821130368, Ulica grada Vukovara 70,10000 Zagreb</item>
      <item>DUBIEL jednostavno društvo s ograničenom odgovornošću za proizvodnju, trgovinu i usluge, OIB 40938438211, Radnička 13,35400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40938438211</item>
    </izvorni_sadrzaj>
    <derivirana_varijabla naziv="DomainObject.Predmet.SudioniciListNazivOIB_1">
      <item>, OIB 85821130368</item>
      <item>, OIB 40938438211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120</properties:Words>
  <properties:Characters>625</properties:Characters>
  <properties:Lines>31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2017-04-10T06:22:00Z</dcterms:created>
  <dc:creator>Trgovacki sud</dc:creator>
  <cp:lastModifiedBy>wsadmin</cp:lastModifiedBy>
  <cp:lastPrinted>2017-04-10T06:22:00Z</cp:lastPrinted>
  <dcterms:modified xmlns:xsi="http://www.w3.org/2001/XMLSchema-instance" xsi:type="dcterms:W3CDTF">2017-04-10T07:20:00Z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St-2906/2016-4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