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ae8f" w14:paraId="600ae8f" w:rsidRDefault="002855F2" w:rsidR="002855F2" w:rsidRPr="001E4B13">
      <w:pPr>
        <w15:collapsed w:val="false"/>
        <w:rPr>
          <w:color w:val="000000"/>
        </w:rPr>
      </w:pPr>
      <w:bookmarkStart w:name="_GoBack" w:id="0"/>
      <w:bookmarkEnd w:id="0"/>
      <w:r w:rsidRPr="001E4B1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83073" w:rsidP="00505C7F" w:rsidR="00E83073" w:rsidRPr="001E4B13">
      <w:pPr>
        <w:rPr>
          <w:b/>
          <w:color w:val="000000"/>
        </w:rPr>
      </w:pPr>
    </w:p>
    <w:p w:rsidRDefault="001D3413" w:rsidP="00505C7F" w:rsidR="001D3413" w:rsidRPr="001E4B13">
      <w:pPr>
        <w:rPr>
          <w:b/>
          <w:color w:val="000000"/>
        </w:rPr>
      </w:pPr>
      <w:r w:rsidRPr="001E4B13">
        <w:rPr>
          <w:b/>
          <w:color w:val="000000"/>
        </w:rPr>
        <w:t>REPUBLIKA HRVATSKA</w:t>
      </w:r>
    </w:p>
    <w:p w:rsidRDefault="001D3413" w:rsidP="00505C7F" w:rsidR="00951BC4" w:rsidRPr="001E4B13">
      <w:pPr>
        <w:rPr>
          <w:b/>
          <w:color w:val="000000"/>
        </w:rPr>
      </w:pPr>
      <w:r w:rsidRPr="001E4B13">
        <w:rPr>
          <w:b/>
          <w:color w:val="000000"/>
        </w:rPr>
        <w:t>TRGOVAČKI SUD U ZAGREBU</w:t>
      </w:r>
    </w:p>
    <w:p w:rsidRDefault="00AE105D" w:rsidP="00505C7F" w:rsidR="00EA0859" w:rsidRPr="001E4B13">
      <w:pPr>
        <w:rPr>
          <w:b/>
          <w:color w:val="000000"/>
        </w:rPr>
      </w:pPr>
      <w:r w:rsidRPr="001E4B13">
        <w:rPr>
          <w:b/>
          <w:color w:val="000000"/>
        </w:rPr>
        <w:t>Zagreb</w:t>
      </w:r>
      <w:r w:rsidR="00951BC4" w:rsidRPr="001E4B13">
        <w:rPr>
          <w:b/>
          <w:color w:val="000000"/>
        </w:rPr>
        <w:t xml:space="preserve">, </w:t>
      </w:r>
      <w:r w:rsidRPr="001E4B13">
        <w:rPr>
          <w:b/>
          <w:color w:val="000000"/>
        </w:rPr>
        <w:t>Amruševa 2/II</w:t>
      </w:r>
      <w:r w:rsidR="000270AF" w:rsidRPr="001E4B13">
        <w:rPr>
          <w:b/>
          <w:color w:val="000000"/>
        </w:rPr>
        <w:tab/>
      </w:r>
      <w:r w:rsidR="000270AF" w:rsidRPr="001E4B13">
        <w:rPr>
          <w:b/>
          <w:color w:val="000000"/>
        </w:rPr>
        <w:tab/>
      </w:r>
      <w:r w:rsidR="000270AF" w:rsidRPr="001E4B13">
        <w:rPr>
          <w:b/>
          <w:color w:val="000000"/>
        </w:rPr>
        <w:tab/>
      </w:r>
      <w:r w:rsidR="000270AF" w:rsidRPr="001E4B13">
        <w:rPr>
          <w:b/>
          <w:color w:val="000000"/>
        </w:rPr>
        <w:tab/>
      </w:r>
      <w:r w:rsidR="000270AF" w:rsidRPr="001E4B13">
        <w:rPr>
          <w:b/>
          <w:color w:val="000000"/>
        </w:rPr>
        <w:tab/>
      </w:r>
      <w:r w:rsidR="000270AF" w:rsidRPr="001E4B13">
        <w:rPr>
          <w:b/>
          <w:color w:val="000000"/>
        </w:rPr>
        <w:tab/>
      </w:r>
      <w:r w:rsidR="000270AF" w:rsidRPr="001E4B13">
        <w:rPr>
          <w:b/>
          <w:color w:val="000000"/>
        </w:rPr>
        <w:tab/>
        <w:t xml:space="preserve">          </w:t>
      </w:r>
      <w:r w:rsidR="007D3AAF" w:rsidRPr="001E4B13">
        <w:rPr>
          <w:b/>
          <w:color w:val="000000"/>
        </w:rPr>
        <w:t xml:space="preserve"> </w:t>
      </w:r>
      <w:r w:rsidR="000E4D2D" w:rsidRPr="001E4B13">
        <w:rPr>
          <w:b/>
          <w:color w:val="000000"/>
        </w:rPr>
        <w:tab/>
      </w:r>
      <w:r w:rsidR="000E4D2D" w:rsidRPr="001E4B13">
        <w:rPr>
          <w:b/>
          <w:color w:val="000000"/>
        </w:rPr>
        <w:tab/>
      </w:r>
      <w:r w:rsidR="000E4D2D" w:rsidRPr="001E4B13">
        <w:rPr>
          <w:b/>
          <w:color w:val="000000"/>
        </w:rPr>
        <w:tab/>
      </w:r>
      <w:r w:rsidR="000E4D2D" w:rsidRPr="001E4B13">
        <w:rPr>
          <w:b/>
          <w:color w:val="000000"/>
        </w:rPr>
        <w:tab/>
      </w:r>
      <w:r w:rsidR="000E4D2D" w:rsidRPr="001E4B13">
        <w:rPr>
          <w:b/>
          <w:color w:val="000000"/>
        </w:rPr>
        <w:tab/>
      </w:r>
      <w:r w:rsidR="000E4D2D" w:rsidRPr="001E4B13">
        <w:rPr>
          <w:b/>
          <w:color w:val="000000"/>
        </w:rPr>
        <w:tab/>
      </w:r>
    </w:p>
    <w:p w:rsidRDefault="000E4D2D" w:rsidP="00505C7F" w:rsidR="00493770" w:rsidRPr="001E4B13">
      <w:pPr>
        <w:rPr>
          <w:b/>
          <w:color w:val="000000"/>
        </w:rPr>
      </w:pPr>
      <w:r w:rsidRPr="001E4B13">
        <w:rPr>
          <w:b/>
          <w:color w:val="000000"/>
        </w:rPr>
        <w:tab/>
      </w:r>
    </w:p>
    <w:p w:rsidRDefault="00B2341A" w:rsidP="00B2341A" w:rsidR="004A1997" w:rsidRPr="001E4B13">
      <w:pPr>
        <w:jc w:val="center"/>
        <w:rPr>
          <w:b/>
          <w:color w:val="000000"/>
        </w:rPr>
      </w:pPr>
      <w:r w:rsidRPr="001E4B13">
        <w:rPr>
          <w:b/>
          <w:color w:val="000000"/>
        </w:rPr>
        <w:t>R E P U B L I K A   H R V A T S K A</w:t>
      </w:r>
    </w:p>
    <w:p w:rsidRDefault="00EA0859" w:rsidP="007D3AAF" w:rsidR="00EA0859" w:rsidRPr="001E4B13">
      <w:pPr>
        <w:jc w:val="center"/>
        <w:rPr>
          <w:b/>
          <w:color w:val="000000"/>
        </w:rPr>
      </w:pPr>
    </w:p>
    <w:p w:rsidRDefault="00BA13DE" w:rsidP="007D3AAF" w:rsidR="004A1997" w:rsidRPr="001E4B13">
      <w:pPr>
        <w:jc w:val="center"/>
        <w:rPr>
          <w:b/>
          <w:color w:val="000000"/>
        </w:rPr>
      </w:pPr>
      <w:r w:rsidRPr="001E4B13">
        <w:rPr>
          <w:b/>
          <w:color w:val="000000"/>
        </w:rPr>
        <w:t>R J E Š E NJ E</w:t>
      </w:r>
    </w:p>
    <w:p w:rsidRDefault="007D3AAF" w:rsidP="007D3AAF" w:rsidR="007D3AAF" w:rsidRPr="001E4B13">
      <w:pPr>
        <w:jc w:val="center"/>
        <w:rPr>
          <w:b/>
          <w:color w:val="000000"/>
        </w:rPr>
      </w:pPr>
    </w:p>
    <w:p w:rsidRDefault="0046244A" w:rsidP="00E83073" w:rsidR="00E83073" w:rsidRPr="001E4B13">
      <w:pPr>
        <w:ind w:firstLine="708"/>
        <w:jc w:val="both"/>
        <w:rPr>
          <w:color w:val="000000"/>
        </w:rPr>
      </w:pPr>
      <w:r w:rsidRPr="001E4B13">
        <w:rPr>
          <w:color w:val="000000"/>
          <w:lang w:val="pt-BR"/>
        </w:rPr>
        <w:t xml:space="preserve">Trgovački sud u Zagrebu, po stečajnom sucu Gordanu Zubaku, u stečajnom predmetu nad stečajnim dužnikom </w:t>
      </w:r>
      <w:r w:rsidR="007D718B" w:rsidRPr="001E4B13">
        <w:rPr>
          <w:bCs/>
          <w:color w:val="000000"/>
          <w:lang w:val="pt-BR"/>
        </w:rPr>
        <w:t xml:space="preserve">ALUS PLUS d.o.o. u stečaju, Zagreb, Jurja Ves 8, </w:t>
      </w:r>
      <w:r w:rsidR="007D718B" w:rsidRPr="001E4B13">
        <w:rPr>
          <w:bCs/>
          <w:color w:val="000000"/>
        </w:rPr>
        <w:t>OIB: 48573279818</w:t>
      </w:r>
      <w:r w:rsidRPr="001E4B13">
        <w:rPr>
          <w:color w:val="000000"/>
        </w:rPr>
        <w:t>,</w:t>
      </w:r>
      <w:r w:rsidR="00B2341A" w:rsidRPr="001E4B13">
        <w:rPr>
          <w:color w:val="000000"/>
        </w:rPr>
        <w:br/>
      </w:r>
      <w:r w:rsidR="007D718B" w:rsidRPr="001E4B13">
        <w:rPr>
          <w:color w:val="000000"/>
        </w:rPr>
        <w:t>29. rujna</w:t>
      </w:r>
      <w:r w:rsidR="00B2341A" w:rsidRPr="001E4B13">
        <w:rPr>
          <w:color w:val="000000"/>
        </w:rPr>
        <w:t xml:space="preserve"> 2015</w:t>
      </w:r>
      <w:r w:rsidR="00E83073" w:rsidRPr="001E4B13">
        <w:rPr>
          <w:color w:val="000000"/>
        </w:rPr>
        <w:t>.,</w:t>
      </w:r>
    </w:p>
    <w:p w:rsidRDefault="000029DC" w:rsidP="00E83073" w:rsidR="000029DC" w:rsidRPr="001E4B13">
      <w:pPr>
        <w:rPr>
          <w:color w:val="000000"/>
        </w:rPr>
      </w:pPr>
    </w:p>
    <w:p w:rsidRDefault="00BA13DE" w:rsidP="00BA13DE" w:rsidR="00951BC4" w:rsidRPr="001E4B13">
      <w:pPr>
        <w:jc w:val="center"/>
        <w:rPr>
          <w:b/>
          <w:color w:val="000000"/>
        </w:rPr>
      </w:pPr>
      <w:r w:rsidRPr="001E4B13">
        <w:rPr>
          <w:b/>
          <w:color w:val="000000"/>
        </w:rPr>
        <w:t>r i j e š i o    j e</w:t>
      </w:r>
    </w:p>
    <w:p w:rsidRDefault="00BA13DE" w:rsidP="00E863A7" w:rsidR="00BA13DE" w:rsidRPr="001E4B13">
      <w:pPr>
        <w:rPr>
          <w:color w:val="000000"/>
        </w:rPr>
      </w:pPr>
    </w:p>
    <w:p w:rsidRDefault="000029DC" w:rsidP="00771FC6" w:rsidR="007D718B" w:rsidRPr="001E4B13">
      <w:pPr>
        <w:ind w:firstLine="708"/>
        <w:jc w:val="both"/>
        <w:rPr>
          <w:color w:val="000000"/>
        </w:rPr>
      </w:pPr>
      <w:r w:rsidRPr="001E4B13">
        <w:rPr>
          <w:color w:val="000000"/>
        </w:rPr>
        <w:t xml:space="preserve">I. </w:t>
      </w:r>
      <w:r w:rsidR="00516825" w:rsidRPr="001E4B13">
        <w:rPr>
          <w:color w:val="000000"/>
        </w:rPr>
        <w:t>Iz kupovnine</w:t>
      </w:r>
      <w:r w:rsidR="006D5A0C" w:rsidRPr="001E4B13">
        <w:rPr>
          <w:color w:val="000000"/>
        </w:rPr>
        <w:t xml:space="preserve"> ostvarene prodajom</w:t>
      </w:r>
      <w:r w:rsidR="007D718B" w:rsidRPr="001E4B13">
        <w:rPr>
          <w:color w:val="000000"/>
        </w:rPr>
        <w:t xml:space="preserve"> nekretnine</w:t>
      </w:r>
      <w:r w:rsidR="006D5A0C" w:rsidRPr="001E4B13">
        <w:rPr>
          <w:color w:val="000000"/>
        </w:rPr>
        <w:t xml:space="preserve"> </w:t>
      </w:r>
      <w:r w:rsidR="007D718B" w:rsidRPr="001E4B13">
        <w:rPr>
          <w:bCs/>
          <w:color w:val="000000"/>
        </w:rPr>
        <w:t xml:space="preserve">upisane u zemljišnim knjigama Općinskog građanskog suda u Zagrebu i to u zk. ul. 35762, poduložak 7, k.o. Grad Zagreb, zk.č.br. 4810/116, u stambenoj zgradi br. 31a i dvorište Bosiljevska, ukupne površine </w:t>
      </w:r>
      <w:smartTag w:element="metricconverter" w:uri="urn:schemas-microsoft-com:office:smarttags">
        <w:smartTagPr>
          <w:attr w:val="265 m2" w:name="ProductID"/>
        </w:smartTagPr>
        <w:r w:rsidR="007D718B" w:rsidRPr="001E4B13">
          <w:rPr>
            <w:bCs/>
            <w:color w:val="000000"/>
          </w:rPr>
          <w:t>265 m2</w:t>
        </w:r>
      </w:smartTag>
      <w:r w:rsidR="007D718B" w:rsidRPr="001E4B13">
        <w:rPr>
          <w:bCs/>
          <w:color w:val="000000"/>
        </w:rPr>
        <w:t xml:space="preserve">, 7. ETAŽA 1375/10000, jednosobni stan oznake S6 u potkrovlju, koji se sastoji od dnevnog boravka s kuhinjom i blagovanjem, kupaonice s WC-om i balkona, netto korisne površine </w:t>
      </w:r>
      <w:smartTag w:element="metricconverter" w:uri="urn:schemas-microsoft-com:office:smarttags">
        <w:smartTagPr>
          <w:attr w:val="44,41 m2" w:name="ProductID"/>
        </w:smartTagPr>
        <w:r w:rsidR="007D718B" w:rsidRPr="001E4B13">
          <w:rPr>
            <w:bCs/>
            <w:color w:val="000000"/>
          </w:rPr>
          <w:t>44,41 m2</w:t>
        </w:r>
      </w:smartTag>
      <w:r w:rsidR="007D718B" w:rsidRPr="001E4B13">
        <w:rPr>
          <w:bCs/>
          <w:color w:val="000000"/>
        </w:rPr>
        <w:t>, s pripadajućim vanjskim parkirališnim mjestom u dvorištu oznake PM2 netto korisne površine 11,50 čm, u planu posebnih dijelova zgrade sve označeno ljubičastom bojom</w:t>
      </w:r>
      <w:r w:rsidR="00CF4068" w:rsidRPr="001E4B13">
        <w:rPr>
          <w:color w:val="000000"/>
        </w:rPr>
        <w:t xml:space="preserve">, </w:t>
      </w:r>
      <w:r w:rsidRPr="001E4B13">
        <w:rPr>
          <w:color w:val="000000"/>
        </w:rPr>
        <w:t>namiruju se</w:t>
      </w:r>
      <w:r w:rsidR="007D718B" w:rsidRPr="001E4B13">
        <w:rPr>
          <w:color w:val="000000"/>
        </w:rPr>
        <w:t xml:space="preserve">: </w:t>
      </w:r>
    </w:p>
    <w:p w:rsidRDefault="007D718B" w:rsidP="007D718B" w:rsidR="007D718B" w:rsidRPr="001E4B13">
      <w:pPr>
        <w:ind w:firstLine="708"/>
        <w:jc w:val="both"/>
        <w:rPr>
          <w:color w:val="000000"/>
        </w:rPr>
      </w:pPr>
      <w:r w:rsidRPr="001E4B13">
        <w:rPr>
          <w:color w:val="000000"/>
        </w:rPr>
        <w:t>1.</w:t>
      </w:r>
      <w:r w:rsidR="000029DC" w:rsidRPr="001E4B13">
        <w:rPr>
          <w:color w:val="000000"/>
        </w:rPr>
        <w:t xml:space="preserve"> troškovi stečajnog postupka u iznosu od</w:t>
      </w:r>
      <w:r w:rsidR="000029DC" w:rsidRPr="001E4B13">
        <w:rPr>
          <w:b/>
          <w:color w:val="000000"/>
        </w:rPr>
        <w:t xml:space="preserve"> </w:t>
      </w:r>
      <w:r w:rsidRPr="001E4B13">
        <w:rPr>
          <w:bCs/>
          <w:color w:val="000000"/>
        </w:rPr>
        <w:t xml:space="preserve">114.393,88 </w:t>
      </w:r>
      <w:r w:rsidR="00346566" w:rsidRPr="001E4B13">
        <w:rPr>
          <w:bCs/>
          <w:color w:val="000000"/>
        </w:rPr>
        <w:t>kn</w:t>
      </w:r>
      <w:r w:rsidRPr="001E4B13">
        <w:rPr>
          <w:color w:val="000000"/>
        </w:rPr>
        <w:t>,</w:t>
      </w:r>
      <w:r w:rsidR="006D5A0C" w:rsidRPr="001E4B13">
        <w:rPr>
          <w:b/>
          <w:color w:val="000000"/>
        </w:rPr>
        <w:t xml:space="preserve"> </w:t>
      </w:r>
    </w:p>
    <w:p w:rsidRDefault="007D718B" w:rsidP="007D718B" w:rsidR="000029DC" w:rsidRPr="001E4B13">
      <w:pPr>
        <w:ind w:firstLine="708"/>
        <w:jc w:val="both"/>
        <w:rPr>
          <w:color w:val="000000"/>
        </w:rPr>
      </w:pPr>
      <w:r w:rsidRPr="001E4B13">
        <w:rPr>
          <w:color w:val="000000"/>
        </w:rPr>
        <w:t>2.</w:t>
      </w:r>
      <w:r w:rsidR="00E22440" w:rsidRPr="001E4B13">
        <w:rPr>
          <w:color w:val="000000"/>
        </w:rPr>
        <w:t xml:space="preserve"> </w:t>
      </w:r>
      <w:r w:rsidRPr="001E4B13">
        <w:rPr>
          <w:color w:val="000000"/>
        </w:rPr>
        <w:t>r</w:t>
      </w:r>
      <w:r w:rsidR="000029DC" w:rsidRPr="001E4B13">
        <w:rPr>
          <w:color w:val="000000"/>
        </w:rPr>
        <w:t xml:space="preserve">azlučni vjerovnik </w:t>
      </w:r>
      <w:r w:rsidRPr="001E4B13">
        <w:rPr>
          <w:color w:val="000000"/>
        </w:rPr>
        <w:t>Sberbank d.d., Zagreb</w:t>
      </w:r>
      <w:r w:rsidR="00B2341A" w:rsidRPr="001E4B13">
        <w:rPr>
          <w:color w:val="000000"/>
        </w:rPr>
        <w:t>,</w:t>
      </w:r>
      <w:r w:rsidRPr="001E4B13">
        <w:rPr>
          <w:color w:val="000000"/>
        </w:rPr>
        <w:t xml:space="preserve"> u</w:t>
      </w:r>
      <w:r w:rsidR="000029DC" w:rsidRPr="001E4B13">
        <w:rPr>
          <w:color w:val="000000"/>
        </w:rPr>
        <w:t xml:space="preserve"> iznos</w:t>
      </w:r>
      <w:r w:rsidRPr="001E4B13">
        <w:rPr>
          <w:color w:val="000000"/>
        </w:rPr>
        <w:t>u</w:t>
      </w:r>
      <w:r w:rsidR="000029DC" w:rsidRPr="001E4B13">
        <w:rPr>
          <w:color w:val="000000"/>
        </w:rPr>
        <w:t xml:space="preserve"> od </w:t>
      </w:r>
      <w:r w:rsidRPr="001E4B13">
        <w:rPr>
          <w:bCs/>
          <w:color w:val="000000"/>
        </w:rPr>
        <w:t xml:space="preserve">225.606,12 </w:t>
      </w:r>
      <w:r w:rsidR="00346566" w:rsidRPr="001E4B13">
        <w:rPr>
          <w:bCs/>
          <w:color w:val="000000"/>
        </w:rPr>
        <w:t>kn</w:t>
      </w:r>
      <w:r w:rsidR="000029DC" w:rsidRPr="001E4B13">
        <w:rPr>
          <w:color w:val="000000"/>
        </w:rPr>
        <w:t>.</w:t>
      </w:r>
    </w:p>
    <w:p w:rsidRDefault="007D718B" w:rsidP="007D718B" w:rsidR="007D718B" w:rsidRPr="001E4B13">
      <w:pPr>
        <w:ind w:firstLine="708"/>
        <w:jc w:val="both"/>
        <w:rPr>
          <w:color w:val="000000"/>
        </w:rPr>
      </w:pPr>
    </w:p>
    <w:p w:rsidRDefault="007D718B" w:rsidP="007D718B" w:rsidR="007D718B" w:rsidRPr="001E4B13">
      <w:pPr>
        <w:ind w:firstLine="708"/>
        <w:jc w:val="both"/>
        <w:rPr>
          <w:bCs/>
          <w:color w:val="000000"/>
        </w:rPr>
      </w:pPr>
      <w:r w:rsidRPr="001E4B13">
        <w:rPr>
          <w:color w:val="000000"/>
        </w:rPr>
        <w:t xml:space="preserve">II. Iz kupovnine ostvarene prodajom </w:t>
      </w:r>
      <w:r w:rsidRPr="001E4B13">
        <w:rPr>
          <w:bCs/>
          <w:color w:val="000000"/>
        </w:rPr>
        <w:t>nekretnine upisane u zemljišnim knjigama Općinskog građanskog suda u Zagrebu i to u zk.ul. 73453, poduložak 3, k. o. Šestine, zk.č.br. 1751/2, u stambenoj zgradi broj 40 i dvorište, Podfuščak, ukupne površine 600m2, 3. ETAŽA 2628/10000, peterosobni stan oznake STAN 1 u prizemlju građevine sadržaja: ulaz hodnik, hall, dva dnevna boravka sa kuhinjom, dvije kupaonice s wc-om, tri sobe, i dvije terase neto korisne površine 111,90 čm, s pripadajućim vanjskim parkirališnim mjestima oznake PM 3 netto korisne površine 11,50 čm u dvorištu zgrade, sve u planu posebnih dijelova zgrade označeno crvenom bojom, namiruju se:</w:t>
      </w:r>
    </w:p>
    <w:p w:rsidRDefault="007D718B" w:rsidP="007D718B" w:rsidR="007D718B" w:rsidRPr="001E4B13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 w:rsidRPr="001E4B13">
        <w:rPr>
          <w:color w:val="000000"/>
        </w:rPr>
        <w:t xml:space="preserve">troškovi stečajnog postupka u iznosu od </w:t>
      </w:r>
      <w:r w:rsidRPr="001E4B13">
        <w:rPr>
          <w:bCs/>
          <w:color w:val="000000"/>
        </w:rPr>
        <w:t>173.700,25 kn,</w:t>
      </w:r>
    </w:p>
    <w:p w:rsidRDefault="007D718B" w:rsidP="007D718B" w:rsidR="007D718B" w:rsidRPr="001E4B13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 w:rsidRPr="001E4B13">
        <w:rPr>
          <w:color w:val="000000"/>
        </w:rPr>
        <w:t xml:space="preserve">razlučni vjerovnik Sberbank d.d., Zagreb, u iznosu od </w:t>
      </w:r>
      <w:r w:rsidRPr="001E4B13">
        <w:rPr>
          <w:bCs/>
          <w:color w:val="000000"/>
        </w:rPr>
        <w:t>373.633,89 kn.</w:t>
      </w:r>
    </w:p>
    <w:p w:rsidRDefault="00B153EF" w:rsidP="00B153EF" w:rsidR="00B153EF" w:rsidRPr="001E4B13">
      <w:pPr>
        <w:jc w:val="both"/>
        <w:rPr>
          <w:color w:val="000000"/>
        </w:rPr>
      </w:pPr>
    </w:p>
    <w:p w:rsidRDefault="00B153EF" w:rsidP="00B153EF" w:rsidR="00B153EF" w:rsidRPr="001E4B13">
      <w:pPr>
        <w:ind w:firstLine="708"/>
        <w:jc w:val="both"/>
        <w:rPr>
          <w:bCs/>
          <w:color w:val="000000"/>
        </w:rPr>
      </w:pPr>
      <w:r w:rsidRPr="001E4B13">
        <w:rPr>
          <w:color w:val="000000"/>
        </w:rPr>
        <w:t xml:space="preserve">III. Iz kupovnine ostvarene prodajom nekretnine </w:t>
      </w:r>
      <w:r w:rsidRPr="001E4B13">
        <w:rPr>
          <w:bCs/>
          <w:color w:val="000000"/>
        </w:rPr>
        <w:t>upisane u zemljišnim knjigama Općinskog građanskog suda u Zagrebu i to u zk.ul. 73453, poduložak 5, k. o. Šestine, zk.č.br. 1751/2, u stambenoj zgradi broj 40 i dvorište, Podfuščak, ukupne površine 600m2, 5. ETAŽA 3566/10000, sedmerosobni dvoetažni stan oznake STAN 3 na drugom katu i u potkrovlju građevine sadržaja: hodnik, dvije kupaone s wc-om, pet soba, wc, izba, kuhinja, dnevni boravak s blagovanjem, dnevni boravak i balkon neto korisne površine 149,98 čm, s pripadajućim vanjskim parkirališnim mjestom oznake PM1 netto korisne površine 11,50 čm, i s pripadajućim vanjskim parkirališnim mjestom oznake PM2 netto korisne površine 11,50 čm u dvorištu zgrade, sve u planu posebnih dijelova zgrade označeno zelenom bojom, namiruju se:</w:t>
      </w:r>
    </w:p>
    <w:p w:rsidRDefault="00B153EF" w:rsidP="00B153EF" w:rsidR="00B153EF" w:rsidRPr="001E4B13">
      <w:pPr>
        <w:pStyle w:val="Odlomakpopisa"/>
        <w:numPr>
          <w:ilvl w:val="0"/>
          <w:numId w:val="25"/>
        </w:numPr>
        <w:jc w:val="both"/>
        <w:rPr>
          <w:color w:val="000000"/>
        </w:rPr>
      </w:pPr>
      <w:r w:rsidRPr="001E4B13">
        <w:rPr>
          <w:color w:val="000000"/>
        </w:rPr>
        <w:t xml:space="preserve">troškovi stečajnog postupka u iznosu od </w:t>
      </w:r>
      <w:r w:rsidRPr="001E4B13">
        <w:rPr>
          <w:bCs/>
          <w:color w:val="000000"/>
        </w:rPr>
        <w:t>230.507,83 kn,</w:t>
      </w:r>
    </w:p>
    <w:p w:rsidRDefault="00B153EF" w:rsidP="00B153EF" w:rsidR="00B153EF" w:rsidRPr="001E4B13">
      <w:pPr>
        <w:pStyle w:val="Odlomakpopisa"/>
        <w:numPr>
          <w:ilvl w:val="0"/>
          <w:numId w:val="25"/>
        </w:numPr>
        <w:jc w:val="both"/>
        <w:rPr>
          <w:color w:val="000000"/>
        </w:rPr>
      </w:pPr>
      <w:r w:rsidRPr="001E4B13">
        <w:rPr>
          <w:color w:val="000000"/>
        </w:rPr>
        <w:lastRenderedPageBreak/>
        <w:t xml:space="preserve">razlučni vjerovnik Sberbank d.d., Zagreb, u iznosu od </w:t>
      </w:r>
      <w:r w:rsidRPr="001E4B13">
        <w:rPr>
          <w:bCs/>
          <w:color w:val="000000"/>
        </w:rPr>
        <w:t>506.186,58 kn.</w:t>
      </w:r>
    </w:p>
    <w:p w:rsidRDefault="00B153EF" w:rsidP="00B153EF" w:rsidR="00B153EF" w:rsidRPr="001E4B13">
      <w:pPr>
        <w:ind w:firstLine="708"/>
        <w:jc w:val="both"/>
        <w:rPr>
          <w:color w:val="000000"/>
        </w:rPr>
      </w:pPr>
    </w:p>
    <w:p w:rsidRDefault="00B153EF" w:rsidP="00B153EF" w:rsidR="00B153EF" w:rsidRPr="001E4B13">
      <w:pPr>
        <w:ind w:firstLine="708"/>
        <w:jc w:val="both"/>
        <w:rPr>
          <w:bCs/>
          <w:color w:val="000000"/>
        </w:rPr>
      </w:pPr>
      <w:r w:rsidRPr="001E4B13">
        <w:rPr>
          <w:color w:val="000000"/>
        </w:rPr>
        <w:t xml:space="preserve">IV. Iz kupovnine ostvarene prodajom nekretnine </w:t>
      </w:r>
      <w:r w:rsidRPr="001E4B13">
        <w:rPr>
          <w:bCs/>
          <w:color w:val="000000"/>
        </w:rPr>
        <w:t>upisane u zemljišnim knjigama Općinskog građanskog suda u Zagrebu i to u zk.ul. 73317, poduložak 4, k. o. Šestine, zk.č.br. 1751/4, u stambenoj zgradi tlocrtne površine 161 čm i dvorište u Zagrebu, Šipki br. 2/a, ukupne površine 600m2,  4. ETAŽA 3150/10000, peterosobni stan oznake S2 na I. (prvom) katu građevine sadržaja: ulaz sa predprostorom, dvije kupaonice, predprostor, četiri sobe, izba, kuhinja, dnevni boravak, loggia i dvije terase netto korisne površine 140,24 čm, s pripadajućim vanjskim parkirališnim mjestom oznake PM3 netto korisne površine 11,50 čm u dvorištu zgrade, sve u planu posebnih dijelova zgrade označeno ružičastom bojom, namiruju se:</w:t>
      </w:r>
    </w:p>
    <w:p w:rsidRDefault="00B153EF" w:rsidP="00B153EF" w:rsidR="00B153EF" w:rsidRPr="001E4B13">
      <w:pPr>
        <w:pStyle w:val="Odlomakpopisa"/>
        <w:numPr>
          <w:ilvl w:val="0"/>
          <w:numId w:val="26"/>
        </w:numPr>
        <w:jc w:val="both"/>
        <w:rPr>
          <w:color w:val="000000"/>
        </w:rPr>
      </w:pPr>
      <w:r w:rsidRPr="001E4B13">
        <w:rPr>
          <w:color w:val="000000"/>
        </w:rPr>
        <w:t xml:space="preserve">troškovi stečajnog postupka u iznosu od </w:t>
      </w:r>
      <w:r w:rsidRPr="001E4B13">
        <w:rPr>
          <w:bCs/>
          <w:color w:val="000000"/>
        </w:rPr>
        <w:t>213.540,06 kn,</w:t>
      </w:r>
    </w:p>
    <w:p w:rsidRDefault="00B153EF" w:rsidP="000029DC" w:rsidR="007D718B" w:rsidRPr="001E4B13">
      <w:pPr>
        <w:pStyle w:val="Odlomakpopisa"/>
        <w:numPr>
          <w:ilvl w:val="0"/>
          <w:numId w:val="26"/>
        </w:numPr>
        <w:jc w:val="both"/>
        <w:rPr>
          <w:color w:val="000000"/>
        </w:rPr>
      </w:pPr>
      <w:r w:rsidRPr="001E4B13">
        <w:rPr>
          <w:color w:val="000000"/>
        </w:rPr>
        <w:t xml:space="preserve">razlučni vjerovnik Sberbank d.d., Zagreb, u iznosu od </w:t>
      </w:r>
      <w:r w:rsidRPr="001E4B13">
        <w:rPr>
          <w:bCs/>
          <w:color w:val="000000"/>
        </w:rPr>
        <w:t>466.593,48 kn.</w:t>
      </w:r>
    </w:p>
    <w:p w:rsidRDefault="00EF6675" w:rsidP="00C42AB8" w:rsidR="00EF6675" w:rsidRPr="001E4B13">
      <w:pPr>
        <w:ind w:firstLine="708" w:left="4248"/>
        <w:rPr>
          <w:color w:val="000000"/>
        </w:rPr>
      </w:pPr>
    </w:p>
    <w:p w:rsidRDefault="00A547EB" w:rsidP="00C42AB8" w:rsidR="00A547EB" w:rsidRPr="001E4B13">
      <w:pPr>
        <w:ind w:firstLine="708" w:left="4248"/>
        <w:rPr>
          <w:color w:val="000000"/>
        </w:rPr>
      </w:pPr>
      <w:r w:rsidRPr="001E4B13">
        <w:rPr>
          <w:color w:val="000000"/>
        </w:rPr>
        <w:t xml:space="preserve">          </w:t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="00E862CA" w:rsidRPr="001E4B13">
        <w:rPr>
          <w:color w:val="000000"/>
        </w:rPr>
        <w:t xml:space="preserve">  </w:t>
      </w:r>
    </w:p>
    <w:p w:rsidRDefault="00A547EB" w:rsidP="00C57FC5" w:rsidR="00A547EB" w:rsidRPr="001E4B13">
      <w:pPr>
        <w:jc w:val="center"/>
        <w:rPr>
          <w:color w:val="000000"/>
        </w:rPr>
      </w:pPr>
      <w:r w:rsidRPr="001E4B13">
        <w:rPr>
          <w:color w:val="000000"/>
        </w:rPr>
        <w:t>O b r a z l o ž e n j e</w:t>
      </w:r>
    </w:p>
    <w:p w:rsidRDefault="00A547EB" w:rsidP="00A547EB" w:rsidR="00A547EB" w:rsidRPr="001E4B13">
      <w:pPr>
        <w:rPr>
          <w:color w:val="000000"/>
        </w:rPr>
      </w:pPr>
    </w:p>
    <w:p w:rsidRDefault="00EF6675" w:rsidP="005E13D3" w:rsidR="00FE100B" w:rsidRPr="001E4B13">
      <w:pPr>
        <w:ind w:firstLine="708"/>
        <w:jc w:val="both"/>
        <w:rPr>
          <w:color w:val="000000"/>
        </w:rPr>
      </w:pPr>
      <w:r w:rsidRPr="001E4B13">
        <w:rPr>
          <w:color w:val="000000"/>
        </w:rPr>
        <w:t>Nekretnine</w:t>
      </w:r>
      <w:r w:rsidR="00B153EF" w:rsidRPr="001E4B13">
        <w:rPr>
          <w:color w:val="000000"/>
        </w:rPr>
        <w:t xml:space="preserve"> opisane</w:t>
      </w:r>
      <w:r w:rsidR="00B2341A" w:rsidRPr="001E4B13">
        <w:rPr>
          <w:color w:val="000000"/>
        </w:rPr>
        <w:t xml:space="preserve"> u točki</w:t>
      </w:r>
      <w:r w:rsidR="00CF4068" w:rsidRPr="001E4B13">
        <w:rPr>
          <w:color w:val="000000"/>
        </w:rPr>
        <w:t xml:space="preserve"> I.</w:t>
      </w:r>
      <w:r w:rsidR="00B153EF" w:rsidRPr="001E4B13">
        <w:rPr>
          <w:color w:val="000000"/>
        </w:rPr>
        <w:t>-IV. izreke ovog rješenja, koje su</w:t>
      </w:r>
      <w:r w:rsidR="00E22440" w:rsidRPr="001E4B13">
        <w:rPr>
          <w:color w:val="000000"/>
        </w:rPr>
        <w:t xml:space="preserve"> čini</w:t>
      </w:r>
      <w:r w:rsidR="00B153EF" w:rsidRPr="001E4B13">
        <w:rPr>
          <w:color w:val="000000"/>
        </w:rPr>
        <w:t>le</w:t>
      </w:r>
      <w:r w:rsidR="000029DC" w:rsidRPr="001E4B13">
        <w:rPr>
          <w:color w:val="000000"/>
        </w:rPr>
        <w:t xml:space="preserve"> stečajnu masu stečajnog dužnika </w:t>
      </w:r>
      <w:r w:rsidR="00B153EF" w:rsidRPr="001E4B13">
        <w:rPr>
          <w:bCs/>
          <w:color w:val="000000"/>
          <w:lang w:val="pt-BR"/>
        </w:rPr>
        <w:t>ALUS PLUS d.o.o. u stečaju</w:t>
      </w:r>
      <w:r w:rsidR="00B153EF" w:rsidRPr="001E4B13">
        <w:rPr>
          <w:color w:val="000000"/>
        </w:rPr>
        <w:t>, prodane su</w:t>
      </w:r>
      <w:r w:rsidR="00CF4068" w:rsidRPr="001E4B13">
        <w:rPr>
          <w:color w:val="000000"/>
        </w:rPr>
        <w:t xml:space="preserve"> </w:t>
      </w:r>
      <w:r w:rsidR="00FE100B" w:rsidRPr="001E4B13">
        <w:rPr>
          <w:color w:val="000000"/>
        </w:rPr>
        <w:t>n</w:t>
      </w:r>
      <w:r w:rsidR="00CF4068" w:rsidRPr="001E4B13">
        <w:rPr>
          <w:color w:val="000000"/>
        </w:rPr>
        <w:t>a</w:t>
      </w:r>
      <w:r w:rsidR="00B153EF" w:rsidRPr="001E4B13">
        <w:rPr>
          <w:color w:val="000000"/>
        </w:rPr>
        <w:t xml:space="preserve"> usmenim javnim dražbama održanim</w:t>
      </w:r>
      <w:r w:rsidR="00FE100B" w:rsidRPr="001E4B13">
        <w:rPr>
          <w:color w:val="000000"/>
        </w:rPr>
        <w:t xml:space="preserve"> u </w:t>
      </w:r>
      <w:r w:rsidR="00CF4068" w:rsidRPr="001E4B13">
        <w:rPr>
          <w:color w:val="000000"/>
        </w:rPr>
        <w:t xml:space="preserve">ovom stečajnom </w:t>
      </w:r>
      <w:r w:rsidR="00786C2A" w:rsidRPr="001E4B13">
        <w:rPr>
          <w:color w:val="000000"/>
        </w:rPr>
        <w:t>postupku</w:t>
      </w:r>
      <w:r w:rsidR="00B153EF" w:rsidRPr="001E4B13">
        <w:rPr>
          <w:color w:val="000000"/>
        </w:rPr>
        <w:t xml:space="preserve">. Tako je nekretnina opisana u točki I. izreke prodana za </w:t>
      </w:r>
      <w:r w:rsidRPr="001E4B13">
        <w:rPr>
          <w:color w:val="000000"/>
        </w:rPr>
        <w:t>iznos</w:t>
      </w:r>
      <w:r w:rsidR="00B153EF" w:rsidRPr="001E4B13">
        <w:rPr>
          <w:color w:val="000000"/>
        </w:rPr>
        <w:t xml:space="preserve"> od 340.000,00 kn, zatim nekretnina opisana u točki II. izreke prodana je za </w:t>
      </w:r>
      <w:r w:rsidRPr="001E4B13">
        <w:rPr>
          <w:color w:val="000000"/>
        </w:rPr>
        <w:t>iznos</w:t>
      </w:r>
      <w:r w:rsidR="00B153EF" w:rsidRPr="001E4B13">
        <w:rPr>
          <w:color w:val="000000"/>
        </w:rPr>
        <w:t xml:space="preserve"> od </w:t>
      </w:r>
      <w:r w:rsidR="00B153EF" w:rsidRPr="001E4B13">
        <w:rPr>
          <w:bCs/>
          <w:color w:val="000000"/>
        </w:rPr>
        <w:t xml:space="preserve">547.334,14 kn, nekretnina opisana u točki III. izreke unovčena je za iznos od </w:t>
      </w:r>
      <w:r w:rsidR="005E13D3" w:rsidRPr="001E4B13">
        <w:rPr>
          <w:bCs/>
          <w:color w:val="000000"/>
        </w:rPr>
        <w:t>736.694,41 kn, a nekretnina iz točke IV. izreke za iznos od 680.133,54 kn.</w:t>
      </w:r>
    </w:p>
    <w:p w:rsidRDefault="00D0163C" w:rsidP="00AD27CE" w:rsidR="00D0163C" w:rsidRPr="001E4B13">
      <w:pPr>
        <w:jc w:val="both"/>
        <w:rPr>
          <w:color w:val="000000"/>
        </w:rPr>
      </w:pPr>
    </w:p>
    <w:p w:rsidRDefault="00D0163C" w:rsidP="000A06F8" w:rsidR="00D0163C" w:rsidRPr="001E4B13">
      <w:pPr>
        <w:ind w:firstLine="708"/>
        <w:jc w:val="both"/>
        <w:rPr>
          <w:color w:val="000000"/>
        </w:rPr>
      </w:pPr>
      <w:r w:rsidRPr="001E4B13">
        <w:rPr>
          <w:color w:val="000000"/>
        </w:rPr>
        <w:t xml:space="preserve">Sud je zaključkom od </w:t>
      </w:r>
      <w:r w:rsidR="005E13D3" w:rsidRPr="001E4B13">
        <w:rPr>
          <w:color w:val="000000"/>
        </w:rPr>
        <w:t>23. srpnja</w:t>
      </w:r>
      <w:r w:rsidR="00AD27CE" w:rsidRPr="001E4B13">
        <w:rPr>
          <w:color w:val="000000"/>
        </w:rPr>
        <w:t xml:space="preserve"> 2015</w:t>
      </w:r>
      <w:r w:rsidRPr="001E4B13">
        <w:rPr>
          <w:color w:val="000000"/>
        </w:rPr>
        <w:t>. odredio ročište za diobu kupovnine koja</w:t>
      </w:r>
      <w:r w:rsidR="005E13D3" w:rsidRPr="001E4B13">
        <w:rPr>
          <w:color w:val="000000"/>
        </w:rPr>
        <w:t xml:space="preserve"> je ostvarena prodajom spomenutih nekretnina</w:t>
      </w:r>
      <w:r w:rsidRPr="001E4B13">
        <w:rPr>
          <w:color w:val="000000"/>
        </w:rPr>
        <w:t>.</w:t>
      </w:r>
    </w:p>
    <w:p w:rsidRDefault="00D0163C" w:rsidP="000A06F8" w:rsidR="00D0163C" w:rsidRPr="001E4B13">
      <w:pPr>
        <w:ind w:firstLine="708"/>
        <w:jc w:val="both"/>
        <w:rPr>
          <w:color w:val="000000"/>
        </w:rPr>
      </w:pPr>
    </w:p>
    <w:p w:rsidRDefault="005E13D3" w:rsidP="005E13D3" w:rsidR="0046244A" w:rsidRPr="001E4B1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color w:val="000000"/>
        </w:rPr>
      </w:pPr>
      <w:r w:rsidRPr="001E4B13">
        <w:rPr>
          <w:color w:val="000000"/>
        </w:rPr>
        <w:t>N</w:t>
      </w:r>
      <w:r w:rsidR="0046244A" w:rsidRPr="001E4B13">
        <w:rPr>
          <w:color w:val="000000"/>
        </w:rPr>
        <w:t>a ročištu od 2</w:t>
      </w:r>
      <w:r w:rsidRPr="001E4B13">
        <w:rPr>
          <w:color w:val="000000"/>
        </w:rPr>
        <w:t>2. rujna</w:t>
      </w:r>
      <w:r w:rsidR="0046244A" w:rsidRPr="001E4B13">
        <w:rPr>
          <w:color w:val="000000"/>
        </w:rPr>
        <w:t xml:space="preserve"> 2015. stečajni upravitelj</w:t>
      </w:r>
      <w:r w:rsidRPr="001E4B13">
        <w:rPr>
          <w:color w:val="000000"/>
        </w:rPr>
        <w:t xml:space="preserve"> precizirao je</w:t>
      </w:r>
      <w:r w:rsidR="0046244A" w:rsidRPr="001E4B13">
        <w:rPr>
          <w:color w:val="000000"/>
        </w:rPr>
        <w:t xml:space="preserve"> diobu kupov</w:t>
      </w:r>
      <w:r w:rsidRPr="001E4B13">
        <w:rPr>
          <w:color w:val="000000"/>
        </w:rPr>
        <w:t>nine ostvarene prodajom navedenih</w:t>
      </w:r>
      <w:r w:rsidR="0046244A" w:rsidRPr="001E4B13">
        <w:rPr>
          <w:color w:val="000000"/>
        </w:rPr>
        <w:t xml:space="preserve"> </w:t>
      </w:r>
      <w:r w:rsidR="008175BB" w:rsidRPr="001E4B13">
        <w:rPr>
          <w:color w:val="000000"/>
        </w:rPr>
        <w:t>nekretni</w:t>
      </w:r>
      <w:r w:rsidR="0047591F" w:rsidRPr="001E4B13">
        <w:rPr>
          <w:color w:val="000000"/>
        </w:rPr>
        <w:t>n</w:t>
      </w:r>
      <w:r w:rsidRPr="001E4B13">
        <w:rPr>
          <w:color w:val="000000"/>
        </w:rPr>
        <w:t>a.</w:t>
      </w:r>
    </w:p>
    <w:p w:rsidRDefault="0047591F" w:rsidP="0047591F" w:rsidR="0047591F" w:rsidRPr="001E4B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</w:rPr>
      </w:pPr>
    </w:p>
    <w:p w:rsidRDefault="005E13D3" w:rsidP="00335D82" w:rsidR="005E13D3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  <w:u w:val="single"/>
        </w:rPr>
      </w:pPr>
      <w:r w:rsidRPr="001E4B13">
        <w:rPr>
          <w:color w:val="000000"/>
          <w:u w:val="single"/>
        </w:rPr>
        <w:t>U odnosu na nekretninu opisanu u točki I. izreke</w:t>
      </w:r>
      <w:r w:rsidR="00036C29" w:rsidRPr="001E4B13">
        <w:rPr>
          <w:color w:val="000000"/>
          <w:u w:val="single"/>
        </w:rPr>
        <w:t>.</w:t>
      </w:r>
    </w:p>
    <w:p w:rsidRDefault="005E13D3" w:rsidP="005E13D3" w:rsidR="005E13D3" w:rsidRPr="001E4B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</w:rPr>
      </w:pPr>
    </w:p>
    <w:p w:rsidRDefault="00E22440" w:rsidP="00335D82" w:rsidR="0047591F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  <w:r w:rsidRPr="001E4B13">
        <w:rPr>
          <w:color w:val="000000"/>
        </w:rPr>
        <w:t>Imajući u vidu činjenicu da je predmetna nekretnina prodana</w:t>
      </w:r>
      <w:r w:rsidR="00684C71" w:rsidRPr="001E4B13">
        <w:rPr>
          <w:color w:val="000000"/>
        </w:rPr>
        <w:t xml:space="preserve"> za</w:t>
      </w:r>
      <w:r w:rsidR="00E862CA" w:rsidRPr="001E4B13">
        <w:rPr>
          <w:color w:val="000000"/>
        </w:rPr>
        <w:t xml:space="preserve"> iznos od </w:t>
      </w:r>
      <w:r w:rsidR="005E13D3" w:rsidRPr="001E4B13">
        <w:rPr>
          <w:bCs/>
          <w:color w:val="000000"/>
        </w:rPr>
        <w:t>340.000,00</w:t>
      </w:r>
      <w:r w:rsidR="00346566" w:rsidRPr="001E4B13">
        <w:rPr>
          <w:bCs/>
          <w:color w:val="000000"/>
        </w:rPr>
        <w:t xml:space="preserve"> kn</w:t>
      </w:r>
      <w:r w:rsidR="00E862CA" w:rsidRPr="001E4B13">
        <w:rPr>
          <w:color w:val="000000"/>
        </w:rPr>
        <w:t xml:space="preserve">, </w:t>
      </w:r>
      <w:r w:rsidR="005E13D3" w:rsidRPr="001E4B13">
        <w:rPr>
          <w:color w:val="000000"/>
        </w:rPr>
        <w:t xml:space="preserve">stečajni upravitelj je predložio izdvajanje iznosa od 17.000,00 kn po osnovi </w:t>
      </w:r>
      <w:r w:rsidR="005E13D3" w:rsidRPr="001E4B13">
        <w:rPr>
          <w:bCs/>
          <w:color w:val="000000"/>
        </w:rPr>
        <w:t>troškova</w:t>
      </w:r>
      <w:r w:rsidR="00E862CA" w:rsidRPr="001E4B13">
        <w:rPr>
          <w:bCs/>
          <w:color w:val="000000"/>
        </w:rPr>
        <w:t xml:space="preserve">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="00E862CA" w:rsidRPr="001E4B13">
          <w:rPr>
            <w:bCs/>
            <w:color w:val="000000"/>
          </w:rPr>
          <w:t>170. st</w:t>
        </w:r>
      </w:smartTag>
      <w:r w:rsidR="00E862CA" w:rsidRPr="001E4B13">
        <w:rPr>
          <w:bCs/>
          <w:color w:val="000000"/>
        </w:rPr>
        <w:t>. 1.</w:t>
      </w:r>
      <w:r w:rsidR="00E862CA" w:rsidRPr="001E4B13">
        <w:rPr>
          <w:color w:val="000000"/>
        </w:rPr>
        <w:t xml:space="preserve"> SZ-a</w:t>
      </w:r>
      <w:r w:rsidR="005E13D3" w:rsidRPr="001E4B13">
        <w:rPr>
          <w:bCs/>
          <w:color w:val="000000"/>
        </w:rPr>
        <w:t>.</w:t>
      </w:r>
    </w:p>
    <w:p w:rsidRDefault="0047591F" w:rsidP="00335D82" w:rsidR="0047591F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</w:p>
    <w:p w:rsidRDefault="005E13D3" w:rsidP="00F31BBF" w:rsidR="005E13D3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  <w:r w:rsidRPr="001E4B13">
        <w:rPr>
          <w:bCs/>
          <w:color w:val="000000"/>
        </w:rPr>
        <w:t xml:space="preserve">  </w:t>
      </w:r>
      <w:r w:rsidR="0047591F" w:rsidRPr="001E4B13">
        <w:rPr>
          <w:bCs/>
          <w:color w:val="000000"/>
        </w:rPr>
        <w:t xml:space="preserve">Nadalje, stečajni upravitelj se na ročištu za diobu kupovnine izjasnio i o troškovima  unovčenja, navevši da oni iznose </w:t>
      </w:r>
      <w:r w:rsidRPr="001E4B13">
        <w:rPr>
          <w:bCs/>
          <w:color w:val="000000"/>
        </w:rPr>
        <w:t>97.393,88</w:t>
      </w:r>
      <w:r w:rsidR="0047591F" w:rsidRPr="001E4B13">
        <w:rPr>
          <w:bCs/>
          <w:color w:val="000000"/>
        </w:rPr>
        <w:t xml:space="preserve"> kn. </w:t>
      </w:r>
      <w:r w:rsidR="00F31BBF" w:rsidRPr="001E4B13">
        <w:rPr>
          <w:bCs/>
          <w:color w:val="000000"/>
        </w:rPr>
        <w:t xml:space="preserve">Pri tome je stečajni upravitelj obrazložio </w:t>
      </w:r>
      <w:r w:rsidRPr="001E4B13">
        <w:rPr>
          <w:bCs/>
          <w:color w:val="000000"/>
        </w:rPr>
        <w:t>kako se iznos od 17.000,00 kn odnosi na njegovu nagradu na temelju čl. 4. Uredbe o kriterijima i načinu obračuna i plaćanja nagrada stečajnim upraviteljima („Narodne novine“ broj 189/03, dalje: Uredba), zatim iznos od 9.500,00 kn na troškove vještačenja, a iznos od 2.893,88 kn na komunalnu naknadu te iznos od 68.000,00 kn na PDV.</w:t>
      </w:r>
      <w:r w:rsidR="00036C29" w:rsidRPr="001E4B13">
        <w:rPr>
          <w:bCs/>
          <w:color w:val="000000"/>
        </w:rPr>
        <w:t xml:space="preserve"> Slijedom navedenog, istaknuo je da ukupni troškovi iznose 114.393,88 kn te je predložio da se razlučni vjerovnik, nakon raspodjele utrška, namiri u iznosu od 225.606,12 kn.</w:t>
      </w:r>
    </w:p>
    <w:p w:rsidRDefault="005E13D3" w:rsidP="00F31BBF" w:rsidR="005E13D3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</w:p>
    <w:p w:rsidRDefault="005E13D3" w:rsidP="00F31BBF" w:rsidR="005E13D3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</w:p>
    <w:p w:rsidRDefault="00036C29" w:rsidP="000A7236" w:rsidR="00036C29" w:rsidRPr="001E4B1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bCs/>
          <w:color w:val="000000"/>
          <w:u w:val="single"/>
        </w:rPr>
      </w:pPr>
      <w:r w:rsidRPr="001E4B13">
        <w:rPr>
          <w:bCs/>
          <w:color w:val="000000"/>
          <w:u w:val="single"/>
        </w:rPr>
        <w:t>U odnosu na nekretninu opi</w:t>
      </w:r>
      <w:r w:rsidR="000A7236" w:rsidRPr="001E4B13">
        <w:rPr>
          <w:bCs/>
          <w:color w:val="000000"/>
          <w:u w:val="single"/>
        </w:rPr>
        <w:t>sanu u točki II</w:t>
      </w:r>
      <w:r w:rsidRPr="001E4B13">
        <w:rPr>
          <w:bCs/>
          <w:color w:val="000000"/>
          <w:u w:val="single"/>
        </w:rPr>
        <w:t>. izreke.</w:t>
      </w:r>
    </w:p>
    <w:p w:rsidRDefault="00036C29" w:rsidP="00F31BBF" w:rsidR="00036C29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</w:p>
    <w:p w:rsidRDefault="000A7236" w:rsidP="00F31BBF" w:rsidR="00036C29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  <w:r w:rsidRPr="001E4B13">
        <w:rPr>
          <w:bCs/>
          <w:color w:val="000000"/>
        </w:rPr>
        <w:tab/>
        <w:t>S obzirom na to da je navedena nekretnina unovčena za iznos od 547.334,14 kn, stečajni upravitelj je predložio da se iznos od 27.366,71 kn izdvoji u stečajnu masu po osnovi čl. 170. st. 1. SZ-a.</w:t>
      </w:r>
    </w:p>
    <w:p w:rsidRDefault="000A7236" w:rsidP="00F31BBF" w:rsidR="000A7236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  <w:r w:rsidRPr="001E4B13">
        <w:rPr>
          <w:bCs/>
          <w:color w:val="000000"/>
        </w:rPr>
        <w:tab/>
      </w:r>
    </w:p>
    <w:p w:rsidRDefault="000A7236" w:rsidP="000A7236" w:rsidR="000A7236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  <w:r w:rsidRPr="001E4B13">
        <w:rPr>
          <w:bCs/>
          <w:color w:val="000000"/>
        </w:rPr>
        <w:lastRenderedPageBreak/>
        <w:tab/>
        <w:t>Nadalje, na spomenutom ročištu predložio je da se po osnovi čl. 170. st. 2. SZ-a u stečajnu masu izdvoje i iznos od 27.366,71 kn za nagradu stečajnom upravitelju, 9.500,00 kn za troškove vještačenja</w:t>
      </w:r>
      <w:r w:rsidR="001200EB" w:rsidRPr="001E4B13">
        <w:rPr>
          <w:bCs/>
          <w:color w:val="000000"/>
        </w:rPr>
        <w:t xml:space="preserve"> ove nekretnine</w:t>
      </w:r>
      <w:r w:rsidRPr="001E4B13">
        <w:rPr>
          <w:bCs/>
          <w:color w:val="000000"/>
        </w:rPr>
        <w:t xml:space="preserve"> i 109.466,83 za PDV. Stečajni upravitelj je naveo da ukupni troškovi iznose 173.700,25 kn te je predložio da se razlučni vjerovnik, nakon raspodjele utrška, namiri u iznosu od 373.633,89 kn.</w:t>
      </w:r>
    </w:p>
    <w:p w:rsidRDefault="00036C29" w:rsidP="00F31BBF" w:rsidR="00036C29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</w:p>
    <w:p w:rsidRDefault="000A7236" w:rsidP="000A7236" w:rsidR="000A7236" w:rsidRPr="001E4B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  <w:u w:val="single"/>
        </w:rPr>
      </w:pPr>
      <w:r w:rsidRPr="001E4B13">
        <w:rPr>
          <w:bCs/>
          <w:color w:val="000000"/>
        </w:rPr>
        <w:tab/>
      </w:r>
      <w:r w:rsidRPr="001E4B13">
        <w:rPr>
          <w:bCs/>
          <w:color w:val="000000"/>
          <w:u w:val="single"/>
        </w:rPr>
        <w:t>U odnosu na nekretninu opisanu u točki III. izreke.</w:t>
      </w:r>
    </w:p>
    <w:p w:rsidRDefault="00036C29" w:rsidP="000A7236" w:rsidR="00036C29" w:rsidRPr="001E4B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</w:rPr>
      </w:pPr>
    </w:p>
    <w:p w:rsidRDefault="000A7236" w:rsidP="000A7236" w:rsidR="000A7236" w:rsidRPr="001E4B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</w:rPr>
      </w:pPr>
      <w:r w:rsidRPr="001E4B13">
        <w:rPr>
          <w:bCs/>
          <w:color w:val="000000"/>
        </w:rPr>
        <w:tab/>
        <w:t xml:space="preserve">U odnosu na nekretninu navedenu u točki III. izreke, koja je prodana za iznos od 736.694,41 kn, stečajni upravitelj je naveo kako troškovi iz čl. 170. st. 1. iznose 36.834,72 kn, a da troškovi unovčenja (čl. 170. st. 2. SZ-a) čine: iznos od 36.834,72 kn po osnovi nagrade stečajnom upravitelju, iznos od 9.500,00 kn po osnovi troška vještačenja </w:t>
      </w:r>
      <w:r w:rsidR="00F20A82" w:rsidRPr="001E4B13">
        <w:rPr>
          <w:bCs/>
          <w:color w:val="000000"/>
        </w:rPr>
        <w:t>te nekretnine i iznos od 147.338,39 kn po osnovi PDV-a. Stoga je predložio da se u stečajnu masu izdvoji iznos od 230.507,83 kn po osnovi troškova stečajnog postupka, i da se za iznos od 506.186,58 kn namiri razlučni vjerovnik Sberbank d.d.</w:t>
      </w:r>
    </w:p>
    <w:p w:rsidRDefault="00036C29" w:rsidP="00F31BBF" w:rsidR="00036C29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</w:p>
    <w:p w:rsidRDefault="00F20A82" w:rsidP="00F20A82" w:rsidR="00F20A82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  <w:u w:val="single"/>
        </w:rPr>
      </w:pPr>
      <w:r w:rsidRPr="001E4B13">
        <w:rPr>
          <w:bCs/>
          <w:color w:val="000000"/>
        </w:rPr>
        <w:tab/>
      </w:r>
      <w:r w:rsidRPr="001E4B13">
        <w:rPr>
          <w:bCs/>
          <w:color w:val="000000"/>
          <w:u w:val="single"/>
        </w:rPr>
        <w:t>U odnosu na nekretninu opisanu u točki IV. izreke.</w:t>
      </w:r>
    </w:p>
    <w:p w:rsidRDefault="00F20A82" w:rsidP="00F20A82" w:rsidR="00F20A82" w:rsidRPr="001E4B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</w:rPr>
      </w:pPr>
    </w:p>
    <w:p w:rsidRDefault="00F20A82" w:rsidP="00F20A82" w:rsidR="00F20A82" w:rsidRPr="001E4B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</w:rPr>
      </w:pPr>
      <w:r w:rsidRPr="001E4B13">
        <w:rPr>
          <w:bCs/>
          <w:color w:val="000000"/>
        </w:rPr>
        <w:tab/>
        <w:t>Konačno, nekretnina iz točke IV. izreke prodana je za iznos od 680.133,54 kn pa stoga, prema navodima stečajnog upravitelja, troškovi iz čl. 170. st. 1. SZ-a iznose 34.006,68 kn, a troškove unovčenja po osnovi čl. 170. st. 2. SZ-a predstavljaju iznos od 34.006,68 kn za nagradu stečajnom upravitelju, 9.500,00 kn za troškove vještačenja navedene nekretnine i 136.026,70 kn po osnovi PDV-a. Slijedom navedenog, stečajni upravitelj je predložio da se u stečajnu masu izdvoji iznos od 213.540,00 kn te da se razlučni vjerovnik Sberbank d.d. namiri u iznosu od 466.593,48 kn.</w:t>
      </w:r>
    </w:p>
    <w:p w:rsidRDefault="000A7236" w:rsidP="00F20A82" w:rsidR="000A7236" w:rsidRPr="001E4B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</w:rPr>
      </w:pPr>
    </w:p>
    <w:p w:rsidRDefault="00036C29" w:rsidP="00036C29" w:rsidR="00036C29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  <w:r w:rsidRPr="001E4B13">
        <w:rPr>
          <w:bCs/>
          <w:color w:val="000000"/>
        </w:rPr>
        <w:t>Prema odredbi čl. 170. st. 1. Stečajnog zakona („Narodne novine“ broj 44/96, 29/99, 129/00, 123/03, 82/06, 116/10, 25/12 i 133/12, dalje: SZ) troškovi utvrđivanja tražbine, koji obuhvaćaju troškove utvrđivanja istovjetnosti predmeta i prava na tom predmetu, određuju se paušalno u iznosu od 5 posto od utrška. Nadalje, odredbom čl. 170. st.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036C29" w:rsidP="00F31BBF" w:rsidR="00036C29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</w:p>
    <w:p w:rsidRDefault="00F20A82" w:rsidP="00F31BBF" w:rsidR="00F20A82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  <w:r w:rsidRPr="001E4B13">
        <w:rPr>
          <w:bCs/>
          <w:color w:val="000000"/>
        </w:rPr>
        <w:t>Imajući u vidu citiranu odredbu čl. 170. st. 1. SZ-a pravilno je stečajni upravitelj</w:t>
      </w:r>
      <w:r w:rsidR="00FE059F" w:rsidRPr="001E4B13">
        <w:rPr>
          <w:bCs/>
          <w:color w:val="000000"/>
        </w:rPr>
        <w:t>,</w:t>
      </w:r>
      <w:r w:rsidRPr="001E4B13">
        <w:rPr>
          <w:bCs/>
          <w:color w:val="000000"/>
        </w:rPr>
        <w:t xml:space="preserve"> u odnosu na sve četiri nekretnine</w:t>
      </w:r>
      <w:r w:rsidR="00FE059F" w:rsidRPr="001E4B13">
        <w:rPr>
          <w:bCs/>
          <w:color w:val="000000"/>
        </w:rPr>
        <w:t>,</w:t>
      </w:r>
      <w:r w:rsidRPr="001E4B13">
        <w:rPr>
          <w:bCs/>
          <w:color w:val="000000"/>
        </w:rPr>
        <w:t xml:space="preserve"> predložio izdvajanje iznosa od 5 posto od utrška za svaku</w:t>
      </w:r>
      <w:r w:rsidR="00FE059F" w:rsidRPr="001E4B13">
        <w:rPr>
          <w:bCs/>
          <w:color w:val="000000"/>
        </w:rPr>
        <w:t xml:space="preserve"> pojedinu</w:t>
      </w:r>
      <w:r w:rsidRPr="001E4B13">
        <w:rPr>
          <w:bCs/>
          <w:color w:val="000000"/>
        </w:rPr>
        <w:t xml:space="preserve"> nekretninu, kako je to gore navedeno.</w:t>
      </w:r>
    </w:p>
    <w:p w:rsidRDefault="00F31BBF" w:rsidP="00F20A82" w:rsidR="00F31BBF" w:rsidRPr="001E4B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</w:rPr>
      </w:pPr>
    </w:p>
    <w:p w:rsidRDefault="008175BB" w:rsidP="008175BB" w:rsidR="00F31BBF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  <w:r w:rsidRPr="001E4B13">
        <w:rPr>
          <w:bCs/>
          <w:color w:val="000000"/>
        </w:rPr>
        <w:t>Prema shvaćanju ovog suda, troškovi unovčenja stvari su, osim troškova koji su u vezi s prodajom (procjena nekretnine, oglas o prodaji, itd.), i svi drugi troškovi koji izravno terete prodanu stvar. Mišljenje je ovog suda kako su troškovi unovčenja</w:t>
      </w:r>
      <w:r w:rsidR="00FE059F" w:rsidRPr="001E4B13">
        <w:rPr>
          <w:bCs/>
          <w:color w:val="000000"/>
        </w:rPr>
        <w:t>,</w:t>
      </w:r>
      <w:r w:rsidRPr="001E4B13">
        <w:rPr>
          <w:bCs/>
          <w:color w:val="000000"/>
        </w:rPr>
        <w:t xml:space="preserve"> koje je naveo stečajni upravitelj</w:t>
      </w:r>
      <w:r w:rsidR="00FE059F" w:rsidRPr="001E4B13">
        <w:rPr>
          <w:bCs/>
          <w:color w:val="000000"/>
        </w:rPr>
        <w:t>,</w:t>
      </w:r>
      <w:r w:rsidRPr="001E4B13">
        <w:rPr>
          <w:bCs/>
          <w:color w:val="000000"/>
        </w:rPr>
        <w:t xml:space="preserve"> u izravnoj vezi sa stečajnom masom pa je stoga u cijelosti prihvaćen kao osnovan opisani obračun troškova iz čl. 170. st. 2. SZ-a</w:t>
      </w:r>
      <w:r w:rsidR="00FE059F" w:rsidRPr="001E4B13">
        <w:rPr>
          <w:bCs/>
          <w:color w:val="000000"/>
        </w:rPr>
        <w:t xml:space="preserve"> u odnosu na svaku pojedinu nekretninu </w:t>
      </w:r>
      <w:r w:rsidRPr="001E4B13">
        <w:rPr>
          <w:bCs/>
          <w:color w:val="000000"/>
        </w:rPr>
        <w:t xml:space="preserve"> </w:t>
      </w:r>
    </w:p>
    <w:p w:rsidRDefault="00F31BBF" w:rsidP="00F31BBF" w:rsidR="00F31BBF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</w:p>
    <w:p w:rsidRDefault="008175BB" w:rsidP="00EF6675" w:rsidR="00F31BBF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  <w:r w:rsidRPr="001E4B13">
        <w:rPr>
          <w:bCs/>
          <w:color w:val="000000"/>
        </w:rPr>
        <w:t xml:space="preserve">Nakon raspodjele utrška namiruje se razlučni vjerovnik </w:t>
      </w:r>
      <w:r w:rsidR="00FE059F" w:rsidRPr="001E4B13">
        <w:rPr>
          <w:bCs/>
          <w:color w:val="000000"/>
        </w:rPr>
        <w:t>Sberbank</w:t>
      </w:r>
      <w:r w:rsidRPr="001E4B13">
        <w:rPr>
          <w:bCs/>
          <w:color w:val="000000"/>
        </w:rPr>
        <w:t xml:space="preserve"> d.d. Pored navedenog, potrebno je dodati kako na ročištu za diobu kupovn</w:t>
      </w:r>
      <w:r w:rsidR="00F145E6" w:rsidRPr="001E4B13">
        <w:rPr>
          <w:bCs/>
          <w:color w:val="000000"/>
        </w:rPr>
        <w:t xml:space="preserve">ine </w:t>
      </w:r>
      <w:r w:rsidR="00FE059F" w:rsidRPr="001E4B13">
        <w:rPr>
          <w:bCs/>
          <w:color w:val="000000"/>
        </w:rPr>
        <w:t>razlučni vjerovnik nije prigovorio obračunu troškova stečajnog upravitelja te je odluku o razdiobi kupovnine prepustio sudu</w:t>
      </w:r>
      <w:r w:rsidR="00F145E6" w:rsidRPr="001E4B13">
        <w:rPr>
          <w:bCs/>
          <w:color w:val="000000"/>
        </w:rPr>
        <w:t>.</w:t>
      </w:r>
      <w:r w:rsidRPr="001E4B13">
        <w:rPr>
          <w:bCs/>
          <w:color w:val="000000"/>
        </w:rPr>
        <w:t xml:space="preserve"> Slijedom navedenog, nakon odbitka troš</w:t>
      </w:r>
      <w:r w:rsidR="00F145E6" w:rsidRPr="001E4B13">
        <w:rPr>
          <w:bCs/>
          <w:color w:val="000000"/>
        </w:rPr>
        <w:t>kova iz</w:t>
      </w:r>
      <w:r w:rsidRPr="001E4B13">
        <w:rPr>
          <w:bCs/>
          <w:color w:val="000000"/>
        </w:rPr>
        <w:t xml:space="preserve"> čl. 170 SZ-a</w:t>
      </w:r>
      <w:r w:rsidR="00FE059F" w:rsidRPr="001E4B13">
        <w:rPr>
          <w:bCs/>
          <w:color w:val="000000"/>
        </w:rPr>
        <w:t>, iz postignute kupovnine za svaku pojedinu nekretninu</w:t>
      </w:r>
      <w:r w:rsidRPr="001E4B13">
        <w:rPr>
          <w:bCs/>
          <w:color w:val="000000"/>
        </w:rPr>
        <w:t xml:space="preserve"> namiruje se razlučni vjerovnik </w:t>
      </w:r>
      <w:r w:rsidR="00FE059F" w:rsidRPr="001E4B13">
        <w:rPr>
          <w:bCs/>
          <w:color w:val="000000"/>
        </w:rPr>
        <w:t>Sberbank</w:t>
      </w:r>
      <w:r w:rsidR="00F145E6" w:rsidRPr="001E4B13">
        <w:rPr>
          <w:bCs/>
          <w:color w:val="000000"/>
        </w:rPr>
        <w:t xml:space="preserve"> d.d.</w:t>
      </w:r>
      <w:r w:rsidR="00FE059F" w:rsidRPr="001E4B13">
        <w:rPr>
          <w:bCs/>
          <w:color w:val="000000"/>
        </w:rPr>
        <w:t xml:space="preserve"> Tako je razlučni vjerovnik iz kupovnine ostvarene prodajom nekretnine opisane u točki I. izreke namiren u iznosu od </w:t>
      </w:r>
      <w:r w:rsidRPr="001E4B13">
        <w:rPr>
          <w:bCs/>
          <w:color w:val="000000"/>
        </w:rPr>
        <w:t xml:space="preserve"> </w:t>
      </w:r>
      <w:r w:rsidR="00FE059F" w:rsidRPr="001E4B13">
        <w:rPr>
          <w:bCs/>
          <w:color w:val="000000"/>
        </w:rPr>
        <w:t xml:space="preserve">225.606,12 kn, zatim </w:t>
      </w:r>
      <w:r w:rsidR="00EF6675" w:rsidRPr="001E4B13">
        <w:rPr>
          <w:bCs/>
          <w:color w:val="000000"/>
        </w:rPr>
        <w:t xml:space="preserve">iz kupovnine ostvarene prodajom nekretnine opisane u točki II. izreke namiren u iznosu od 373.633,89 kn te iz kupovnine ostvarene prodajom nekretnine opisane u točki III. izreke namiren u iznosu od 506.186,58 i iz kupovnine ostvarene prodajom nekretnine opisane u točki IV. izreke </w:t>
      </w:r>
      <w:r w:rsidR="00EF6675" w:rsidRPr="001E4B13">
        <w:rPr>
          <w:bCs/>
          <w:color w:val="000000"/>
        </w:rPr>
        <w:lastRenderedPageBreak/>
        <w:t>namiren u iznosu od 466.593,48 kn</w:t>
      </w:r>
      <w:r w:rsidRPr="001E4B13">
        <w:rPr>
          <w:bCs/>
          <w:color w:val="000000"/>
        </w:rPr>
        <w:t xml:space="preserve"> i to samo djelomično jer njegova tražbina u ovom stečaju iznosi više. </w:t>
      </w:r>
      <w:r w:rsidR="00EF6675" w:rsidRPr="001E4B13">
        <w:rPr>
          <w:bCs/>
          <w:color w:val="000000"/>
        </w:rPr>
        <w:t>Stoga je ovaj sud riješio kao u izreci ovog rješenja.</w:t>
      </w:r>
    </w:p>
    <w:p w:rsidRDefault="0047591F" w:rsidP="0047591F" w:rsidR="0047591F" w:rsidRPr="001E4B1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</w:rPr>
      </w:pPr>
    </w:p>
    <w:p w:rsidRDefault="00A54481" w:rsidP="00F145E6" w:rsidR="00A54481" w:rsidRPr="001E4B13">
      <w:pPr>
        <w:jc w:val="both"/>
        <w:rPr>
          <w:color w:val="000000"/>
        </w:rPr>
      </w:pPr>
    </w:p>
    <w:p w:rsidRDefault="001828D4" w:rsidP="00C57FC5" w:rsidR="00A547EB" w:rsidRPr="001E4B13">
      <w:pPr>
        <w:jc w:val="center"/>
        <w:rPr>
          <w:color w:val="000000"/>
        </w:rPr>
      </w:pPr>
      <w:r w:rsidRPr="001E4B13">
        <w:rPr>
          <w:color w:val="000000"/>
        </w:rPr>
        <w:t>U</w:t>
      </w:r>
      <w:r w:rsidR="00A547EB" w:rsidRPr="001E4B13">
        <w:rPr>
          <w:color w:val="000000"/>
        </w:rPr>
        <w:t xml:space="preserve"> </w:t>
      </w:r>
      <w:r w:rsidR="00D57604" w:rsidRPr="001E4B13">
        <w:rPr>
          <w:color w:val="000000"/>
        </w:rPr>
        <w:t>Zagrebu</w:t>
      </w:r>
      <w:r w:rsidR="00A547EB" w:rsidRPr="001E4B13">
        <w:rPr>
          <w:color w:val="000000"/>
        </w:rPr>
        <w:t xml:space="preserve"> </w:t>
      </w:r>
      <w:r w:rsidR="00EF6675" w:rsidRPr="001E4B13">
        <w:rPr>
          <w:color w:val="000000"/>
        </w:rPr>
        <w:t>29. rujna</w:t>
      </w:r>
      <w:r w:rsidR="00E85CFD" w:rsidRPr="001E4B13">
        <w:rPr>
          <w:color w:val="000000"/>
        </w:rPr>
        <w:t xml:space="preserve"> </w:t>
      </w:r>
      <w:r w:rsidR="00A547EB" w:rsidRPr="001E4B13">
        <w:rPr>
          <w:color w:val="000000"/>
        </w:rPr>
        <w:t>201</w:t>
      </w:r>
      <w:r w:rsidR="00771FC6" w:rsidRPr="001E4B13">
        <w:rPr>
          <w:color w:val="000000"/>
        </w:rPr>
        <w:t>5</w:t>
      </w:r>
      <w:r w:rsidR="00A547EB" w:rsidRPr="001E4B13">
        <w:rPr>
          <w:color w:val="000000"/>
        </w:rPr>
        <w:t>.</w:t>
      </w:r>
    </w:p>
    <w:p w:rsidRDefault="00892D93" w:rsidP="00C57FC5" w:rsidR="00892D93" w:rsidRPr="001E4B13">
      <w:pPr>
        <w:jc w:val="center"/>
        <w:rPr>
          <w:b/>
          <w:color w:val="000000"/>
        </w:rPr>
      </w:pPr>
    </w:p>
    <w:p w:rsidRDefault="00892D93" w:rsidP="003528BA" w:rsidR="00892D93" w:rsidRPr="001E4B13">
      <w:pPr>
        <w:jc w:val="right"/>
        <w:rPr>
          <w:color w:val="000000"/>
        </w:rPr>
      </w:pPr>
      <w:r w:rsidRPr="001E4B13">
        <w:rPr>
          <w:b/>
          <w:color w:val="000000"/>
        </w:rPr>
        <w:tab/>
      </w:r>
      <w:r w:rsidRPr="001E4B13">
        <w:rPr>
          <w:color w:val="000000"/>
        </w:rPr>
        <w:t>Sudac:</w:t>
      </w:r>
    </w:p>
    <w:p w:rsidRDefault="00892D93" w:rsidP="003528BA" w:rsidR="00892D93" w:rsidRPr="001E4B13">
      <w:pPr>
        <w:jc w:val="right"/>
        <w:rPr>
          <w:color w:val="000000"/>
        </w:rPr>
      </w:pP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Pr="001E4B13">
        <w:rPr>
          <w:color w:val="000000"/>
        </w:rPr>
        <w:tab/>
      </w:r>
      <w:r w:rsidR="001E4B13">
        <w:rPr>
          <w:color w:val="000000"/>
        </w:rPr>
        <w:t>Gordan Zubak</w:t>
      </w:r>
    </w:p>
    <w:p w:rsidRDefault="002855F2" w:rsidP="003528BA" w:rsidR="002855F2" w:rsidRPr="001E4B13">
      <w:pPr>
        <w:jc w:val="right"/>
        <w:rPr>
          <w:color w:val="000000"/>
        </w:rPr>
      </w:pPr>
    </w:p>
    <w:p w:rsidRDefault="00A547EB" w:rsidP="00A547EB" w:rsidR="00A547EB" w:rsidRPr="001E4B13">
      <w:pPr>
        <w:rPr>
          <w:b/>
          <w:color w:val="000000"/>
        </w:rPr>
      </w:pPr>
    </w:p>
    <w:p w:rsidRDefault="00A547EB" w:rsidP="00A547EB" w:rsidR="00A547EB" w:rsidRPr="001E4B13">
      <w:pPr>
        <w:rPr>
          <w:b/>
          <w:color w:val="000000"/>
        </w:rPr>
      </w:pPr>
      <w:r w:rsidRPr="001E4B13">
        <w:rPr>
          <w:b/>
          <w:color w:val="000000"/>
        </w:rPr>
        <w:t>POUKA O PRAVNOM LIJEKU:</w:t>
      </w:r>
    </w:p>
    <w:p w:rsidRDefault="00A547EB" w:rsidP="00A547EB" w:rsidR="00A547EB" w:rsidRPr="001E4B13">
      <w:pPr>
        <w:rPr>
          <w:color w:val="000000"/>
        </w:rPr>
      </w:pPr>
      <w:r w:rsidRPr="001E4B13">
        <w:rPr>
          <w:color w:val="000000"/>
        </w:rPr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1E4B13" w:rsidP="00A547EB" w:rsidR="001E4B13" w:rsidRPr="001E4B13">
      <w:pPr>
        <w:rPr>
          <w:color w:val="000000"/>
        </w:rPr>
      </w:pPr>
    </w:p>
    <w:p w:rsidRDefault="001E4B13" w:rsidP="001E4B13" w:rsidR="00A547EB" w:rsidRPr="001E4B13">
      <w:pPr>
        <w:jc w:val="right"/>
        <w:rPr>
          <w:color w:val="000000"/>
        </w:rPr>
      </w:pPr>
      <w:r w:rsidRPr="001E4B13">
        <w:rPr>
          <w:color w:val="000000"/>
        </w:rPr>
        <w:t xml:space="preserve">         </w:t>
      </w:r>
    </w:p>
    <w:p w:rsidRDefault="002855F2" w:rsidP="001E4B13" w:rsidR="002855F2" w:rsidRPr="001E4B13">
      <w:pPr>
        <w:jc w:val="right"/>
        <w:rPr>
          <w:color w:val="000000"/>
        </w:rPr>
      </w:pPr>
    </w:p>
    <w:p w:rsidRDefault="00E22440" w:rsidP="00A547EB" w:rsidR="000A69F3" w:rsidRPr="001E4B13">
      <w:pPr>
        <w:rPr>
          <w:color w:val="000000"/>
        </w:rPr>
      </w:pPr>
      <w:r w:rsidRPr="001E4B13">
        <w:rPr>
          <w:color w:val="000000"/>
        </w:rPr>
        <w:t>DNA:</w:t>
      </w:r>
    </w:p>
    <w:p w:rsidRDefault="00EF6675" w:rsidP="00E22440" w:rsidR="00E22440" w:rsidRPr="001E4B13">
      <w:pPr>
        <w:numPr>
          <w:ilvl w:val="0"/>
          <w:numId w:val="23"/>
        </w:numPr>
        <w:rPr>
          <w:color w:val="000000"/>
        </w:rPr>
      </w:pPr>
      <w:r w:rsidRPr="001E4B13">
        <w:rPr>
          <w:color w:val="000000"/>
        </w:rPr>
        <w:t>stečajnom</w:t>
      </w:r>
      <w:r w:rsidR="00346566" w:rsidRPr="001E4B13">
        <w:rPr>
          <w:color w:val="000000"/>
        </w:rPr>
        <w:t xml:space="preserve"> upravitelj</w:t>
      </w:r>
      <w:r w:rsidRPr="001E4B13">
        <w:rPr>
          <w:color w:val="000000"/>
        </w:rPr>
        <w:t>u,</w:t>
      </w:r>
      <w:r w:rsidR="00E22440" w:rsidRPr="001E4B13">
        <w:rPr>
          <w:color w:val="000000"/>
        </w:rPr>
        <w:t xml:space="preserve"> </w:t>
      </w:r>
    </w:p>
    <w:p w:rsidRDefault="00EF6675" w:rsidP="00EF6675" w:rsidR="00EF6675" w:rsidRPr="001E4B13">
      <w:pPr>
        <w:numPr>
          <w:ilvl w:val="0"/>
          <w:numId w:val="23"/>
        </w:numPr>
        <w:jc w:val="both"/>
        <w:rPr>
          <w:color w:val="000000"/>
        </w:rPr>
      </w:pPr>
      <w:r w:rsidRPr="001E4B13">
        <w:rPr>
          <w:color w:val="000000"/>
          <w:lang w:val="en-GB"/>
        </w:rPr>
        <w:t xml:space="preserve">razlučnom vjerovniku </w:t>
      </w:r>
      <w:r w:rsidRPr="001E4B13">
        <w:rPr>
          <w:color w:val="000000"/>
        </w:rPr>
        <w:t xml:space="preserve">Sberbank d.d., Zagreb, po pun. Damiru Pokupecu, odvjetniku u Zagrebu, Frankopanska 2a, </w:t>
      </w:r>
    </w:p>
    <w:p w:rsidRDefault="00EF6675" w:rsidP="00E22440" w:rsidR="00E22440" w:rsidRPr="001E4B13">
      <w:pPr>
        <w:numPr>
          <w:ilvl w:val="0"/>
          <w:numId w:val="23"/>
        </w:numPr>
        <w:rPr>
          <w:color w:val="000000"/>
        </w:rPr>
      </w:pPr>
      <w:r w:rsidRPr="001E4B13">
        <w:rPr>
          <w:color w:val="000000"/>
        </w:rPr>
        <w:t>e-oglasna ploča – 8 dana.</w:t>
      </w:r>
    </w:p>
    <w:p w:rsidRDefault="000A69F3" w:rsidP="00A547EB" w:rsidR="000A69F3" w:rsidRPr="001E4B13">
      <w:pPr>
        <w:rPr>
          <w:color w:val="000000"/>
        </w:rPr>
      </w:pPr>
    </w:p>
    <w:sectPr w:rsidSect="001E4B13" w:rsidR="000A69F3" w:rsidRPr="001E4B13">
      <w:headerReference w:type="default" r:id="rId10"/>
      <w:pgSz w:h="16838" w:w="11906"/>
      <w:pgMar w:gutter="0" w:footer="709" w:header="709" w:left="1134" w:bottom="1134" w:right="1134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5F2" w:rsidP="002855F2" w:rsidR="002855F2" w:rsidRPr="001E4B13">
      <w:pPr>
        <w:rPr>
          <w:color w:val="000000"/>
        </w:rPr>
      </w:pPr>
      <w:r w:rsidRPr="001E4B13">
        <w:rPr>
          <w:color w:val="000000"/>
        </w:rPr>
        <w:separator/>
      </w:r>
    </w:p>
  </w:endnote>
  <w:endnote w:id="0" w:type="continuationSeparator">
    <w:p w:rsidRDefault="002855F2" w:rsidP="002855F2" w:rsidR="002855F2" w:rsidRPr="001E4B13">
      <w:pPr>
        <w:rPr>
          <w:color w:val="000000"/>
        </w:rPr>
      </w:pPr>
      <w:r w:rsidRPr="001E4B1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5F2" w:rsidP="002855F2" w:rsidR="002855F2" w:rsidRPr="001E4B13">
      <w:pPr>
        <w:rPr>
          <w:color w:val="000000"/>
        </w:rPr>
      </w:pPr>
      <w:r w:rsidRPr="001E4B13">
        <w:rPr>
          <w:color w:val="000000"/>
        </w:rPr>
        <w:separator/>
      </w:r>
    </w:p>
  </w:footnote>
  <w:footnote w:id="0" w:type="continuationSeparator">
    <w:p w:rsidRDefault="002855F2" w:rsidP="002855F2" w:rsidR="002855F2" w:rsidRPr="001E4B13">
      <w:pPr>
        <w:rPr>
          <w:color w:val="000000"/>
        </w:rPr>
      </w:pPr>
      <w:r w:rsidRPr="001E4B1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1466546701"/>
      <w:docPartObj>
        <w:docPartGallery w:val="Page Numbers (Top of Page)"/>
        <w:docPartUnique/>
      </w:docPartObj>
    </w:sdtPr>
    <w:sdtEndPr/>
    <w:sdtContent>
      <w:p w:rsidRDefault="002855F2" w:rsidR="002855F2" w:rsidRPr="001E4B13">
        <w:pPr>
          <w:pStyle w:val="Zaglavlje"/>
          <w:rPr>
            <w:color w:val="000000"/>
          </w:rPr>
        </w:pPr>
        <w:r w:rsidRPr="001E4B13">
          <w:rPr>
            <w:color w:val="000000"/>
          </w:rPr>
          <w:tab/>
        </w:r>
        <w:r w:rsidRPr="001E4B13">
          <w:rPr>
            <w:color w:val="000000"/>
          </w:rPr>
          <w:tab/>
        </w:r>
        <w:r w:rsidRPr="001E4B13">
          <w:rPr>
            <w:b/>
            <w:color w:val="000000"/>
          </w:rPr>
          <w:t>67. St-</w:t>
        </w:r>
        <w:r w:rsidR="007D718B" w:rsidRPr="001E4B13">
          <w:rPr>
            <w:b/>
            <w:color w:val="000000"/>
          </w:rPr>
          <w:t>1123</w:t>
        </w:r>
        <w:r w:rsidRPr="001E4B13">
          <w:rPr>
            <w:b/>
            <w:color w:val="000000"/>
          </w:rPr>
          <w:t>/1</w:t>
        </w:r>
        <w:r w:rsidR="007D718B" w:rsidRPr="001E4B13">
          <w:rPr>
            <w:b/>
            <w:color w:val="000000"/>
          </w:rPr>
          <w:t>2</w:t>
        </w:r>
        <w:r w:rsidR="001E4B13" w:rsidRPr="001E4B13">
          <w:rPr>
            <w:b/>
            <w:color w:val="000000"/>
          </w:rPr>
          <w:t>-134</w:t>
        </w:r>
      </w:p>
    </w:sdtContent>
  </w:sdt>
  <w:p w:rsidRDefault="002855F2" w:rsidR="002855F2" w:rsidRPr="001E4B13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EE23F3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1F2A57D0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842336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10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6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0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3"/>
  </w:num>
  <w:num w:numId="5">
    <w:abstractNumId w:val="15"/>
  </w:num>
  <w:num w:numId="6">
    <w:abstractNumId w:val="12"/>
  </w:num>
  <w:num w:numId="7">
    <w:abstractNumId w:val="8"/>
  </w:num>
  <w:num w:numId="8">
    <w:abstractNumId w:val="23"/>
  </w:num>
  <w:num w:numId="9">
    <w:abstractNumId w:val="11"/>
  </w:num>
  <w:num w:numId="10">
    <w:abstractNumId w:val="21"/>
  </w:num>
  <w:num w:numId="11">
    <w:abstractNumId w:val="18"/>
  </w:num>
  <w:num w:numId="12">
    <w:abstractNumId w:val="17"/>
  </w:num>
  <w:num w:numId="13">
    <w:abstractNumId w:val="0"/>
  </w:num>
  <w:num w:numId="14">
    <w:abstractNumId w:val="22"/>
  </w:num>
  <w:num w:numId="15">
    <w:abstractNumId w:val="13"/>
  </w:num>
  <w:num w:numId="16">
    <w:abstractNumId w:val="19"/>
  </w:num>
  <w:num w:numId="17">
    <w:abstractNumId w:val="14"/>
  </w:num>
  <w:num w:numId="18">
    <w:abstractNumId w:val="24"/>
  </w:num>
  <w:num w:numId="19">
    <w:abstractNumId w:val="25"/>
  </w:num>
  <w:num w:numId="20">
    <w:abstractNumId w:val="6"/>
  </w:num>
  <w:num w:numId="21">
    <w:abstractNumId w:val="20"/>
  </w:num>
  <w:num w:numId="22">
    <w:abstractNumId w:val="2"/>
  </w:num>
  <w:num w:numId="23">
    <w:abstractNumId w:val="10"/>
  </w:num>
  <w:num w:numId="24">
    <w:abstractNumId w:val="5"/>
  </w:num>
  <w:num w:numId="25">
    <w:abstractNumId w:val="1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270AF"/>
    <w:rsid w:val="000316B8"/>
    <w:rsid w:val="000344F4"/>
    <w:rsid w:val="00036C29"/>
    <w:rsid w:val="00043131"/>
    <w:rsid w:val="00053364"/>
    <w:rsid w:val="0005337F"/>
    <w:rsid w:val="00057017"/>
    <w:rsid w:val="000733EE"/>
    <w:rsid w:val="00074D94"/>
    <w:rsid w:val="000A06F8"/>
    <w:rsid w:val="000A69F3"/>
    <w:rsid w:val="000A7236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200EB"/>
    <w:rsid w:val="001326F1"/>
    <w:rsid w:val="00154AAC"/>
    <w:rsid w:val="0016314A"/>
    <w:rsid w:val="00163D9F"/>
    <w:rsid w:val="00170188"/>
    <w:rsid w:val="00170D46"/>
    <w:rsid w:val="001828D4"/>
    <w:rsid w:val="00183847"/>
    <w:rsid w:val="001B585A"/>
    <w:rsid w:val="001D2D26"/>
    <w:rsid w:val="001D3413"/>
    <w:rsid w:val="001E4B13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855F2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D4093"/>
    <w:rsid w:val="002E65AF"/>
    <w:rsid w:val="00307C74"/>
    <w:rsid w:val="00312F73"/>
    <w:rsid w:val="00324A2F"/>
    <w:rsid w:val="00325165"/>
    <w:rsid w:val="00335D82"/>
    <w:rsid w:val="00344454"/>
    <w:rsid w:val="00346566"/>
    <w:rsid w:val="00351018"/>
    <w:rsid w:val="003528BA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04DC"/>
    <w:rsid w:val="0040680B"/>
    <w:rsid w:val="00412952"/>
    <w:rsid w:val="00412DCB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244A"/>
    <w:rsid w:val="00463342"/>
    <w:rsid w:val="0047591F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4F29C8"/>
    <w:rsid w:val="004F697B"/>
    <w:rsid w:val="00500758"/>
    <w:rsid w:val="00505C7F"/>
    <w:rsid w:val="00510599"/>
    <w:rsid w:val="0051140E"/>
    <w:rsid w:val="00516825"/>
    <w:rsid w:val="005316CF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13D3"/>
    <w:rsid w:val="005E27BD"/>
    <w:rsid w:val="005E43D8"/>
    <w:rsid w:val="005F0239"/>
    <w:rsid w:val="0060241E"/>
    <w:rsid w:val="006235F8"/>
    <w:rsid w:val="00653A2A"/>
    <w:rsid w:val="00661A19"/>
    <w:rsid w:val="00663E03"/>
    <w:rsid w:val="0066480C"/>
    <w:rsid w:val="006765FF"/>
    <w:rsid w:val="00684C71"/>
    <w:rsid w:val="006B0188"/>
    <w:rsid w:val="006B7082"/>
    <w:rsid w:val="006C1433"/>
    <w:rsid w:val="006D507E"/>
    <w:rsid w:val="006D5A0C"/>
    <w:rsid w:val="006E6232"/>
    <w:rsid w:val="006F0148"/>
    <w:rsid w:val="006F19ED"/>
    <w:rsid w:val="007024FA"/>
    <w:rsid w:val="00706BFA"/>
    <w:rsid w:val="007336DA"/>
    <w:rsid w:val="00734150"/>
    <w:rsid w:val="007341F7"/>
    <w:rsid w:val="00735FF1"/>
    <w:rsid w:val="0074101B"/>
    <w:rsid w:val="00753478"/>
    <w:rsid w:val="00761EA8"/>
    <w:rsid w:val="00770898"/>
    <w:rsid w:val="00771FC6"/>
    <w:rsid w:val="00782BA4"/>
    <w:rsid w:val="007848D4"/>
    <w:rsid w:val="00786C2A"/>
    <w:rsid w:val="007940DD"/>
    <w:rsid w:val="007C211A"/>
    <w:rsid w:val="007C4570"/>
    <w:rsid w:val="007D0AD9"/>
    <w:rsid w:val="007D3AAF"/>
    <w:rsid w:val="007D718B"/>
    <w:rsid w:val="00804F9E"/>
    <w:rsid w:val="00810254"/>
    <w:rsid w:val="00814A4C"/>
    <w:rsid w:val="008175BB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437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C2D85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671EA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27CE"/>
    <w:rsid w:val="00AD64AE"/>
    <w:rsid w:val="00AD6658"/>
    <w:rsid w:val="00AD6B7E"/>
    <w:rsid w:val="00AE105D"/>
    <w:rsid w:val="00AF3422"/>
    <w:rsid w:val="00B058DB"/>
    <w:rsid w:val="00B07805"/>
    <w:rsid w:val="00B129FC"/>
    <w:rsid w:val="00B153EF"/>
    <w:rsid w:val="00B172A4"/>
    <w:rsid w:val="00B2341A"/>
    <w:rsid w:val="00B41F0F"/>
    <w:rsid w:val="00B456DD"/>
    <w:rsid w:val="00B460C3"/>
    <w:rsid w:val="00B52567"/>
    <w:rsid w:val="00B814C5"/>
    <w:rsid w:val="00B85EFF"/>
    <w:rsid w:val="00B95122"/>
    <w:rsid w:val="00B96887"/>
    <w:rsid w:val="00B977F7"/>
    <w:rsid w:val="00BA026E"/>
    <w:rsid w:val="00BA13DE"/>
    <w:rsid w:val="00BC591E"/>
    <w:rsid w:val="00BE64A8"/>
    <w:rsid w:val="00BE7AFD"/>
    <w:rsid w:val="00BF271F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CF4068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368B"/>
    <w:rsid w:val="00DB4353"/>
    <w:rsid w:val="00DD4046"/>
    <w:rsid w:val="00DE02D5"/>
    <w:rsid w:val="00DE4D86"/>
    <w:rsid w:val="00DF7D7E"/>
    <w:rsid w:val="00E0050D"/>
    <w:rsid w:val="00E02A7F"/>
    <w:rsid w:val="00E07004"/>
    <w:rsid w:val="00E133B0"/>
    <w:rsid w:val="00E139E5"/>
    <w:rsid w:val="00E213ED"/>
    <w:rsid w:val="00E22440"/>
    <w:rsid w:val="00E31F44"/>
    <w:rsid w:val="00E3255C"/>
    <w:rsid w:val="00E40F92"/>
    <w:rsid w:val="00E6004E"/>
    <w:rsid w:val="00E72F18"/>
    <w:rsid w:val="00E83073"/>
    <w:rsid w:val="00E85CFD"/>
    <w:rsid w:val="00E862CA"/>
    <w:rsid w:val="00E863A7"/>
    <w:rsid w:val="00E87514"/>
    <w:rsid w:val="00EA0859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EF6675"/>
    <w:rsid w:val="00F037D9"/>
    <w:rsid w:val="00F13ECE"/>
    <w:rsid w:val="00F145E6"/>
    <w:rsid w:val="00F20A82"/>
    <w:rsid w:val="00F31BBF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D7B12"/>
    <w:rsid w:val="00FE059F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3E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855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55F2"/>
    <w:rPr>
      <w:sz w:val="24"/>
      <w:szCs w:val="24"/>
    </w:rPr>
  </w:style>
  <w:style w:styleId="Podnoje" w:type="paragraph">
    <w:name w:val="footer"/>
    <w:basedOn w:val="Normal"/>
    <w:link w:val="PodnojeChar"/>
    <w:rsid w:val="002855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855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D7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3E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855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55F2"/>
    <w:rPr>
      <w:sz w:val="24"/>
      <w:szCs w:val="24"/>
    </w:rPr>
  </w:style>
  <w:style w:styleId="Podnoje" w:type="paragraph">
    <w:name w:val="footer"/>
    <w:basedOn w:val="Normal"/>
    <w:link w:val="PodnojeChar"/>
    <w:rsid w:val="002855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855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D7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</derivirana_varijabla>
  </DomainObject.Predmet.StrankaFormated>
  <DomainObject.Predmet.StrankaFormatedOIB>
    <izvorni_sadrzaj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</izvorni_sadrzaj>
    <derivirana_varijabla naziv="DomainObject.Predmet.StrankaFormatedOIB_1"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</izvorni_sadrzaj>
    <derivirana_varijabla naziv="DomainObject.Predmet.StrankaFormatedWithAdress_1"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</izvorni_sadrzaj>
    <derivirana_varijabla naziv="DomainObject.Predmet.StrankaFormatedWithAdressOIB_1"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</derivirana_varijabla>
  </DomainObject.Predmet.StrankaFormatedWithAdressOIB>
  <DomainObject.Predmet.StrankaWithAdress>
    <izvorni_sadrzaj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</izvorni_sadrzaj>
    <derivirana_varijabla naziv="DomainObject.Predmet.StrankaWithAdress_1"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</derivirana_varijabla>
  </DomainObject.Predmet.StrankaWithAdress>
  <DomainObject.Predmet.StrankaWithAdressOIB>
    <izvorni_sadrzaj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</izvorni_sadrzaj>
    <derivirana_varijabla naziv="DomainObject.Predmet.StrankaWithAdressOIB_1"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</derivirana_varijabla>
  </DomainObject.Predmet.StrankaNazivFormated>
  <DomainObject.Predmet.StrankaNazivFormatedOIB>
    <izvorni_sadrzaj>Volksbank d.d., OIB 78427478595,HEP-OPERATOR DISTRIBUCIJSKOG SUSTAVA d.o.o.,,DRAGAN JOSIPOVIĆ,Ivana Kuzmić, OIB 71289747043,NICRO d.o.o. 3ETAŽE 2628/1000,NINCO d.o.o. 5 ETAŽA 3566/1000,NICRO d.o.o. 4 ETAŽA 3150/1000,NICRO d.o.o. 4 ETAŽA 2447/1000</izvorni_sadrzaj>
    <derivirana_varijabla naziv="DomainObject.Predmet.StrankaNazivFormatedOIB_1">Volksbank d.d., OIB 78427478595,HEP-OPERATOR DISTRIBUCIJSKOG SUSTAVA d.o.o.,,DRAGAN JOSIPOVIĆ,Ivana Kuzmić, OIB 71289747043,NICRO d.o.o. 3ETAŽE 2628/1000,NINCO d.o.o. 5 ETAŽA 3566/1000,NICRO d.o.o. 4 ETAŽA 3150/1000,NICRO d.o.o. 4 ETAŽA 2447/1000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OIB_1"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trankaListNazivFormated>
  <DomainObject.Predmet.StrankaListNazivFormatedOIB>
    <izvorni_sadrzaj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NazivFormatedOIB_1"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</izvorni_sadrzaj>
    <derivirana_varijabla naziv="DomainObject.Predmet.OstaliListNazivFormated_1">
      <item>Odvj. Damir Pokupec</item>
      <item>ZZ Vlatka Samaržija</item>
      <item>Ante Jukić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</izvorni_sadrzaj>
    <derivirana_varijabla naziv="DomainObject.Predmet.OstaliListNazivFormatedOIB_1">
      <item>Odvj. Damir Pokupec</item>
      <item>ZZ Vlatka Samaržija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null</item>
      <item>, OIB null</item>
      <item>, OIB 71289747043</item>
      <item>, OIB null</item>
      <item>, OIB null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null</item>
      <item>, OIB null</item>
      <item>, OIB 71289747043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4</properties:Pages>
  <properties:Words>1595</properties:Words>
  <properties:Characters>8433</properties:Characters>
  <properties:Lines>172</properties:Lines>
  <properties:Paragraphs>46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10067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2015-09-29T11:25:00Z</dcterms:created>
  <dc:creator>Dražen Graovac</dc:creator>
  <cp:lastModifiedBy>Ivana Rogić</cp:lastModifiedBy>
  <cp:lastPrinted>2015-09-29T11:43:00Z</cp:lastPrinted>
  <dcterms:modified xmlns:xsi="http://www.w3.org/2001/XMLSchema-instance" xsi:type="dcterms:W3CDTF">2015-09-29T11:44:00Z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