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7179" w14:paraId="c8b717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256F20">
        <w:t>8</w:t>
      </w:r>
      <w:r w:rsidR="007B0905">
        <w:t>9</w:t>
      </w:r>
      <w:r w:rsidR="006E4256">
        <w:t>6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14.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6E4256" w:rsidRPr="005C6ABD">
        <w:t>Media</w:t>
      </w:r>
      <w:proofErr w:type="spellEnd"/>
      <w:r w:rsidR="006E4256" w:rsidRPr="005C6ABD">
        <w:t xml:space="preserve"> </w:t>
      </w:r>
      <w:proofErr w:type="spellStart"/>
      <w:r w:rsidR="006E4256" w:rsidRPr="005C6ABD">
        <w:t>Connections</w:t>
      </w:r>
      <w:proofErr w:type="spellEnd"/>
      <w:r w:rsidR="006E4256" w:rsidRPr="005C6ABD">
        <w:t xml:space="preserve"> d.o.o.</w:t>
      </w:r>
      <w:r w:rsidR="006E4256">
        <w:t xml:space="preserve"> Zagreb, </w:t>
      </w:r>
      <w:r w:rsidR="006E4256" w:rsidRPr="005C6ABD">
        <w:t>Avenija Dubrovnik 10</w:t>
      </w:r>
      <w:r w:rsidR="006E4256">
        <w:t xml:space="preserve">, OIB: </w:t>
      </w:r>
      <w:r w:rsidR="006E4256" w:rsidRPr="005C6ABD">
        <w:t>20205179401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6E4256">
        <w:t>2.619.316,01</w:t>
      </w:r>
      <w:r w:rsidR="005B1A22">
        <w:t xml:space="preserve"> 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 xml:space="preserve">14.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AE5C6C">
        <w:t>,v.r.</w:t>
      </w:r>
    </w:p>
    <w:p w:rsidRDefault="00AE5C6C" w:rsidR="00AE5C6C" w:rsidRPr="00ED5ADF">
      <w:pPr>
        <w:jc w:val="right"/>
      </w:pPr>
    </w:p>
    <w:p w:rsidRDefault="00AE5C6C" w:rsidR="00AE5C6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E5C6C" w:rsidR="00AE5C6C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A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256F20">
      <w:t>8</w:t>
    </w:r>
    <w:r w:rsidR="00150E03">
      <w:t>9</w:t>
    </w:r>
    <w:r w:rsidR="006E4256">
      <w:t>6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E1E93"/>
    <w:rsid w:val="000F5513"/>
    <w:rsid w:val="00114EAD"/>
    <w:rsid w:val="0012191B"/>
    <w:rsid w:val="00133A3B"/>
    <w:rsid w:val="00150E03"/>
    <w:rsid w:val="00185571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A7D16"/>
    <w:rsid w:val="005B1A22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E4256"/>
    <w:rsid w:val="006F2523"/>
    <w:rsid w:val="00704C3A"/>
    <w:rsid w:val="00742665"/>
    <w:rsid w:val="007715C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AE5C6C"/>
    <w:rsid w:val="00B449F3"/>
    <w:rsid w:val="00B55703"/>
    <w:rsid w:val="00B6670B"/>
    <w:rsid w:val="00B82F18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St-896/2018</izvorni_sadrzaj>
    <derivirana_varijabla naziv="DomainObject.Predmet.OznakaBroj_1">St-896/2018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Connections d.o.o. zastupanog po punomoćniku Marko Šarić</izvorni_sadrzaj>
    <derivirana_varijabla naziv="DomainObject.Predmet.ProtustrankaFormated_1">  Media Connections d.o.o. zastupanog po punomoćniku Marko Šarić</derivirana_varijabla>
  </DomainObject.Predmet.ProtustrankaFormated>
  <DomainObject.Predmet.ProtustrankaFormatedOIB>
    <izvorni_sadrzaj>  Media Connections d.o.o., OIB 20205179401 zastupanog po punomoćniku Marko Šarić</izvorni_sadrzaj>
    <derivirana_varijabla naziv="DomainObject.Predmet.ProtustrankaFormatedOIB_1">  Media Connections d.o.o., OIB 20205179401 zastupanog po punomoćniku Marko Šarić</derivirana_varijabla>
  </DomainObject.Predmet.ProtustrankaFormatedOIB>
  <DomainObject.Predmet.ProtustrankaFormatedWithAdress>
    <izvorni_sadrzaj> Media Connections d.o.o., Avenija Dubrovnik 10, 10000 Zagreb zastupanog po punomoćniku Marko Šarić</izvorni_sadrzaj>
    <derivirana_varijabla naziv="DomainObject.Predmet.ProtustrankaFormatedWithAdress_1"> Media Connections d.o.o., Avenija Dubrovnik 10, 10000 Zagreb zastupanog po punomoćniku Marko Šarić</derivirana_varijabla>
  </DomainObject.Predmet.ProtustrankaFormatedWithAdress>
  <DomainObject.Predmet.ProtustrankaFormatedWithAdressOIB>
    <izvorni_sadrzaj> Media Connections d.o.o., OIB 20205179401, Avenija Dubrovnik 10, 10000 Zagreb zastupanog po punomoćniku Marko Šarić</izvorni_sadrzaj>
    <derivirana_varijabla naziv="DomainObject.Predmet.ProtustrankaFormatedWithAdressOIB_1"> Media Connections d.o.o., OIB 20205179401, Avenija Dubrovnik 10, 10000 Zagreb zastupanog po punomoćniku Marko Šarić</derivirana_varijabla>
  </DomainObject.Predmet.ProtustrankaFormatedWithAdressOIB>
  <DomainObject.Predmet.ProtustrankaWithAdress>
    <izvorni_sadrzaj>Media Connections d.o.o. Avenija Dubrovnik 10, 10000 Zagreb</izvorni_sadrzaj>
    <derivirana_varijabla naziv="DomainObject.Predmet.ProtustrankaWithAdress_1">Media Connections d.o.o. Avenija Dubrovnik 10, 10000 Zagreb</derivirana_varijabla>
  </DomainObject.Predmet.ProtustrankaWithAdress>
  <DomainObject.Predmet.ProtustrankaWithAdressOIB>
    <izvorni_sadrzaj>Media Connections d.o.o., OIB 20205179401, Avenija Dubrovnik 10, 10000 Zagreb</izvorni_sadrzaj>
    <derivirana_varijabla naziv="DomainObject.Predmet.ProtustrankaWithAdressOIB_1">Media Connections d.o.o., OIB 20205179401, Avenija Dubrovnik 10, 10000 Zagreb</derivirana_varijabla>
  </DomainObject.Predmet.ProtustrankaWithAdressOIB>
  <DomainObject.Predmet.ProtustrankaNazivFormated>
    <izvorni_sadrzaj>Media Connections d.o.o.</izvorni_sadrzaj>
    <derivirana_varijabla naziv="DomainObject.Predmet.ProtustrankaNazivFormated_1">Media Connections d.o.o.</derivirana_varijabla>
  </DomainObject.Predmet.ProtustrankaNazivFormated>
  <DomainObject.Predmet.ProtustrankaNazivFormatedOIB>
    <izvorni_sadrzaj>Media Connections d.o.o., OIB 20205179401</izvorni_sadrzaj>
    <derivirana_varijabla naziv="DomainObject.Predmet.ProtustrankaNazivFormatedOIB_1">Media Connections d.o.o., OIB 20205179401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Connections d.o.o. zastupanog po punomoćniku Marko Šarić</item>
    </izvorni_sadrzaj>
    <derivirana_varijabla naziv="DomainObject.Predmet.ProtuStrankaListFormated_1">
      <item>Media Connections d.o.o. zastupanog po punomoćniku Marko Šarić</item>
    </derivirana_varijabla>
  </DomainObject.Predmet.ProtuStrankaListFormated>
  <DomainObject.Predmet.ProtuStrankaListFormatedOIB>
    <izvorni_sadrzaj>
      <item>Media Connections d.o.o., OIB 20205179401 zastupanog po punomoćniku Marko Šarić</item>
    </izvorni_sadrzaj>
    <derivirana_varijabla naziv="DomainObject.Predmet.ProtuStrankaListFormatedOIB_1">
      <item>Media Connections d.o.o., OIB 20205179401 zastupanog po punomoćniku Marko Šarić</item>
    </derivirana_varijabla>
  </DomainObject.Predmet.ProtuStrankaListFormatedOIB>
  <DomainObject.Predmet.ProtuStrankaListFormatedWithAdress>
    <izvorni_sadrzaj>
      <item>Media Connections d.o.o., Avenija Dubrovnik 10, 10000 Zagreb zastupanog po punomoćniku Marko Šarić</item>
    </izvorni_sadrzaj>
    <derivirana_varijabla naziv="DomainObject.Predmet.ProtuStrankaListFormatedWithAdress_1">
      <item>Media Connections d.o.o., Avenija Dubrovnik 10, 10000 Zagreb zastupanog po punomoćniku Marko Šarić</item>
    </derivirana_varijabla>
  </DomainObject.Predmet.ProtuStrankaListFormatedWithAdress>
  <DomainObject.Predmet.ProtuStrankaListFormatedWithAdressOIB>
    <izvorni_sadrzaj>
      <item>Media Connections d.o.o., OIB 20205179401, Avenija Dubrovnik 10, 10000 Zagreb zastupanog po punomoćniku Marko Šarić</item>
    </izvorni_sadrzaj>
    <derivirana_varijabla naziv="DomainObject.Predmet.ProtuStrankaListFormatedWithAdressOIB_1">
      <item>Media Connections d.o.o., OIB 20205179401, Avenija Dubrovnik 10, 10000 Zagreb zastupanog po punomoćniku Marko Šarić</item>
    </derivirana_varijabla>
  </DomainObject.Predmet.ProtuStrankaListFormatedWithAdressOIB>
  <DomainObject.Predmet.ProtuStrankaListNazivFormated>
    <izvorni_sadrzaj>
      <item>Media Connections d.o.o.</item>
    </izvorni_sadrzaj>
    <derivirana_varijabla naziv="DomainObject.Predmet.ProtuStrankaListNazivFormated_1">
      <item>Media Connections d.o.o.</item>
    </derivirana_varijabla>
  </DomainObject.Predmet.ProtuStrankaListNazivFormated>
  <DomainObject.Predmet.ProtuStrankaListNazivFormatedOIB>
    <izvorni_sadrzaj>
      <item>Media Connections d.o.o., OIB 20205179401</item>
    </izvorni_sadrzaj>
    <derivirana_varijabla naziv="DomainObject.Predmet.ProtuStrankaListNazivFormatedOIB_1">
      <item>Media Connections d.o.o., OIB 20205179401</item>
    </derivirana_varijabla>
  </DomainObject.Predmet.ProtuStrankaListNazivFormatedOIB>
  <DomainObject.Predmet.OstaliListFormated>
    <izvorni_sadrzaj>
      <item>Marko Šarić punomoćnik sudionika u postupku Media Connections d.o.o.</item>
    </izvorni_sadrzaj>
    <derivirana_varijabla naziv="DomainObject.Predmet.OstaliListFormated_1">
      <item>Marko Šarić punomoćnik sudionika u postupku Media Connections d.o.o.</item>
    </derivirana_varijabla>
  </DomainObject.Predmet.OstaliListFormated>
  <DomainObject.Predmet.OstaliListFormatedOIB>
    <izvorni_sadrzaj>
      <item>Marko Šarić, OIB 12854393611 punomoćnik sudionika u postupku Media Connections d.o.o.</item>
    </izvorni_sadrzaj>
    <derivirana_varijabla naziv="DomainObject.Predmet.OstaliListFormatedOIB_1">
      <item>Marko Šarić, OIB 12854393611 punomoćnik sudionika u postupku Media Connections d.o.o.</item>
    </derivirana_varijabla>
  </DomainObject.Predmet.OstaliListFormatedOIB>
  <DomainObject.Predmet.OstaliListFormatedWithAdress>
    <izvorni_sadrzaj>
      <item>Marko Šarić, Samoborska Cesta 63, 10000 Zagreb punomoćnik sudionika u postupku Media Connections d.o.o.</item>
    </izvorni_sadrzaj>
    <derivirana_varijabla naziv="DomainObject.Predmet.OstaliListFormatedWithAdress_1">
      <item>Marko Šarić, Samoborska Cesta 63, 10000 Zagreb punomoćnik sudionika u postupku Media Connections d.o.o.</item>
    </derivirana_varijabla>
  </DomainObject.Predmet.OstaliListFormatedWithAdress>
  <DomainObject.Predmet.OstaliListFormatedWithAdressOIB>
    <izvorni_sadrzaj>
      <item>Marko Šarić, OIB 12854393611, Samoborska Cesta 63, 10000 Zagreb punomoćnik sudionika u postupku Media Connections d.o.o.</item>
    </izvorni_sadrzaj>
    <derivirana_varijabla naziv="DomainObject.Predmet.OstaliListFormatedWithAdressOIB_1">
      <item>Marko Šarić, OIB 12854393611, Samoborska Cesta 63, 10000 Zagreb punomoćnik sudionika u postupku Media Connections d.o.o.</item>
    </derivirana_varijabla>
  </DomainObject.Predmet.OstaliListFormatedWithAdressOIB>
  <DomainObject.Predmet.OstaliListNazivFormated>
    <izvorni_sadrzaj>
      <item>Marko Šarić</item>
    </izvorni_sadrzaj>
    <derivirana_varijabla naziv="DomainObject.Predmet.OstaliListNazivFormated_1">
      <item>Marko Šarić</item>
    </derivirana_varijabla>
  </DomainObject.Predmet.OstaliListNazivFormated>
  <DomainObject.Predmet.OstaliListNazivFormatedOIB>
    <izvorni_sadrzaj>
      <item>Marko Šarić, OIB 12854393611</item>
    </izvorni_sadrzaj>
    <derivirana_varijabla naziv="DomainObject.Predmet.OstaliListNazivFormatedOIB_1">
      <item>Marko Šarić, OIB 12854393611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Connections d.o.o.</izvorni_sadrzaj>
    <derivirana_varijabla naziv="DomainObject.Predmet.ProtustrankaIDrugi_1">Media Connections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Connections d.o.o., OIB 20205179401, Avenija Dubrovnik 10, 10000 Zagreb</izvorni_sadrzaj>
    <derivirana_varijabla naziv="DomainObject.Predmet.ProtustrankaIDrugiAdressOIB_1">Media Connections d.o.o., OIB 20205179401,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Connections d.o.o.</item>
      <item>FINA Regionalni centar Zagreb</item>
      <item>Marko Šarić</item>
    </izvorni_sadrzaj>
    <derivirana_varijabla naziv="DomainObject.Predmet.SudioniciListNaziv_1">
      <item>Media Connections d.o.o.</item>
      <item>FINA Regionalni centar Zagreb</item>
      <item>Marko Šarić</item>
    </derivirana_varijabla>
  </DomainObject.Predmet.SudioniciListNaziv>
  <DomainObject.Predmet.SudioniciListAdressOIB>
    <izvorni_sadrzaj>
      <item>Media Connections d.o.o., OIB 20205179401, Avenija Dubrovnik 10,10000 Zagreb</item>
      <item>FINA Regionalni centar Zagreb, OIB 85821130368, Trg svibanjskih žrtava 1995. 1,10000 Zagreb</item>
      <item>Marko Šarić, OIB 12854393611, Samoborska Cesta 63,10000 Zagreb</item>
    </izvorni_sadrzaj>
    <derivirana_varijabla naziv="DomainObject.Predmet.SudioniciListAdressOIB_1">
      <item>Media Connections d.o.o., OIB 20205179401, Avenija Dubrovnik 10,10000 Zagreb</item>
      <item>FINA Regionalni centar Zagreb, OIB 85821130368, Trg svibanjskih žrtava 1995. 1,10000 Zagreb</item>
      <item>Marko Šarić, OIB 12854393611, Samoborska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20205179401</item>
      <item>, OIB 85821130368</item>
      <item>, OIB 12854393611</item>
    </izvorni_sadrzaj>
    <derivirana_varijabla naziv="DomainObject.Predmet.SudioniciListNazivOIB_1">
      <item>, OIB 20205179401</item>
      <item>, OIB 85821130368</item>
      <item>, OIB 12854393611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5F7D9-A229-4392-9E00-7A5BD92B2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1347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2018-05-11T12:42:00Z</dcterms:created>
  <dc:creator>ilukac</dc:creator>
  <cp:lastModifiedBy>Ljubica Radošević</cp:lastModifiedBy>
  <cp:lastPrinted>2018-05-14T10:54:00Z</cp:lastPrinted>
  <dcterms:modified xmlns:xsi="http://www.w3.org/2001/XMLSchema-instance" xsi:type="dcterms:W3CDTF">2018-05-14T10:54:00Z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(St-896-18--oglas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