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8f8f2" w14:paraId="978f8f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14F04" w:rsidP="00314F04" w:rsidR="00314F04" w:rsidRPr="00314F04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14F04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314F04">
        <w:rPr>
          <w:rFonts w:cs="Times New Roman" w:eastAsia="Times New Roman"/>
          <w:lang w:eastAsia="hr-HR"/>
        </w:rPr>
        <w:t>Broj: 14. St-1601/2015.</w:t>
      </w:r>
    </w:p>
    <w:p w:rsidRDefault="00314F04" w:rsidP="00314F04" w:rsidR="00314F04" w:rsidRPr="00314F04">
      <w:pPr>
        <w:spacing w:after="0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14F04" w:rsidP="00314F04" w:rsidR="00314F04" w:rsidRPr="00314F04">
      <w:pPr>
        <w:spacing w:after="0"/>
        <w:rPr>
          <w:rFonts w:cs="Times New Roman" w:eastAsia="Times New Roman"/>
          <w:b/>
          <w:lang w:eastAsia="hr-HR"/>
        </w:rPr>
      </w:pPr>
      <w:r w:rsidRPr="00314F0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14F04">
        <w:rPr>
          <w:rFonts w:cs="Times New Roman" w:eastAsia="Times New Roman"/>
          <w:b/>
          <w:lang w:eastAsia="hr-HR"/>
        </w:rPr>
        <w:t>Sukoišanska</w:t>
      </w:r>
      <w:proofErr w:type="spellEnd"/>
      <w:r w:rsidRPr="00314F0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14F04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14F04">
        <w:rPr>
          <w:rFonts w:cs="Times New Roman" w:eastAsia="Times New Roman"/>
          <w:b/>
          <w:lang w:eastAsia="hr-HR"/>
        </w:rPr>
        <w:t>R J E Š E NJ E</w:t>
      </w: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b/>
          <w:lang w:eastAsia="hr-HR"/>
        </w:rPr>
        <w:tab/>
      </w:r>
      <w:r w:rsidRPr="00314F04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OPUSCULUM, d.o.o., za usluge, u likvidaciji, </w:t>
      </w:r>
      <w:proofErr w:type="spellStart"/>
      <w:r w:rsidRPr="00314F04">
        <w:rPr>
          <w:rFonts w:cs="Times New Roman" w:eastAsia="Times New Roman"/>
          <w:lang w:eastAsia="hr-HR"/>
        </w:rPr>
        <w:t>Vranjic</w:t>
      </w:r>
      <w:proofErr w:type="spellEnd"/>
      <w:r w:rsidRPr="00314F04">
        <w:rPr>
          <w:rFonts w:cs="Times New Roman" w:eastAsia="Times New Roman"/>
          <w:lang w:eastAsia="hr-HR"/>
        </w:rPr>
        <w:t>, Krešimirova 14/b., OIB: 91851902685., MBS: 060246448., dana 06. lipnja 2016. godine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r i j e š i o  j e</w:t>
      </w: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Otvara se skraćeni stečajni postupak nad Dužnikom: OPUSCULUM, d.o.o., za usluge, u likvidaciji, </w:t>
      </w:r>
      <w:proofErr w:type="spellStart"/>
      <w:r w:rsidRPr="00314F04">
        <w:rPr>
          <w:rFonts w:cs="Times New Roman" w:eastAsia="Times New Roman"/>
          <w:lang w:eastAsia="hr-HR"/>
        </w:rPr>
        <w:t>Vranjic</w:t>
      </w:r>
      <w:proofErr w:type="spellEnd"/>
      <w:r w:rsidRPr="00314F04">
        <w:rPr>
          <w:rFonts w:cs="Times New Roman" w:eastAsia="Times New Roman"/>
          <w:lang w:eastAsia="hr-HR"/>
        </w:rPr>
        <w:t>, Krešimirova 14/b., OIB: 91851902685., MBS: 060246448. Skraćeni stečajni postupak je otvoren dana 06. lipnja 2016. godine u 12,00 sati, kada je ovo rješenje objavljeno na mrežnoj stranici e-Oglasna ploča sudova.</w:t>
      </w:r>
    </w:p>
    <w:p w:rsidRDefault="00314F04" w:rsidP="00314F04" w:rsidR="00314F04" w:rsidRPr="00314F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Za stečajnog upravitelja imenuje se Mateo Erceg, Radnička cesta 30., Zagreb, OIB: 93602617826.</w:t>
      </w:r>
    </w:p>
    <w:p w:rsidRDefault="00314F04" w:rsidP="00314F04" w:rsidR="00314F04" w:rsidRPr="00314F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Zaključuje se skraćeni stečajni postupak nad Dužnikom: OPUSCULUM, d.o.o., za usluge, u likvidaciji, </w:t>
      </w:r>
      <w:proofErr w:type="spellStart"/>
      <w:r w:rsidRPr="00314F04">
        <w:rPr>
          <w:rFonts w:cs="Times New Roman" w:eastAsia="Times New Roman"/>
          <w:lang w:eastAsia="hr-HR"/>
        </w:rPr>
        <w:t>Vranjic</w:t>
      </w:r>
      <w:proofErr w:type="spellEnd"/>
      <w:r w:rsidRPr="00314F04">
        <w:rPr>
          <w:rFonts w:cs="Times New Roman" w:eastAsia="Times New Roman"/>
          <w:lang w:eastAsia="hr-HR"/>
        </w:rPr>
        <w:t>, Krešimirova 14/b., OIB: 91851902685., MBS: 060246448.</w:t>
      </w:r>
    </w:p>
    <w:p w:rsidRDefault="00314F04" w:rsidP="00314F04" w:rsidR="00314F04" w:rsidRPr="00314F04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14F04" w:rsidP="00314F04" w:rsidR="00314F04" w:rsidRPr="00314F04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Obrazloženje</w:t>
      </w:r>
    </w:p>
    <w:p w:rsidRDefault="00314F04" w:rsidP="00314F04" w:rsidR="00314F04" w:rsidRPr="00314F0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OPUSCULUM, d.o.o., za usluge, u likvidaciji, </w:t>
      </w:r>
      <w:proofErr w:type="spellStart"/>
      <w:r w:rsidRPr="00314F04">
        <w:rPr>
          <w:rFonts w:cs="Times New Roman" w:eastAsia="Times New Roman"/>
          <w:lang w:eastAsia="hr-HR"/>
        </w:rPr>
        <w:t>Vranjic</w:t>
      </w:r>
      <w:proofErr w:type="spellEnd"/>
      <w:r w:rsidRPr="00314F04">
        <w:rPr>
          <w:rFonts w:cs="Times New Roman" w:eastAsia="Times New Roman"/>
          <w:lang w:eastAsia="hr-HR"/>
        </w:rPr>
        <w:t>, Krešimirova 14/b.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ab/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1076. dana, u ukupnom iznosu od: 187.892,18 kn, kao i da prema podacima koji su dostavljeni od Hrvatskog zavoda za mirovinskog osiguranje, Dužnik nema zaposlenih.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14F04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proofErr w:type="spellStart"/>
      <w:r w:rsidRPr="00314F0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14F04">
        <w:rPr>
          <w:rFonts w:cs="Times New Roman" w:eastAsia="Times New Roman"/>
          <w:b/>
          <w:lang w:eastAsia="hr-HR" w:val="en-AU"/>
        </w:rPr>
        <w:t xml:space="preserve">: 14. </w:t>
      </w:r>
      <w:r w:rsidRPr="00314F04">
        <w:rPr>
          <w:rFonts w:cs="Times New Roman" w:eastAsia="Times New Roman"/>
          <w:b/>
          <w:lang w:eastAsia="hr-HR"/>
        </w:rPr>
        <w:t>St-1601/2015.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                                 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čime su bile ispunjene pretpostavke iz čl. 428. Stečajnog zakona (</w:t>
      </w:r>
      <w:r w:rsidRPr="00314F04">
        <w:rPr>
          <w:rFonts w:cs="Times New Roman" w:eastAsia="Times New Roman"/>
          <w:i/>
          <w:lang w:eastAsia="hr-HR"/>
        </w:rPr>
        <w:t>Narodne novine</w:t>
      </w:r>
      <w:r w:rsidRPr="00314F04">
        <w:rPr>
          <w:rFonts w:cs="Times New Roman" w:eastAsia="Times New Roman"/>
          <w:lang w:eastAsia="hr-HR"/>
        </w:rPr>
        <w:t>, broj: 71/15., dalje: SZ), ovaj Sud je 24.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14F04" w:rsidP="00314F04" w:rsidR="00314F04" w:rsidRPr="00314F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U Splitu, 06. lipnja 2016. godine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314F04" w:rsidP="00314F04" w:rsidR="00314F04" w:rsidRPr="00314F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S U D A C</w:t>
      </w:r>
    </w:p>
    <w:p w:rsidRDefault="00314F04" w:rsidP="00314F04" w:rsidR="00314F04" w:rsidRPr="00314F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Jozo Ćaleta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 </w:t>
      </w:r>
      <w:r w:rsidRPr="00314F04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14F04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14F04">
        <w:rPr>
          <w:rFonts w:cs="Times New Roman" w:eastAsia="Times New Roman"/>
          <w:b/>
          <w:lang w:eastAsia="hr-HR" w:val="en-AU"/>
        </w:rPr>
        <w:t xml:space="preserve">: 14. </w:t>
      </w:r>
      <w:r w:rsidRPr="00314F04">
        <w:rPr>
          <w:rFonts w:cs="Times New Roman" w:eastAsia="Times New Roman"/>
          <w:b/>
          <w:lang w:eastAsia="hr-HR"/>
        </w:rPr>
        <w:t>St-1601/2015.</w:t>
      </w: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POUKA O PRAVNOM LIJEKU: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4F04" w:rsidP="00314F04" w:rsidR="00314F04" w:rsidRPr="00314F04">
      <w:pPr>
        <w:spacing w:after="0"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DNA: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Dužniku,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stečajnom upravitelju  Mateo Erceg, Radnička cesta 30., Zagreb, 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Županijsko državno odvjetništvo Split,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 xml:space="preserve">Porezna uprava Split, 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e-Oglasna ploča Suda – rok 20. dana,</w:t>
      </w:r>
    </w:p>
    <w:p w:rsidRDefault="00314F04" w:rsidP="00314F04" w:rsidR="00314F04" w:rsidRPr="00314F04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14F04">
        <w:rPr>
          <w:rFonts w:cs="Times New Roman" w:eastAsia="Times New Roman"/>
          <w:lang w:eastAsia="hr-HR"/>
        </w:rPr>
        <w:t>sudski registar – nakon pravomoćnosti</w:t>
      </w:r>
    </w:p>
    <w:p w:rsidRDefault="00314F04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314F04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F04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3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St-1601/2015-5</izvorni_sadrzaj>
    <derivirana_varijabla naziv="DomainObject.Oznaka_1">St-1601/2015-5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St-1601/2015</izvorni_sadrzaj>
    <derivirana_varijabla naziv="DomainObject.Predmet.OznakaBroj_1">St-1601/2015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OPUSCULUM d.o.o. za usluge "u likvidaciji"</izvorni_sadrzaj>
    <derivirana_varijabla naziv="DomainObject.Predmet.ProtustrankaFormated_1">  OPUSCULUM d.o.o. za usluge "u likvidaciji"</derivirana_varijabla>
  </DomainObject.Predmet.ProtustrankaFormated>
  <DomainObject.Predmet.ProtustrankaFormatedOIB>
    <izvorni_sadrzaj>  OPUSCULUM d.o.o. za usluge "u likvidaciji", OIB 91851902685</izvorni_sadrzaj>
    <derivirana_varijabla naziv="DomainObject.Predmet.ProtustrankaFormatedOIB_1">  OPUSCULUM d.o.o. za usluge "u likvidaciji", OIB 91851902685</derivirana_varijabla>
  </DomainObject.Predmet.ProtustrankaFormatedOIB>
  <DomainObject.Predmet.ProtustrankaFormatedWithAdress>
    <izvorni_sadrzaj> OPUSCULUM d.o.o. za usluge "u likvidaciji", Krešimirova 14/b, 21210 Vranjic</izvorni_sadrzaj>
    <derivirana_varijabla naziv="DomainObject.Predmet.ProtustrankaFormatedWithAdress_1"> OPUSCULUM d.o.o. za usluge "u likvidaciji", Krešimirova 14/b, 21210 Vranjic</derivirana_varijabla>
  </DomainObject.Predmet.ProtustrankaFormatedWithAdress>
  <DomainObject.Predmet.ProtustrankaFormatedWithAdressOIB>
    <izvorni_sadrzaj> OPUSCULUM d.o.o. za usluge "u likvidaciji", OIB 91851902685, Krešimirova 14/b, 21210 Vranjic</izvorni_sadrzaj>
    <derivirana_varijabla naziv="DomainObject.Predmet.ProtustrankaFormatedWithAdressOIB_1"> OPUSCULUM d.o.o. za usluge "u likvidaciji", OIB 91851902685, Krešimirova 14/b, 21210 Vranjic</derivirana_varijabla>
  </DomainObject.Predmet.ProtustrankaFormatedWithAdressOIB>
  <DomainObject.Predmet.ProtustrankaWithAdress>
    <izvorni_sadrzaj>OPUSCULUM d.o.o. za usluge "u likvidaciji" Krešimirova 14/b, 21210 Vranjic</izvorni_sadrzaj>
    <derivirana_varijabla naziv="DomainObject.Predmet.ProtustrankaWithAdress_1">OPUSCULUM d.o.o. za usluge "u likvidaciji" Krešimirova 14/b, 21210 Vranjic</derivirana_varijabla>
  </DomainObject.Predmet.ProtustrankaWithAdress>
  <DomainObject.Predmet.ProtustrankaWithAdressOIB>
    <izvorni_sadrzaj>OPUSCULUM d.o.o. za usluge "u likvidaciji", OIB 91851902685, Krešimirova 14/b, 21210 Vranjic</izvorni_sadrzaj>
    <derivirana_varijabla naziv="DomainObject.Predmet.ProtustrankaWithAdressOIB_1">OPUSCULUM d.o.o. za usluge "u likvidaciji", OIB 91851902685, Krešimirova 14/b, 21210 Vranjic</derivirana_varijabla>
  </DomainObject.Predmet.ProtustrankaWithAdressOIB>
  <DomainObject.Predmet.ProtustrankaNazivFormated>
    <izvorni_sadrzaj>OPUSCULUM d.o.o. za usluge "u likvidaciji"</izvorni_sadrzaj>
    <derivirana_varijabla naziv="DomainObject.Predmet.ProtustrankaNazivFormated_1">OPUSCULUM d.o.o. za usluge "u likvidaciji"</derivirana_varijabla>
  </DomainObject.Predmet.ProtustrankaNazivFormated>
  <DomainObject.Predmet.ProtustrankaNazivFormatedOIB>
    <izvorni_sadrzaj>OPUSCULUM d.o.o. za usluge "u likvidaciji", OIB 91851902685</izvorni_sadrzaj>
    <derivirana_varijabla naziv="DomainObject.Predmet.ProtustrankaNazivFormatedOIB_1">OPUSCULUM d.o.o. za usluge "u likvidaciji", OIB 91851902685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187892.18</izvorni_sadrzaj>
    <derivirana_varijabla naziv="DomainObject.Predmet.TrenutnaVrijednost_1">187892.18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OPUSCULUM d.o.o. za usluge "u likvidaciji"</item>
    </izvorni_sadrzaj>
    <derivirana_varijabla naziv="DomainObject.Predmet.ProtuStrankaListFormated_1">
      <item>OPUSCULUM d.o.o. za usluge "u likvidaciji"</item>
    </derivirana_varijabla>
  </DomainObject.Predmet.ProtuStrankaListFormated>
  <DomainObject.Predmet.ProtuStrankaListFormatedOIB>
    <izvorni_sadrzaj>
      <item>OPUSCULUM d.o.o. za usluge "u likvidaciji", OIB 91851902685</item>
    </izvorni_sadrzaj>
    <derivirana_varijabla naziv="DomainObject.Predmet.ProtuStrankaListFormatedOIB_1">
      <item>OPUSCULUM d.o.o. za usluge "u likvidaciji", OIB 91851902685</item>
    </derivirana_varijabla>
  </DomainObject.Predmet.ProtuStrankaListFormatedOIB>
  <DomainObject.Predmet.ProtuStrankaListFormatedWithAdress>
    <izvorni_sadrzaj>
      <item>OPUSCULUM d.o.o. za usluge "u likvidaciji", Krešimirova 14/b, 21210 Vranjic</item>
    </izvorni_sadrzaj>
    <derivirana_varijabla naziv="DomainObject.Predmet.ProtuStrankaListFormatedWithAdress_1">
      <item>OPUSCULUM d.o.o. za usluge "u likvidaciji", Krešimirova 14/b, 21210 Vranjic</item>
    </derivirana_varijabla>
  </DomainObject.Predmet.ProtuStrankaListFormatedWithAdress>
  <DomainObject.Predmet.ProtuStrankaListFormatedWithAdressOIB>
    <izvorni_sadrzaj>
      <item>OPUSCULUM d.o.o. za usluge "u likvidaciji", OIB 91851902685, Krešimirova 14/b, 21210 Vranjic</item>
    </izvorni_sadrzaj>
    <derivirana_varijabla naziv="DomainObject.Predmet.ProtuStrankaListFormatedWithAdressOIB_1">
      <item>OPUSCULUM d.o.o. za usluge "u likvidaciji", OIB 91851902685, Krešimirova 14/b, 21210 Vranjic</item>
    </derivirana_varijabla>
  </DomainObject.Predmet.ProtuStrankaListFormatedWithAdressOIB>
  <DomainObject.Predmet.ProtuStrankaListNazivFormated>
    <izvorni_sadrzaj>
      <item>OPUSCULUM d.o.o. za usluge "u likvidaciji"</item>
    </izvorni_sadrzaj>
    <derivirana_varijabla naziv="DomainObject.Predmet.ProtuStrankaListNazivFormated_1">
      <item>OPUSCULUM d.o.o. za usluge "u likvidaciji"</item>
    </derivirana_varijabla>
  </DomainObject.Predmet.ProtuStrankaListNazivFormated>
  <DomainObject.Predmet.ProtuStrankaListNazivFormatedOIB>
    <izvorni_sadrzaj>
      <item>OPUSCULUM d.o.o. za usluge "u likvidaciji", OIB 91851902685</item>
    </izvorni_sadrzaj>
    <derivirana_varijabla naziv="DomainObject.Predmet.ProtuStrankaListNazivFormatedOIB_1">
      <item>OPUSCULUM d.o.o. za usluge "u likvidaciji", OIB 91851902685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St-1601/2015-5</izvorni_sadrzaj>
    <derivirana_varijabla naziv="DomainObject.PoslovniBrojDokumenta_1">St-1601/2015-5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OPUSCULUM d.o.o. za usluge "u likvidaciji"</izvorni_sadrzaj>
    <derivirana_varijabla naziv="DomainObject.Predmet.ProtustrankaIDrugi_1">OPUSCULUM d.o.o. za usluge "u likvidaciji"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OPUSCULUM d.o.o. za usluge "u likvidaciji", OIB 91851902685, Krešimirova 14/b, 21210 Vranjic</izvorni_sadrzaj>
    <derivirana_varijabla naziv="DomainObject.Predmet.ProtustrankaIDrugiAdressOIB_1">OPUSCULUM d.o.o. za usluge "u likvidaciji", OIB 91851902685, Krešimirova 14/b,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OPUSCULUM d.o.o. za usluge "u likvidaciji"</item>
      <item>FINANCIJSKA AGENCIJA RC SPLIT</item>
    </izvorni_sadrzaj>
    <derivirana_varijabla naziv="DomainObject.Predmet.SudioniciListNaziv_1">
      <item>OPUSCULUM d.o.o. za usluge "u likvidaciji"</item>
      <item>FINANCIJSKA AGENCIJA RC SPLIT</item>
    </derivirana_varijabla>
  </DomainObject.Predmet.SudioniciListNaziv>
  <DomainObject.Predmet.SudioniciListAdressOIB>
    <izvorni_sadrzaj>
      <item>OPUSCULUM d.o.o. za usluge "u likvidaciji", OIB 91851902685, Krešimirova 14/b,21210 Vranjic</item>
      <item>FINANCIJSKA AGENCIJA RC SPLIT, OIB 85821130368, Mažuranićevo šetalište 24b,21000 Split</item>
    </izvorni_sadrzaj>
    <derivirana_varijabla naziv="DomainObject.Predmet.SudioniciListAdressOIB_1">
      <item>OPUSCULUM d.o.o. za usluge "u likvidaciji", OIB 91851902685, Krešimirova 14/b,21210 Vranjic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ACF51-797A-4D58-8A7E-708E97287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789</properties:Words>
  <properties:Characters>4243</properties:Characters>
  <properties:Lines>120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2016-06-06T09:36:00Z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St-1601/2015-5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