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de02" w14:paraId="1cdde02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858DA">
        <w:t>2824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</w:t>
      </w:r>
      <w:r w:rsidR="00884D05">
        <w:t>Osijek</w:t>
      </w:r>
      <w:r>
        <w:t xml:space="preserve"> Podružnica </w:t>
      </w:r>
      <w:r w:rsidR="00884D05">
        <w:t>Osijek</w:t>
      </w:r>
      <w:r>
        <w:t xml:space="preserve">, </w:t>
      </w:r>
      <w:r w:rsidR="00884D05">
        <w:t xml:space="preserve">L. </w:t>
      </w:r>
      <w:proofErr w:type="spellStart"/>
      <w:r w:rsidR="00884D05">
        <w:t>Jägera</w:t>
      </w:r>
      <w:proofErr w:type="spellEnd"/>
      <w:r w:rsidR="00884D05">
        <w:t xml:space="preserve"> 3, Osijek</w:t>
      </w:r>
      <w:r w:rsidR="002A15EC">
        <w:t>,</w:t>
      </w:r>
      <w:r>
        <w:t xml:space="preserve"> za pokretanje skraćenog stečajnog postupka nad dužnikom </w:t>
      </w:r>
      <w:r w:rsidR="00112991" w:rsidRPr="00112991">
        <w:rPr>
          <w:b/>
        </w:rPr>
        <w:t>Z-</w:t>
      </w:r>
      <w:proofErr w:type="spellStart"/>
      <w:r w:rsidR="00112991" w:rsidRPr="00112991">
        <w:rPr>
          <w:b/>
        </w:rPr>
        <w:t>coop</w:t>
      </w:r>
      <w:proofErr w:type="spellEnd"/>
      <w:r w:rsidR="00112991" w:rsidRPr="00112991">
        <w:rPr>
          <w:b/>
        </w:rPr>
        <w:t xml:space="preserve"> j.d.o.o.</w:t>
      </w:r>
      <w:r w:rsidRPr="00294264">
        <w:rPr>
          <w:b/>
        </w:rPr>
        <w:t xml:space="preserve">, </w:t>
      </w:r>
      <w:r w:rsidR="00112991" w:rsidRPr="00112991">
        <w:rPr>
          <w:b/>
        </w:rPr>
        <w:t>Čepin</w:t>
      </w:r>
      <w:r w:rsidRPr="00294264">
        <w:rPr>
          <w:b/>
        </w:rPr>
        <w:t xml:space="preserve">, </w:t>
      </w:r>
      <w:r w:rsidR="00112991" w:rsidRPr="00112991">
        <w:rPr>
          <w:b/>
        </w:rPr>
        <w:t>Kralja Zvonimira 2</w:t>
      </w:r>
      <w:r w:rsidRPr="00294264">
        <w:rPr>
          <w:b/>
        </w:rPr>
        <w:t xml:space="preserve">, MBS: </w:t>
      </w:r>
      <w:r w:rsidR="00112991" w:rsidRPr="00112991">
        <w:rPr>
          <w:b/>
        </w:rPr>
        <w:t>030164065</w:t>
      </w:r>
      <w:r w:rsidRPr="00294264">
        <w:rPr>
          <w:b/>
        </w:rPr>
        <w:t xml:space="preserve">, OIB: </w:t>
      </w:r>
      <w:r w:rsidR="00112991" w:rsidRPr="00112991">
        <w:rPr>
          <w:b/>
        </w:rPr>
        <w:t>01747747814</w:t>
      </w:r>
      <w:r>
        <w:t xml:space="preserve">, temeljem članka 430. Stečajnog zakona („Narodne novine“ 71/15), dana </w:t>
      </w:r>
      <w:r w:rsidR="001D1B9C">
        <w:t>22</w:t>
      </w:r>
      <w:r w:rsidR="00884D05">
        <w:t xml:space="preserve">. </w:t>
      </w:r>
      <w:r w:rsidR="001D1B9C">
        <w:t xml:space="preserve">studenog </w:t>
      </w:r>
      <w:r>
        <w:t>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D515A" w:rsidRPr="00112991">
        <w:rPr>
          <w:b/>
        </w:rPr>
        <w:t>Z-</w:t>
      </w:r>
      <w:proofErr w:type="spellStart"/>
      <w:r w:rsidR="004D515A" w:rsidRPr="00112991">
        <w:rPr>
          <w:b/>
        </w:rPr>
        <w:t>coop</w:t>
      </w:r>
      <w:proofErr w:type="spellEnd"/>
      <w:r w:rsidR="004D515A" w:rsidRPr="00112991">
        <w:rPr>
          <w:b/>
        </w:rPr>
        <w:t xml:space="preserve"> j.d.o.o.</w:t>
      </w:r>
      <w:r w:rsidR="004D515A" w:rsidRPr="00294264">
        <w:rPr>
          <w:b/>
        </w:rPr>
        <w:t xml:space="preserve">, </w:t>
      </w:r>
      <w:r w:rsidR="004D515A" w:rsidRPr="00112991">
        <w:rPr>
          <w:b/>
        </w:rPr>
        <w:t>Čepin</w:t>
      </w:r>
      <w:r w:rsidR="004D515A" w:rsidRPr="00294264">
        <w:rPr>
          <w:b/>
        </w:rPr>
        <w:t xml:space="preserve">, </w:t>
      </w:r>
      <w:r w:rsidR="004D515A" w:rsidRPr="00112991">
        <w:rPr>
          <w:b/>
        </w:rPr>
        <w:t>Kralja Zvonimira 2</w:t>
      </w:r>
      <w:r w:rsidR="004D515A" w:rsidRPr="00294264">
        <w:rPr>
          <w:b/>
        </w:rPr>
        <w:t xml:space="preserve">, MBS: </w:t>
      </w:r>
      <w:r w:rsidR="004D515A" w:rsidRPr="00112991">
        <w:rPr>
          <w:b/>
        </w:rPr>
        <w:t>030164065</w:t>
      </w:r>
      <w:r w:rsidR="004D515A" w:rsidRPr="00294264">
        <w:rPr>
          <w:b/>
        </w:rPr>
        <w:t xml:space="preserve">, OIB: </w:t>
      </w:r>
      <w:r w:rsidR="004D515A" w:rsidRPr="00112991">
        <w:rPr>
          <w:b/>
        </w:rPr>
        <w:t>01747747814</w:t>
      </w:r>
      <w:r>
        <w:t xml:space="preserve">, iznosi </w:t>
      </w:r>
      <w:r w:rsidR="004D515A">
        <w:t>16.433,29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4A26E4" w:rsidRPr="004A26E4">
        <w:t xml:space="preserve">Zlatko </w:t>
      </w:r>
      <w:proofErr w:type="spellStart"/>
      <w:r w:rsidR="004A26E4" w:rsidRPr="004A26E4">
        <w:t>Perošević</w:t>
      </w:r>
      <w:proofErr w:type="spellEnd"/>
      <w:r w:rsidR="004A26E4" w:rsidRPr="004A26E4">
        <w:t>, OIB: 05680006647</w:t>
      </w:r>
      <w:r>
        <w:t xml:space="preserve">, </w:t>
      </w:r>
      <w:r w:rsidR="004A26E4" w:rsidRPr="004A26E4">
        <w:t>Čepin, Kralja Zvonimira 2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11515E">
        <w:t>2</w:t>
      </w:r>
      <w:r w:rsidR="007E39FE">
        <w:t>8</w:t>
      </w:r>
      <w:r w:rsidR="004858DA">
        <w:t>24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1D1B9C">
        <w:t>22. studenog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56625D">
        <w:t>30</w:t>
      </w:r>
      <w:r w:rsidR="002D0B8E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11DD" w:rsidR="004F11DD">
      <w:r>
        <w:separator/>
      </w:r>
    </w:p>
  </w:endnote>
  <w:endnote w:id="0" w:type="continuationSeparator">
    <w:p w:rsidRDefault="004F11DD" w:rsidR="004F1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11DD" w:rsidR="004F11DD">
      <w:r>
        <w:separator/>
      </w:r>
    </w:p>
  </w:footnote>
  <w:footnote w:id="0" w:type="continuationSeparator">
    <w:p w:rsidRDefault="004F11DD" w:rsidR="004F1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2991"/>
    <w:rsid w:val="00113BA8"/>
    <w:rsid w:val="0011515E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1B9C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264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0B8E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4B3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58DA"/>
    <w:rsid w:val="0048747B"/>
    <w:rsid w:val="004938AC"/>
    <w:rsid w:val="004A076A"/>
    <w:rsid w:val="004A0D7B"/>
    <w:rsid w:val="004A1AFC"/>
    <w:rsid w:val="004A26E4"/>
    <w:rsid w:val="004A6A73"/>
    <w:rsid w:val="004A6F2C"/>
    <w:rsid w:val="004B0267"/>
    <w:rsid w:val="004B090C"/>
    <w:rsid w:val="004B490A"/>
    <w:rsid w:val="004C3969"/>
    <w:rsid w:val="004C57E1"/>
    <w:rsid w:val="004D515A"/>
    <w:rsid w:val="004D5A26"/>
    <w:rsid w:val="004D7275"/>
    <w:rsid w:val="004E0728"/>
    <w:rsid w:val="004E151F"/>
    <w:rsid w:val="004E1973"/>
    <w:rsid w:val="004E3C5C"/>
    <w:rsid w:val="004E466C"/>
    <w:rsid w:val="004F11DD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25D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3979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332F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39FE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84D05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000A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66EC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2D8B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D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2D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D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D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D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D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2D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D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D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D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2824</izvorni_sadrzaj>
    <derivirana_varijabla naziv="DomainObject.Predmet.Broj_1">2824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St-2824/2016</izvorni_sadrzaj>
    <derivirana_varijabla naziv="DomainObject.Predmet.OznakaBroj_1">St-2824/2016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Z-coop jednostavno društvo s ograničenom odgovornošću za trgovinu i usluge</izvorni_sadrzaj>
    <derivirana_varijabla naziv="DomainObject.Predmet.ProtustrankaFormated_1">  Z-coop jednostavno društvo s ograničenom odgovornošću za trgovinu i usluge</derivirana_varijabla>
  </DomainObject.Predmet.ProtustrankaFormated>
  <DomainObject.Predmet.ProtustrankaFormatedOIB>
    <izvorni_sadrzaj>  Z-coop jednostavno društvo s ograničenom odgovornošću za trgovinu i usluge, OIB 01747747814</izvorni_sadrzaj>
    <derivirana_varijabla naziv="DomainObject.Predmet.ProtustrankaFormatedOIB_1">  Z-coop jednostavno društvo s ograničenom odgovornošću za trgovinu i usluge, OIB 01747747814</derivirana_varijabla>
  </DomainObject.Predmet.ProtustrankaFormatedOIB>
  <DomainObject.Predmet.ProtustrankaFormatedWithAdress>
    <izvorni_sadrzaj> Z-coop jednostavno društvo s ograničenom odgovornošću za trgovinu i usluge, Kralja Zvonimira 2, 31431 Čepin</izvorni_sadrzaj>
    <derivirana_varijabla naziv="DomainObject.Predmet.ProtustrankaFormatedWithAdress_1"> Z-coop jednostavno društvo s ograničenom odgovornošću za trgovinu i usluge, Kralja Zvonimira 2, 31431 Čepin</derivirana_varijabla>
  </DomainObject.Predmet.ProtustrankaFormatedWithAdress>
  <DomainObject.Predmet.ProtustrankaFormatedWithAdressOIB>
    <izvorni_sadrzaj> Z-coop jednostavno društvo s ograničenom odgovornošću za trgovinu i usluge, OIB 01747747814, Kralja Zvonimira 2, 31431 Čepin</izvorni_sadrzaj>
    <derivirana_varijabla naziv="DomainObject.Predmet.ProtustrankaFormatedWithAdressOIB_1"> Z-coop jednostavno društvo s ograničenom odgovornošću za trgovinu i usluge, OIB 01747747814, Kralja Zvonimira 2, 31431 Čepin</derivirana_varijabla>
  </DomainObject.Predmet.ProtustrankaFormatedWithAdressOIB>
  <DomainObject.Predmet.ProtustrankaWithAdress>
    <izvorni_sadrzaj>Z-coop jednostavno društvo s ograničenom odgovornošću za trgovinu i usluge Kralja Zvonimira 2, 31431 Čepin</izvorni_sadrzaj>
    <derivirana_varijabla naziv="DomainObject.Predmet.ProtustrankaWithAdress_1">Z-coop jednostavno društvo s ograničenom odgovornošću za trgovinu i usluge Kralja Zvonimira 2, 31431 Čepin</derivirana_varijabla>
  </DomainObject.Predmet.ProtustrankaWithAdress>
  <DomainObject.Predmet.ProtustrankaWithAdressOIB>
    <izvorni_sadrzaj>Z-coop jednostavno društvo s ograničenom odgovornošću za trgovinu i usluge, OIB 01747747814, Kralja Zvonimira 2, 31431 Čepin</izvorni_sadrzaj>
    <derivirana_varijabla naziv="DomainObject.Predmet.ProtustrankaWithAdressOIB_1">Z-coop jednostavno društvo s ograničenom odgovornošću za trgovinu i usluge, OIB 01747747814, Kralja Zvonimira 2, 31431 Čepin</derivirana_varijabla>
  </DomainObject.Predmet.ProtustrankaWithAdressOIB>
  <DomainObject.Predmet.ProtustrankaNazivFormated>
    <izvorni_sadrzaj>Z-coop jednostavno društvo s ograničenom odgovornošću za trgovinu i usluge</izvorni_sadrzaj>
    <derivirana_varijabla naziv="DomainObject.Predmet.ProtustrankaNazivFormated_1">Z-coop jednostavno društvo s ograničenom odgovornošću za trgovinu i usluge</derivirana_varijabla>
  </DomainObject.Predmet.ProtustrankaNazivFormated>
  <DomainObject.Predmet.ProtustrankaNazivFormatedOIB>
    <izvorni_sadrzaj>Z-coop jednostavno društvo s ograničenom odgovornošću za trgovinu i usluge, OIB 01747747814</izvorni_sadrzaj>
    <derivirana_varijabla naziv="DomainObject.Predmet.ProtustrankaNazivFormatedOIB_1">Z-coop jednostavno društvo s ograničenom odgovornošću za trgovinu i usluge, OIB 01747747814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Z-coop jednostavno društvo s ograničenom odgovornošću za trgovinu i usluge</item>
    </izvorni_sadrzaj>
    <derivirana_varijabla naziv="DomainObject.Predmet.ProtuStrankaListFormated_1">
      <item>Z-coop jednostavno društvo s ograničenom odgovornošću za trgovinu i usluge</item>
    </derivirana_varijabla>
  </DomainObject.Predmet.ProtuStrankaListFormated>
  <DomainObject.Predmet.ProtuStrankaListFormatedOIB>
    <izvorni_sadrzaj>
      <item>Z-coop jednostavno društvo s ograničenom odgovornošću za trgovinu i usluge, OIB 01747747814</item>
    </izvorni_sadrzaj>
    <derivirana_varijabla naziv="DomainObject.Predmet.ProtuStrankaListFormatedOIB_1">
      <item>Z-coop jednostavno društvo s ograničenom odgovornošću za trgovinu i usluge, OIB 01747747814</item>
    </derivirana_varijabla>
  </DomainObject.Predmet.ProtuStrankaListFormatedOIB>
  <DomainObject.Predmet.ProtuStrankaListFormatedWithAdress>
    <izvorni_sadrzaj>
      <item>Z-coop jednostavno društvo s ograničenom odgovornošću za trgovinu i usluge, Kralja Zvonimira 2, 31431 Čepin</item>
    </izvorni_sadrzaj>
    <derivirana_varijabla naziv="DomainObject.Predmet.ProtuStrankaListFormatedWithAdress_1">
      <item>Z-coop jednostavno društvo s ograničenom odgovornošću za trgovinu i usluge, Kralja Zvonimira 2, 31431 Čepin</item>
    </derivirana_varijabla>
  </DomainObject.Predmet.ProtuStrankaListFormatedWithAdress>
  <DomainObject.Predmet.ProtuStrankaListFormatedWithAdressOIB>
    <izvorni_sadrzaj>
      <item>Z-coop jednostavno društvo s ograničenom odgovornošću za trgovinu i usluge, OIB 01747747814, Kralja Zvonimira 2, 31431 Čepin</item>
    </izvorni_sadrzaj>
    <derivirana_varijabla naziv="DomainObject.Predmet.ProtuStrankaListFormatedWithAdressOIB_1">
      <item>Z-coop jednostavno društvo s ograničenom odgovornošću za trgovinu i usluge, OIB 01747747814, Kralja Zvonimira 2, 31431 Čepin</item>
    </derivirana_varijabla>
  </DomainObject.Predmet.ProtuStrankaListFormatedWithAdressOIB>
  <DomainObject.Predmet.ProtuStrankaListNazivFormated>
    <izvorni_sadrzaj>
      <item>Z-coop jednostavno društvo s ograničenom odgovornošću za trgovinu i usluge</item>
    </izvorni_sadrzaj>
    <derivirana_varijabla naziv="DomainObject.Predmet.ProtuStrankaListNazivFormated_1">
      <item>Z-coop jednostavno društvo s ograničenom odgovornošću za trgovinu i usluge</item>
    </derivirana_varijabla>
  </DomainObject.Predmet.ProtuStrankaListNazivFormated>
  <DomainObject.Predmet.ProtuStrankaListNazivFormatedOIB>
    <izvorni_sadrzaj>
      <item>Z-coop jednostavno društvo s ograničenom odgovornošću za trgovinu i usluge, OIB 01747747814</item>
    </izvorni_sadrzaj>
    <derivirana_varijabla naziv="DomainObject.Predmet.ProtuStrankaListNazivFormatedOIB_1">
      <item>Z-coop jednostavno društvo s ograničenom odgovornošću za trgovinu i usluge, OIB 01747747814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Z-coop jednostavno društvo s ograničenom odgovornošću za trgovinu i usluge</izvorni_sadrzaj>
    <derivirana_varijabla naziv="DomainObject.Predmet.ProtustrankaIDrugi_1">Z-coop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Z-coop jednostavno društvo s ograničenom odgovornošću za trgovinu i usluge, OIB 01747747814, Kralja Zvonimira 2, 31431 Čepin</izvorni_sadrzaj>
    <derivirana_varijabla naziv="DomainObject.Predmet.ProtustrankaIDrugiAdressOIB_1">Z-coop jednostavno društvo s ograničenom odgovornošću za trgovinu i usluge, OIB 01747747814, Kralja Zvonimira 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Z-coop jednostavno društvo s ograničenom odgovornošću za trgovinu i usluge</item>
    </izvorni_sadrzaj>
    <derivirana_varijabla naziv="DomainObject.Predmet.SudioniciListNaziv_1">
      <item>FINA RC OSIJEK</item>
      <item>Z-coop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Z-coop jednostavno društvo s ograničenom odgovornošću za trgovinu i usluge, OIB 01747747814, Kralja Zvonimira 2,31431 Čepin</item>
    </izvorni_sadrzaj>
    <derivirana_varijabla naziv="DomainObject.Predmet.SudioniciListAdressOIB_1">
      <item>FINA RC OSIJEK, OIB 85821130368</item>
      <item>Z-coop jednostavno društvo s ograničenom odgovornošću za trgovinu i usluge, OIB 01747747814, Kralja Zvonimira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01747747814</item>
    </izvorni_sadrzaj>
    <derivirana_varijabla naziv="DomainObject.Predmet.SudioniciListNazivOIB_1">
      <item>, OIB 85821130368</item>
      <item>, OIB 01747747814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1911</properties:Characters>
  <properties:Lines>47</properties:Lines>
  <properties:Paragraphs>16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2016-11-22T07:00:00Z</dcterms:modified>
  <cp:revision>75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