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9e772" w14:paraId="6f9e772" w:rsidRDefault="006764AA" w:rsidP="006764AA" w:rsidR="006764AA" w:rsidRPr="00B27743">
      <w:pPr>
        <w:jc w:val="right"/>
        <w15:collapsed w:val="false"/>
        <w:rPr>
          <w:b/>
        </w:rPr>
      </w:pPr>
      <w:bookmarkStart w:name="_GoBack" w:id="0"/>
      <w:bookmarkEnd w:id="0"/>
      <w:r w:rsidRPr="00B27743">
        <w:rPr>
          <w:b/>
        </w:rPr>
        <w:t xml:space="preserve">   Posl. br. 18 St-</w:t>
      </w:r>
      <w:r w:rsidR="003C7EEA" w:rsidRPr="00B27743">
        <w:rPr>
          <w:b/>
        </w:rPr>
        <w:t>17</w:t>
      </w:r>
      <w:r w:rsidR="00334A25">
        <w:rPr>
          <w:b/>
        </w:rPr>
        <w:t>2</w:t>
      </w:r>
      <w:r w:rsidR="003C7EEA" w:rsidRPr="00B27743">
        <w:rPr>
          <w:b/>
        </w:rPr>
        <w:t>/2016</w:t>
      </w:r>
    </w:p>
    <w:p w:rsidRDefault="00D57A11" w:rsidP="00D57A11" w:rsidR="00D57A11" w:rsidRPr="00B27743"/>
    <w:p w:rsidRDefault="00D57A11" w:rsidP="00D57A11" w:rsidR="00D57A11" w:rsidRPr="00B27743">
      <w:pPr>
        <w:rPr>
          <w:b/>
        </w:rPr>
      </w:pPr>
    </w:p>
    <w:p w:rsidRDefault="00F203A3" w:rsidP="00D57A11" w:rsidR="00F203A3" w:rsidRPr="00B27743">
      <w:pPr>
        <w:rPr>
          <w:b/>
        </w:rPr>
      </w:pPr>
    </w:p>
    <w:p w:rsidRDefault="00471B2D" w:rsidP="00D57A11" w:rsidR="00F203A3" w:rsidRPr="00B27743">
      <w:pPr>
        <w:rPr>
          <w:b/>
        </w:rPr>
      </w:pPr>
      <w:r>
        <w:rPr>
          <w:b/>
        </w:rPr>
        <w:t xml:space="preserve">             </w:t>
      </w:r>
      <w:r>
        <w:rPr>
          <w:b/>
          <w:noProof/>
        </w:rPr>
        <w:drawing>
          <wp:inline distR="0" distL="0" distB="0" distT="0">
            <wp:extent cy="907085" cx="702259"/>
            <wp:effectExtent b="762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7085" cx="702259"/>
                    </a:xfrm>
                    <a:prstGeom prst="rect">
                      <a:avLst/>
                    </a:prstGeom>
                    <a:noFill/>
                  </pic:spPr>
                </pic:pic>
              </a:graphicData>
            </a:graphic>
          </wp:inline>
        </w:drawing>
      </w:r>
    </w:p>
    <w:p w:rsidRDefault="00F203A3" w:rsidP="00D57A11" w:rsidR="00F203A3" w:rsidRPr="00B27743">
      <w:pPr>
        <w:rPr>
          <w:b/>
        </w:rPr>
      </w:pPr>
    </w:p>
    <w:p w:rsidRDefault="00D57A11" w:rsidP="00D57A11" w:rsidR="00D57A11" w:rsidRPr="00B27743">
      <w:pPr>
        <w:rPr>
          <w:b/>
        </w:rPr>
      </w:pPr>
      <w:r w:rsidRPr="00B27743">
        <w:rPr>
          <w:b/>
        </w:rPr>
        <w:t>REPUBLIKA HRVATSKA</w:t>
      </w:r>
    </w:p>
    <w:p w:rsidRDefault="00D57A11" w:rsidP="00D57A11" w:rsidR="00D57A11" w:rsidRPr="00B27743">
      <w:pPr>
        <w:rPr>
          <w:b/>
        </w:rPr>
      </w:pPr>
      <w:r w:rsidRPr="00B27743">
        <w:rPr>
          <w:b/>
        </w:rPr>
        <w:t>TRGOVAČKI SUD U SPLITU</w:t>
      </w:r>
    </w:p>
    <w:p w:rsidRDefault="00D57A11" w:rsidP="00D57A11" w:rsidR="00D57A11" w:rsidRPr="00B27743">
      <w:pPr>
        <w:rPr>
          <w:b/>
        </w:rPr>
      </w:pPr>
      <w:r w:rsidRPr="00B27743">
        <w:rPr>
          <w:b/>
        </w:rPr>
        <w:t>STALNA SLUŽBA U DUBROVNIKU</w:t>
      </w:r>
    </w:p>
    <w:p w:rsidRDefault="00442F88" w:rsidP="00D57A11" w:rsidR="00D57A11" w:rsidRPr="00B27743">
      <w:pPr>
        <w:rPr>
          <w:b/>
        </w:rPr>
      </w:pPr>
      <w:r w:rsidRPr="00B27743">
        <w:rPr>
          <w:b/>
        </w:rPr>
        <w:t xml:space="preserve">Dubrovnik, </w:t>
      </w:r>
      <w:r w:rsidR="00D57A11" w:rsidRPr="00B27743">
        <w:rPr>
          <w:b/>
        </w:rPr>
        <w:t>Dr. Ante Starčevića 23</w:t>
      </w:r>
    </w:p>
    <w:p w:rsidRDefault="00D57A11" w:rsidP="00D57A11" w:rsidR="00D57A11" w:rsidRPr="00B27743"/>
    <w:p w:rsidRDefault="00D57A11" w:rsidP="00D57A11" w:rsidR="00D57A11" w:rsidRPr="00B27743"/>
    <w:p w:rsidRDefault="00442F88" w:rsidP="00D57A11" w:rsidR="00442F88" w:rsidRPr="00B27743"/>
    <w:p w:rsidRDefault="003C7EEA" w:rsidP="003C7EEA" w:rsidR="00442F88" w:rsidRPr="00B27743">
      <w:pPr>
        <w:jc w:val="center"/>
        <w:rPr>
          <w:b/>
        </w:rPr>
      </w:pPr>
      <w:r w:rsidRPr="00B27743">
        <w:rPr>
          <w:b/>
        </w:rPr>
        <w:t>R E P U B L I K A  H R V A T S K A</w:t>
      </w:r>
    </w:p>
    <w:p w:rsidRDefault="00D57A11" w:rsidP="00D57A11" w:rsidR="00D57A11" w:rsidRPr="00B27743">
      <w:pPr>
        <w:jc w:val="center"/>
        <w:rPr>
          <w:b/>
        </w:rPr>
      </w:pPr>
      <w:r w:rsidRPr="00B27743">
        <w:rPr>
          <w:b/>
        </w:rPr>
        <w:t>R J E Š E N J E</w:t>
      </w:r>
    </w:p>
    <w:p w:rsidRDefault="00D57A11" w:rsidP="00D57A11" w:rsidR="00D57A11" w:rsidRPr="00B27743"/>
    <w:p w:rsidRDefault="00D57A11" w:rsidP="00F203A3" w:rsidR="00D57A11" w:rsidRPr="00B27743">
      <w:pPr>
        <w:ind w:firstLine="708"/>
        <w:jc w:val="both"/>
      </w:pPr>
      <w:r w:rsidRPr="00B27743">
        <w:t xml:space="preserve">Trgovački sud u Splitu, Stalna služba u Dubrovniku, u ime Republike Hrvatske, po stečajnom sucu tog suda </w:t>
      </w:r>
      <w:r w:rsidR="006764AA" w:rsidRPr="00B27743">
        <w:t>Katarini Franković</w:t>
      </w:r>
      <w:r w:rsidRPr="00B27743">
        <w:t>, kao sucu pojedincu,</w:t>
      </w:r>
      <w:r w:rsidR="003C7EEA" w:rsidRPr="00B27743">
        <w:t xml:space="preserve"> odlučujući po prijedlogu FINANCIJSKA AGENCIJA, RC Split, Podružnica Dubrovnik,</w:t>
      </w:r>
      <w:r w:rsidRPr="00B27743">
        <w:t xml:space="preserve"> u stečajnom postupku nad </w:t>
      </w:r>
      <w:r w:rsidR="00334A25" w:rsidRPr="00334A25">
        <w:t>PLO AUR d.o.o. za građevinu, trgovinu i turizam, Nova Mokošica, Između dolaca 18, MBS: 0900262213, OIB: 08621797654</w:t>
      </w:r>
      <w:r w:rsidRPr="00B27743">
        <w:t xml:space="preserve">, dana </w:t>
      </w:r>
      <w:r w:rsidR="003C7EEA" w:rsidRPr="00B27743">
        <w:t>15</w:t>
      </w:r>
      <w:r w:rsidR="006764AA" w:rsidRPr="00B27743">
        <w:t xml:space="preserve">. </w:t>
      </w:r>
      <w:r w:rsidR="003C7EEA" w:rsidRPr="00B27743">
        <w:t>veljače  2016</w:t>
      </w:r>
      <w:r w:rsidRPr="00B27743">
        <w:t>. godine</w:t>
      </w:r>
    </w:p>
    <w:p w:rsidRDefault="00D57A11" w:rsidP="00D57A11" w:rsidR="00D57A11" w:rsidRPr="00B27743"/>
    <w:p w:rsidRDefault="00D57A11" w:rsidP="00D57A11" w:rsidR="00D57A11" w:rsidRPr="00B27743">
      <w:pPr>
        <w:jc w:val="center"/>
        <w:rPr>
          <w:b/>
        </w:rPr>
      </w:pPr>
      <w:r w:rsidRPr="00B27743">
        <w:rPr>
          <w:b/>
        </w:rPr>
        <w:t>r i j e š i o      j e</w:t>
      </w:r>
    </w:p>
    <w:p w:rsidRDefault="00D57A11" w:rsidP="00D57A11" w:rsidR="00D57A11" w:rsidRPr="00B27743"/>
    <w:p w:rsidRDefault="00D57A11" w:rsidP="00EE4C5A" w:rsidR="00D57A11" w:rsidRPr="00B27743">
      <w:pPr>
        <w:ind w:hanging="705" w:left="705"/>
        <w:jc w:val="both"/>
      </w:pPr>
      <w:r w:rsidRPr="00B27743">
        <w:rPr>
          <w:b/>
        </w:rPr>
        <w:t>I.</w:t>
      </w:r>
      <w:r w:rsidRPr="00B27743">
        <w:tab/>
        <w:t xml:space="preserve">Otvara se stečajni postupak nad stečajnim dužnikom </w:t>
      </w:r>
      <w:r w:rsidR="00334A25" w:rsidRPr="00334A25">
        <w:t>PLO AUR d.o.o. za građevinu, trgovinu i turizam, Nova Mokošica, Između dolaca 18, MBS: 0900262213, OIB: 08621797654</w:t>
      </w:r>
      <w:r w:rsidR="006764AA" w:rsidRPr="00B27743">
        <w:t>.</w:t>
      </w:r>
    </w:p>
    <w:p w:rsidRDefault="00D57A11" w:rsidP="00D57A11" w:rsidR="00D57A11" w:rsidRPr="00B27743"/>
    <w:p w:rsidRDefault="00D57A11" w:rsidP="00EE4C5A" w:rsidR="00D57A11" w:rsidRPr="00B27743">
      <w:pPr>
        <w:ind w:hanging="705" w:left="705"/>
        <w:jc w:val="both"/>
      </w:pPr>
      <w:r w:rsidRPr="00B27743">
        <w:rPr>
          <w:b/>
        </w:rPr>
        <w:t>II.</w:t>
      </w:r>
      <w:r w:rsidRPr="00B27743">
        <w:tab/>
        <w:t xml:space="preserve">Stečajnim upraviteljem imenuje se </w:t>
      </w:r>
      <w:r w:rsidR="00334A25">
        <w:t>Milan Ljubičić</w:t>
      </w:r>
      <w:r w:rsidR="003C7EEA" w:rsidRPr="00B27743">
        <w:t xml:space="preserve">, </w:t>
      </w:r>
      <w:r w:rsidR="00334A25">
        <w:t>Kolan, Šimuni 142</w:t>
      </w:r>
      <w:r w:rsidR="003C7EEA" w:rsidRPr="00B27743">
        <w:t xml:space="preserve">, OIB: </w:t>
      </w:r>
      <w:r w:rsidR="00334A25">
        <w:t>87161295116</w:t>
      </w:r>
      <w:r w:rsidRPr="00B27743">
        <w:t>.</w:t>
      </w:r>
    </w:p>
    <w:p w:rsidRDefault="00D57A11" w:rsidP="00D57A11" w:rsidR="00D57A11" w:rsidRPr="00B27743"/>
    <w:p w:rsidRDefault="00D57A11" w:rsidP="003C7EEA" w:rsidR="003C7EEA" w:rsidRPr="00B27743">
      <w:pPr>
        <w:ind w:hanging="705" w:left="705"/>
        <w:jc w:val="both"/>
      </w:pPr>
      <w:r w:rsidRPr="00B27743">
        <w:rPr>
          <w:b/>
        </w:rPr>
        <w:t>III.</w:t>
      </w:r>
      <w:r w:rsidRPr="00B27743">
        <w:tab/>
      </w:r>
      <w:r w:rsidR="003C7EEA" w:rsidRPr="00B27743">
        <w:t>Pozivaju se vjerovnici stečajnog dužnika u roku 60 dana od dana objave ovog rješenja, sukladno čl. 257. Stečajnog zakona</w:t>
      </w:r>
      <w:r w:rsidR="00F77CC7" w:rsidRPr="00B27743">
        <w:t xml:space="preserve"> (Narodne novine br. 71/15, dalje u tekstu SZ)</w:t>
      </w:r>
      <w:r w:rsidR="003C7EEA" w:rsidRPr="00B27743">
        <w:t xml:space="preserve">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C7EEA" w:rsidP="00F77CC7" w:rsidR="003C7EEA" w:rsidRPr="00B27743">
      <w:pPr>
        <w:ind w:left="705"/>
        <w:jc w:val="both"/>
      </w:pPr>
      <w:r w:rsidRPr="00B27743">
        <w:t xml:space="preserve">Pozivaju se razlučni vjerovnici u roku 60 dana od dana objave ovog rješenja obavijestiti stečajnog upravitelja o svom razlučnom pravu, pravnoj osnovi razlučnog </w:t>
      </w:r>
      <w:r w:rsidRPr="00B27743">
        <w:lastRenderedPageBreak/>
        <w:t>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3C7EEA" w:rsidP="003C7EEA" w:rsidR="003C7EEA" w:rsidRPr="00B27743">
      <w:pPr>
        <w:ind w:hanging="705" w:left="705"/>
        <w:jc w:val="both"/>
      </w:pPr>
      <w:r w:rsidRPr="00B27743">
        <w:t xml:space="preserve"> </w:t>
      </w:r>
    </w:p>
    <w:p w:rsidRDefault="003C7EEA" w:rsidP="003C7EEA" w:rsidR="003C7EEA" w:rsidRPr="00B27743">
      <w:pPr>
        <w:ind w:hanging="705" w:left="705"/>
        <w:jc w:val="both"/>
      </w:pPr>
      <w:r w:rsidRPr="00B27743">
        <w:rPr>
          <w:b/>
        </w:rPr>
        <w:t>VI.</w:t>
      </w:r>
      <w:r w:rsidRPr="00B27743">
        <w:tab/>
        <w:t xml:space="preserve">Ročište za ispitivanje prijavljenih potraživanja vjerovnika zakazuje se za dan </w:t>
      </w:r>
      <w:r w:rsidR="00334A25">
        <w:rPr>
          <w:b/>
        </w:rPr>
        <w:t>27</w:t>
      </w:r>
      <w:r w:rsidRPr="00B27743">
        <w:rPr>
          <w:b/>
        </w:rPr>
        <w:t xml:space="preserve">. </w:t>
      </w:r>
      <w:r w:rsidR="00334A25">
        <w:rPr>
          <w:b/>
        </w:rPr>
        <w:t>travnj</w:t>
      </w:r>
      <w:r w:rsidRPr="00B27743">
        <w:rPr>
          <w:b/>
        </w:rPr>
        <w:t xml:space="preserve">a 2016. godine u </w:t>
      </w:r>
      <w:r w:rsidR="00334A25">
        <w:rPr>
          <w:b/>
        </w:rPr>
        <w:t>11</w:t>
      </w:r>
      <w:r w:rsidRPr="00B27743">
        <w:rPr>
          <w:b/>
        </w:rPr>
        <w:t>,00 sati,</w:t>
      </w:r>
      <w:r w:rsidRPr="00B27743">
        <w:t xml:space="preserve"> sve u zgradi ovog suda u Dubrovniku, Dr. A. Starčevića 23, sudnica 2. Nakon ispitnog ročišta održat će se izvještajno ročište. </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VII.</w:t>
      </w:r>
      <w:r w:rsidRPr="00B27743">
        <w:tab/>
        <w:t>Otvaranje stečajnog  postupka upisat će se u registar Trgovačkog suda u Splitu, Stalna služba u Dubrovniku i u zemljišne knjige Općinskog suda u Dubrovniku</w:t>
      </w:r>
      <w:r w:rsidR="00E549EE">
        <w:t xml:space="preserve"> i upisnik Lučke kapetanije Dubrovnik</w:t>
      </w:r>
      <w:r w:rsidRPr="00B27743">
        <w:t>.</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VIII.</w:t>
      </w:r>
      <w:r w:rsidRPr="00B27743">
        <w:tab/>
        <w:t xml:space="preserve">Stečajni postupak nad stečajnim dužnikom </w:t>
      </w:r>
      <w:r w:rsidR="00334A25" w:rsidRPr="00334A25">
        <w:t>PLO AUR d.o.o. za građevinu, trgovinu i turizam, Nova Mokošica, Između dolaca 18, MBS: 0900262213, OIB: 08621797654</w:t>
      </w:r>
      <w:r w:rsidRPr="00B27743">
        <w:t>, otvara se 15. veljače 2016. godine u 1</w:t>
      </w:r>
      <w:r w:rsidR="00FE6A48" w:rsidRPr="00B27743">
        <w:t>5</w:t>
      </w:r>
      <w:r w:rsidRPr="00B27743">
        <w:t>,00 sati i istog trenutka rješenje o otvaranju stečajnog postupka objavit će se na oglasnoj ploči suda.</w:t>
      </w:r>
      <w:r w:rsidRPr="00B27743">
        <w:tab/>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FE6A48" w:rsidRPr="00B27743">
        <w:t>17</w:t>
      </w:r>
      <w:r w:rsidR="00334A25">
        <w:t>2</w:t>
      </w:r>
      <w:r w:rsidRPr="00B27743">
        <w:t xml:space="preserve">-2016, te dokaz o izvršenoj uplati dostaviti u spis, a obustavu dalje pljenidbe ako iznos predujma nije zaplijenjen u cijelosti. </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FE6A48" w:rsidR="003C7EEA" w:rsidRPr="00B27743">
      <w:pPr>
        <w:ind w:hanging="705" w:left="705"/>
        <w:jc w:val="center"/>
        <w:rPr>
          <w:b/>
        </w:rPr>
      </w:pPr>
      <w:r w:rsidRPr="00B27743">
        <w:rPr>
          <w:b/>
        </w:rPr>
        <w:t>Obrazloženje</w:t>
      </w:r>
    </w:p>
    <w:p w:rsidRDefault="003C7EEA" w:rsidP="003C7EEA" w:rsidR="003C7EEA" w:rsidRPr="00B27743">
      <w:pPr>
        <w:ind w:hanging="705" w:left="705"/>
        <w:jc w:val="both"/>
      </w:pPr>
    </w:p>
    <w:p w:rsidRDefault="006133F6" w:rsidP="00FE6A48" w:rsidR="003C7EEA" w:rsidRPr="00B27743">
      <w:pPr>
        <w:ind w:firstLine="705"/>
        <w:jc w:val="both"/>
      </w:pPr>
      <w:r>
        <w:t>Rješenjem ovog suda</w:t>
      </w:r>
      <w:r w:rsidR="003C7EEA" w:rsidRPr="00B27743">
        <w:t xml:space="preserve"> poslovni broj</w:t>
      </w:r>
      <w:r>
        <w:t xml:space="preserve"> St-</w:t>
      </w:r>
      <w:r w:rsidR="00334A25">
        <w:t>1206</w:t>
      </w:r>
      <w:r>
        <w:t>/2015</w:t>
      </w:r>
      <w:r w:rsidR="003C7EEA" w:rsidRPr="00B27743">
        <w:t xml:space="preserve"> od 1</w:t>
      </w:r>
      <w:r w:rsidR="00774FA0">
        <w:t>4</w:t>
      </w:r>
      <w:r w:rsidR="003C7EEA" w:rsidRPr="00B27743">
        <w:t xml:space="preserve">. siječnja 2016. godine obustavljen je skraćeni stečajni postupak nad dužnikom i pokrenut postupak radi utvrđivanja uvjeta za otvaranje stečajnog postupka nad dužnikom </w:t>
      </w:r>
      <w:r w:rsidR="00334A25" w:rsidRPr="00334A25">
        <w:t>PLO AUR d.o.o. za građevinu, trgovinu i turizam, Nova Mokošica, Između dolaca 18, MBS: 0900262213, OIB: 08621797654</w:t>
      </w:r>
      <w:r w:rsidR="003C7EEA" w:rsidRPr="00B27743">
        <w:t>.</w:t>
      </w:r>
    </w:p>
    <w:p w:rsidRDefault="00FE6A48" w:rsidP="00FE6A48" w:rsidR="00FE6A48" w:rsidRPr="00B27743">
      <w:pPr>
        <w:jc w:val="both"/>
      </w:pPr>
    </w:p>
    <w:p w:rsidRDefault="003C7EEA" w:rsidP="00FE6A48" w:rsidR="003C7EEA" w:rsidRPr="00B27743">
      <w:pPr>
        <w:ind w:firstLine="705"/>
        <w:jc w:val="both"/>
      </w:pPr>
      <w:r w:rsidRPr="00B27743">
        <w:t xml:space="preserve">U smislu čl. 5. Stečajnog zakona (NN 71/15, dalje u tekstu: SZ), stečaj </w:t>
      </w:r>
      <w:r w:rsidR="00FE6A48" w:rsidRPr="00B27743">
        <w:t xml:space="preserve">se može otvoriti ako sud utvrdi </w:t>
      </w:r>
      <w:r w:rsidRPr="00B27743">
        <w:t>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3C7EEA" w:rsidP="003C7EEA" w:rsidR="003C7EEA" w:rsidRPr="00B27743">
      <w:pPr>
        <w:ind w:hanging="705" w:left="705"/>
        <w:jc w:val="both"/>
      </w:pPr>
      <w:r w:rsidRPr="00B27743">
        <w:tab/>
      </w:r>
    </w:p>
    <w:p w:rsidRDefault="003C7EEA" w:rsidP="00FE6A48" w:rsidR="003C7EEA" w:rsidRPr="00B27743">
      <w:pPr>
        <w:ind w:firstLine="705"/>
        <w:jc w:val="both"/>
      </w:pPr>
      <w:r w:rsidRPr="00B27743">
        <w:t>Iz Potvrde Financijske agencije o neizvršenim osnovama za plaćanje od 1</w:t>
      </w:r>
      <w:r w:rsidR="00FE6A48" w:rsidRPr="00B27743">
        <w:t>5</w:t>
      </w:r>
      <w:r w:rsidRPr="00B27743">
        <w:t xml:space="preserve">. veljače 2016. godine (list spisa </w:t>
      </w:r>
      <w:r w:rsidR="00334A25">
        <w:t>18</w:t>
      </w:r>
      <w:r w:rsidRPr="00B27743">
        <w:t xml:space="preserve">) proizlazi da na dan izdavanje potvrde dužnik u Očevidniku redoslijeda osnova za plaćanje ima evidentirane neizvršene osnove za plaćanje u neprekinutom razdoblju od </w:t>
      </w:r>
      <w:r w:rsidR="00774FA0">
        <w:t>11</w:t>
      </w:r>
      <w:r w:rsidR="00334A25">
        <w:t>65</w:t>
      </w:r>
      <w:r w:rsidRPr="00B27743">
        <w:t xml:space="preserve"> dana.</w:t>
      </w:r>
    </w:p>
    <w:p w:rsidRDefault="003C7EEA" w:rsidP="003C7EEA" w:rsidR="003C7EEA" w:rsidRPr="00B27743">
      <w:pPr>
        <w:ind w:hanging="705" w:left="705"/>
        <w:jc w:val="both"/>
      </w:pPr>
    </w:p>
    <w:p w:rsidRDefault="00FE6A48" w:rsidP="006133F6" w:rsidR="00774FA0">
      <w:pPr>
        <w:ind w:firstLine="705"/>
        <w:jc w:val="both"/>
      </w:pPr>
      <w:r w:rsidRPr="00B27743">
        <w:lastRenderedPageBreak/>
        <w:t xml:space="preserve">Iz podneska vjerovnika Republika Hrvatska, Ministarstvo financija, Porezna uprava i priloga istome proizlazi da dužnik ima imovine </w:t>
      </w:r>
      <w:r w:rsidR="006133F6" w:rsidRPr="006133F6">
        <w:t xml:space="preserve">i to </w:t>
      </w:r>
      <w:r w:rsidR="00334A25" w:rsidRPr="00334A25">
        <w:t>i to u vlasništvu brodicu oznake 352 DV duljine 6,71 m godine gradnje 2002, snage brodskog motora 194 KW , čija vrijednost bi prema sada dostupnim podacima bila dovoljna za namirenje osnovnih troškova postupka.</w:t>
      </w:r>
    </w:p>
    <w:p w:rsidRDefault="00334A25" w:rsidP="006133F6" w:rsidR="00334A25">
      <w:pPr>
        <w:ind w:firstLine="705"/>
        <w:jc w:val="both"/>
      </w:pPr>
    </w:p>
    <w:p w:rsidRDefault="00774FA0" w:rsidP="00334A25" w:rsidR="006133F6">
      <w:pPr>
        <w:ind w:firstLine="705"/>
        <w:jc w:val="both"/>
      </w:pPr>
      <w:r w:rsidRPr="00774FA0">
        <w:t xml:space="preserve">Zastupnik po zakonu dužnika </w:t>
      </w:r>
      <w:r w:rsidR="00E549EE">
        <w:t xml:space="preserve">Željko Perić na ročištu 15. veljače 2016.g. </w:t>
      </w:r>
      <w:r w:rsidR="00334A25" w:rsidRPr="00334A25">
        <w:t>navodi da nije stigao predati u spis pisano izvješće niti popis imovine i obveza prema čl 16. i čl. 17 stečajnog zakona, te navodi da se nema što protiviti otvaranju stečaja, priznaje postojanje stečajnog raz</w:t>
      </w:r>
      <w:r w:rsidR="00E549EE">
        <w:t xml:space="preserve">loga nesposobnosti za plaćanje, te </w:t>
      </w:r>
      <w:r w:rsidR="00334A25" w:rsidRPr="00334A25">
        <w:t>navodi da društvo nema nekretnina, nema ni pokretnina, a brodica oznake 352DV god gradnje 2002. god. navodi da je prodana prije godinu dana i da ne zna zašto se još uvijek vodi na društvu dužnika. Navodi da društvo ima novčana potraživanja za koja su pokrenuti i sudski postupci radi naplate iznosa od oko 30.000,00 kn i to pred Općinskim sudom u Dubrovniku. Navodi da se društvo bavilo građevinom i da nema mogućnosti za nastavak djelatnosti.</w:t>
      </w:r>
    </w:p>
    <w:p w:rsidRDefault="00E549EE" w:rsidP="00334A25" w:rsidR="00E549EE" w:rsidRPr="00B27743">
      <w:pPr>
        <w:ind w:firstLine="705"/>
        <w:jc w:val="both"/>
      </w:pPr>
    </w:p>
    <w:p w:rsidRDefault="003C7EEA" w:rsidP="00FE6A48" w:rsidR="003C7EEA" w:rsidRPr="00B27743">
      <w:pPr>
        <w:ind w:firstLine="705"/>
        <w:jc w:val="both"/>
      </w:pPr>
      <w:r w:rsidRPr="00B27743">
        <w:t>Slijedom iznesenog proizlazi da postoji stečajni razlog iz čl. 5. SZ (</w:t>
      </w:r>
      <w:r w:rsidR="00FE6A48" w:rsidRPr="00B27743">
        <w:t xml:space="preserve">nesposobnost za plaćanje) pa je </w:t>
      </w:r>
      <w:r w:rsidRPr="00B27743">
        <w:t>odlučeno kao u točki I. izreke ovog rješenja.</w:t>
      </w:r>
    </w:p>
    <w:p w:rsidRDefault="002C1EE9" w:rsidP="002C1EE9" w:rsidR="002C1EE9" w:rsidRPr="00B27743">
      <w:pPr>
        <w:jc w:val="both"/>
      </w:pPr>
    </w:p>
    <w:p w:rsidRDefault="003C7EEA" w:rsidP="002C1EE9" w:rsidR="003C7EEA" w:rsidRPr="00B27743">
      <w:pPr>
        <w:ind w:firstLine="705"/>
        <w:jc w:val="both"/>
      </w:pPr>
      <w:r w:rsidRPr="00B27743">
        <w:t>Temeljem čl. 85. SZ sud imenuje stečajnog upravitelja rješenjem o otvaranju stečajnog postupka, na temelju izbora u skladu s čl. 84. SZ. Budući da je metodom slučajnog odabira</w:t>
      </w:r>
      <w:r w:rsidR="002C1EE9" w:rsidRPr="00B27743">
        <w:t xml:space="preserve"> kroz elektronski sustav e-spis</w:t>
      </w:r>
      <w:r w:rsidRPr="00B27743">
        <w:t xml:space="preserve"> za stečajnog upravitelja izabran </w:t>
      </w:r>
      <w:r w:rsidR="00E549EE" w:rsidRPr="00E549EE">
        <w:t>Milan Ljubičić, Kolan, Šimuni 142, OIB: 87161295116</w:t>
      </w:r>
      <w:r w:rsidRPr="00B27743">
        <w:t xml:space="preserve">, sud je ovim rješenjem imenovao </w:t>
      </w:r>
      <w:r w:rsidR="002C1EE9" w:rsidRPr="00B27743">
        <w:t>navedenog</w:t>
      </w:r>
      <w:r w:rsidRPr="00B27743">
        <w:t xml:space="preserve"> stečajnog upravitelja.</w:t>
      </w:r>
    </w:p>
    <w:p w:rsidRDefault="003C7EEA" w:rsidP="003C7EEA" w:rsidR="003C7EEA" w:rsidRPr="00B27743">
      <w:pPr>
        <w:ind w:hanging="705" w:left="705"/>
        <w:jc w:val="both"/>
      </w:pPr>
    </w:p>
    <w:p w:rsidRDefault="003C7EEA" w:rsidP="002C1EE9" w:rsidR="003C7EEA" w:rsidRPr="00B27743">
      <w:pPr>
        <w:ind w:firstLine="705"/>
        <w:jc w:val="both"/>
      </w:pPr>
      <w:r w:rsidRPr="00B27743">
        <w:t xml:space="preserve">Slijedom iznesenog, na temelju čl. 128. u svezi čl. 5., 129., 130., 112. st. 6. SZ, odlučeno je kao u izreci rješenja. </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2C1EE9" w:rsidR="003C7EEA" w:rsidRPr="00B27743">
      <w:pPr>
        <w:ind w:hanging="705" w:left="705"/>
        <w:jc w:val="center"/>
        <w:rPr>
          <w:b/>
        </w:rPr>
      </w:pPr>
      <w:r w:rsidRPr="00B27743">
        <w:rPr>
          <w:b/>
        </w:rPr>
        <w:t>U Dubrovniku, dana 15. veljače 2016. godine</w:t>
      </w:r>
    </w:p>
    <w:p w:rsidRDefault="003C7EEA" w:rsidP="003C7EEA" w:rsidR="003C7EEA" w:rsidRPr="00B27743">
      <w:pPr>
        <w:ind w:hanging="705" w:left="705"/>
        <w:jc w:val="both"/>
        <w:rPr>
          <w:b/>
        </w:rPr>
      </w:pPr>
    </w:p>
    <w:p w:rsidRDefault="003C7EEA" w:rsidP="003C7EEA" w:rsidR="003C7EEA" w:rsidRPr="00B27743">
      <w:pPr>
        <w:ind w:hanging="705" w:left="705"/>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r>
      <w:r w:rsidRPr="00B27743">
        <w:rPr>
          <w:b/>
        </w:rPr>
        <w:t>Sudac:</w:t>
      </w:r>
    </w:p>
    <w:p w:rsidRDefault="003C7EEA" w:rsidP="003C7EEA" w:rsidR="003C7EEA" w:rsidRPr="00B27743">
      <w:pPr>
        <w:ind w:hanging="705" w:left="705"/>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t>Katarina Franković</w:t>
      </w:r>
    </w:p>
    <w:p w:rsidRDefault="003C7EEA" w:rsidP="003C7EEA" w:rsidR="003C7EEA" w:rsidRPr="00B27743">
      <w:pPr>
        <w:ind w:hanging="705" w:left="705"/>
        <w:jc w:val="both"/>
      </w:pPr>
    </w:p>
    <w:p w:rsidRDefault="003C7EEA" w:rsidP="00774FA0" w:rsidR="003C7EEA" w:rsidRPr="00B27743">
      <w:pPr>
        <w:jc w:val="both"/>
      </w:pPr>
    </w:p>
    <w:p w:rsidRDefault="003C7EEA" w:rsidP="003C7EEA" w:rsidR="003C7EEA" w:rsidRPr="00B27743">
      <w:pPr>
        <w:ind w:hanging="705" w:left="705"/>
        <w:jc w:val="both"/>
        <w:rPr>
          <w:b/>
        </w:rPr>
      </w:pPr>
      <w:r w:rsidRPr="00B27743">
        <w:rPr>
          <w:b/>
        </w:rPr>
        <w:t>POUKA O PRAVNOM LIJEKU</w:t>
      </w:r>
    </w:p>
    <w:p w:rsidRDefault="003C7EEA" w:rsidP="002C1EE9" w:rsidR="003C7EEA"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r w:rsidR="002C1EE9" w:rsidRPr="00B27743">
        <w:t>128</w:t>
      </w:r>
      <w:r w:rsidRPr="00B27743">
        <w:t xml:space="preserve">. st. </w:t>
      </w:r>
      <w:r w:rsidR="002C1EE9" w:rsidRPr="00B27743">
        <w:t>8</w:t>
      </w:r>
      <w:r w:rsidRPr="00B27743">
        <w:t xml:space="preserve"> SZ-a). Žalba se izjavljuje Visokom trgovačkom sudu RH u roku 8 dana od dana dostave rješenja, ovom sudu pozivom na gornji poslovni broj i žalba ne zadržava provedbu rješenja.</w:t>
      </w:r>
    </w:p>
    <w:p w:rsidRDefault="003C7EEA" w:rsidP="003C7EEA" w:rsidR="003C7EEA" w:rsidRPr="00B27743">
      <w:pPr>
        <w:ind w:hanging="705" w:left="705"/>
        <w:jc w:val="both"/>
      </w:pPr>
    </w:p>
    <w:p w:rsidRDefault="003C7EEA" w:rsidP="003C7EEA" w:rsidR="003C7EEA" w:rsidRPr="00B27743">
      <w:pPr>
        <w:ind w:hanging="705" w:left="705"/>
        <w:jc w:val="both"/>
        <w:rPr>
          <w:b/>
        </w:rPr>
      </w:pPr>
      <w:r w:rsidRPr="00B27743">
        <w:rPr>
          <w:b/>
        </w:rPr>
        <w:t>DN-a:</w:t>
      </w:r>
    </w:p>
    <w:p w:rsidRDefault="003C7EEA" w:rsidP="003C7EEA" w:rsidR="003C7EEA" w:rsidRPr="00B27743">
      <w:pPr>
        <w:ind w:hanging="705" w:left="705"/>
        <w:jc w:val="both"/>
      </w:pPr>
      <w:r w:rsidRPr="00B27743">
        <w:t>-</w:t>
      </w:r>
      <w:r w:rsidRPr="00B27743">
        <w:tab/>
        <w:t xml:space="preserve">dužniku – e-oglasna ploča suda </w:t>
      </w:r>
    </w:p>
    <w:p w:rsidRDefault="003C7EEA" w:rsidP="003C7EEA" w:rsidR="003C7EEA" w:rsidRPr="00B27743">
      <w:pPr>
        <w:ind w:hanging="705" w:left="705"/>
        <w:jc w:val="both"/>
      </w:pPr>
      <w:r w:rsidRPr="00B27743">
        <w:t>-</w:t>
      </w:r>
      <w:r w:rsidRPr="00B27743">
        <w:tab/>
        <w:t>stečajnom upravitelju,</w:t>
      </w:r>
    </w:p>
    <w:p w:rsidRDefault="00B27743" w:rsidP="003C7EEA" w:rsidR="003C7EEA" w:rsidRPr="00B27743">
      <w:pPr>
        <w:ind w:hanging="705" w:left="705"/>
        <w:jc w:val="both"/>
      </w:pPr>
      <w:r w:rsidRPr="00B27743">
        <w:t>-</w:t>
      </w:r>
      <w:r w:rsidRPr="00B27743">
        <w:tab/>
        <w:t>FINA, putem e-oglasna ploča i elektroničkim putem</w:t>
      </w:r>
    </w:p>
    <w:p w:rsidRDefault="003C7EEA" w:rsidP="003C7EEA" w:rsidR="003C7EEA" w:rsidRPr="00B27743">
      <w:pPr>
        <w:ind w:hanging="705" w:left="705"/>
        <w:jc w:val="both"/>
      </w:pPr>
      <w:r w:rsidRPr="00B27743">
        <w:t>-</w:t>
      </w:r>
      <w:r w:rsidRPr="00B27743">
        <w:tab/>
        <w:t xml:space="preserve">Porezna uprava </w:t>
      </w:r>
      <w:r w:rsidR="002C1EE9" w:rsidRPr="00B27743">
        <w:t xml:space="preserve">Ispostava </w:t>
      </w:r>
      <w:r w:rsidR="00B27743" w:rsidRPr="00B27743">
        <w:t>prema sjedištu dužnika,</w:t>
      </w:r>
    </w:p>
    <w:p w:rsidRDefault="003C7EEA" w:rsidP="003C7EEA" w:rsidR="003C7EEA" w:rsidRPr="00B27743">
      <w:pPr>
        <w:ind w:hanging="705" w:left="705"/>
        <w:jc w:val="both"/>
      </w:pPr>
      <w:r w:rsidRPr="00B27743">
        <w:t>-</w:t>
      </w:r>
      <w:r w:rsidRPr="00B27743">
        <w:tab/>
      </w:r>
      <w:r w:rsidR="00B27743" w:rsidRPr="00B27743">
        <w:t xml:space="preserve">Županijskom državnom odvjetništvu, </w:t>
      </w:r>
      <w:r w:rsidRPr="00B27743">
        <w:t xml:space="preserve">Građansko-upravni odjel – e-oglasna ploča, </w:t>
      </w:r>
    </w:p>
    <w:p w:rsidRDefault="002C1EE9" w:rsidP="003C7EEA" w:rsidR="00E549EE">
      <w:pPr>
        <w:ind w:hanging="705" w:left="705"/>
        <w:jc w:val="both"/>
      </w:pPr>
      <w:r w:rsidRPr="00B27743">
        <w:t>-</w:t>
      </w:r>
      <w:r w:rsidRPr="00B27743">
        <w:tab/>
        <w:t>Općinskom sudu u Dubrovniku</w:t>
      </w:r>
      <w:r w:rsidR="00774FA0">
        <w:t>,</w:t>
      </w:r>
      <w:r w:rsidRPr="00B27743">
        <w:t xml:space="preserve"> Zemljišno knjižnom odjelu</w:t>
      </w:r>
    </w:p>
    <w:p w:rsidRDefault="00E549EE" w:rsidP="00E549EE" w:rsidR="006133F6" w:rsidRPr="00B27743">
      <w:pPr>
        <w:ind w:hanging="705" w:left="705"/>
        <w:jc w:val="both"/>
      </w:pPr>
      <w:r>
        <w:t>-</w:t>
      </w:r>
      <w:r>
        <w:tab/>
        <w:t>Lučka kapetanija Dubrovnik, upisnik brodica</w:t>
      </w:r>
      <w:r w:rsidR="00774FA0">
        <w:t xml:space="preserve"> </w:t>
      </w:r>
    </w:p>
    <w:p w:rsidRDefault="003C7EEA" w:rsidP="003C7EEA" w:rsidR="003C7EEA" w:rsidRPr="00B27743">
      <w:pPr>
        <w:ind w:hanging="705" w:left="705"/>
        <w:jc w:val="both"/>
      </w:pPr>
      <w:r w:rsidRPr="00B27743">
        <w:t>-</w:t>
      </w:r>
      <w:r w:rsidRPr="00B27743">
        <w:tab/>
        <w:t>mrežna stranica e-Oglasna ploča sudova,</w:t>
      </w:r>
    </w:p>
    <w:p w:rsidRDefault="003C7EEA" w:rsidP="003C7EEA" w:rsidR="003C7EEA" w:rsidRPr="00B27743">
      <w:pPr>
        <w:ind w:hanging="705" w:left="705"/>
        <w:jc w:val="both"/>
      </w:pPr>
      <w:r w:rsidRPr="00B27743">
        <w:t>-</w:t>
      </w:r>
      <w:r w:rsidRPr="00B27743">
        <w:tab/>
      </w:r>
      <w:r w:rsidR="002C1EE9" w:rsidRPr="00B27743">
        <w:t>registar Trgovačkog suda  u Splitu, Stalna služba u Dubrovniku</w:t>
      </w:r>
    </w:p>
    <w:p w:rsidRDefault="00B21086" w:rsidP="00D57A11" w:rsidR="00B21086" w:rsidRPr="00B27743"/>
    <w:sectPr w:rsidSect="00F203A3" w:rsidR="00B21086" w:rsidRPr="00B27743">
      <w:headerReference w:type="even" r:id="rId10"/>
      <w:headerReference w:type="default" r:id="rId11"/>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1661" w:rsidR="000F1661">
      <w:r>
        <w:separator/>
      </w:r>
    </w:p>
  </w:endnote>
  <w:endnote w:id="0" w:type="continuationSeparator">
    <w:p w:rsidRDefault="000F1661" w:rsidR="000F16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1661" w:rsidR="000F1661">
      <w:r>
        <w:separator/>
      </w:r>
    </w:p>
  </w:footnote>
  <w:footnote w:id="0" w:type="continuationSeparator">
    <w:p w:rsidRDefault="000F1661" w:rsidR="000F16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91367" w:rsidR="006913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92A02">
      <w:rPr>
        <w:rStyle w:val="Brojstranice"/>
        <w:noProof/>
      </w:rPr>
      <w:t>3</w:t>
    </w:r>
    <w:r>
      <w:rPr>
        <w:rStyle w:val="Brojstranice"/>
      </w:rPr>
      <w:fldChar w:fldCharType="end"/>
    </w:r>
  </w:p>
  <w:p w:rsidRDefault="00691367" w:rsidP="00256E03" w:rsidR="00691367"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3C7EEA">
      <w:rPr>
        <w:rFonts w:hAnsi="Book Antiqua" w:ascii="Book Antiqua"/>
        <w:b/>
        <w:sz w:val="20"/>
        <w:szCs w:val="20"/>
      </w:rPr>
      <w:t>17</w:t>
    </w:r>
    <w:r w:rsidR="00334A25">
      <w:rPr>
        <w:rFonts w:hAnsi="Book Antiqua" w:ascii="Book Antiqua"/>
        <w:b/>
        <w:sz w:val="20"/>
        <w:szCs w:val="20"/>
      </w:rPr>
      <w:t>2</w:t>
    </w:r>
    <w:r w:rsidRPr="006764AA">
      <w:rPr>
        <w:rFonts w:hAnsi="Book Antiqua" w:ascii="Book Antiqua"/>
        <w:b/>
        <w:sz w:val="20"/>
        <w:szCs w:val="20"/>
      </w:rPr>
      <w:t>/201</w:t>
    </w:r>
    <w:r w:rsidR="003C7EEA">
      <w:rPr>
        <w:rFonts w:hAnsi="Book Antiqua" w:ascii="Book Antiqua"/>
        <w:b/>
        <w:sz w:val="20"/>
        <w:szCs w:val="20"/>
      </w:rPr>
      <w:t>6</w:t>
    </w:r>
  </w:p>
  <w:p w:rsidRDefault="00691367" w:rsidR="0069136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F1661"/>
    <w:rsid w:val="00162766"/>
    <w:rsid w:val="0016563C"/>
    <w:rsid w:val="001F3C99"/>
    <w:rsid w:val="001F3EFC"/>
    <w:rsid w:val="00212337"/>
    <w:rsid w:val="00256E03"/>
    <w:rsid w:val="002C1EE9"/>
    <w:rsid w:val="00334A25"/>
    <w:rsid w:val="003B0CCC"/>
    <w:rsid w:val="003C7EEA"/>
    <w:rsid w:val="004257AB"/>
    <w:rsid w:val="00442F88"/>
    <w:rsid w:val="00471B2D"/>
    <w:rsid w:val="006133F6"/>
    <w:rsid w:val="00657211"/>
    <w:rsid w:val="006764AA"/>
    <w:rsid w:val="00691367"/>
    <w:rsid w:val="00774FA0"/>
    <w:rsid w:val="00855A31"/>
    <w:rsid w:val="00950B5A"/>
    <w:rsid w:val="00992A02"/>
    <w:rsid w:val="00A040A9"/>
    <w:rsid w:val="00A21486"/>
    <w:rsid w:val="00A67A6C"/>
    <w:rsid w:val="00AB51C5"/>
    <w:rsid w:val="00B1663A"/>
    <w:rsid w:val="00B21086"/>
    <w:rsid w:val="00B27743"/>
    <w:rsid w:val="00CE7BF7"/>
    <w:rsid w:val="00D02D0C"/>
    <w:rsid w:val="00D57A11"/>
    <w:rsid w:val="00DA1343"/>
    <w:rsid w:val="00E549EE"/>
    <w:rsid w:val="00EE4C5A"/>
    <w:rsid w:val="00F203A3"/>
    <w:rsid w:val="00F77CC7"/>
    <w:rsid w:val="00FB5868"/>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cs="Tahoma" w:hAnsi="Tahoma" w:ascii="Tahoma"/>
      <w:sz w:val="16"/>
      <w:szCs w:val="16"/>
    </w:rPr>
  </w:style>
  <w:style w:customStyle="true" w:styleId="TekstbaloniaChar" w:type="character">
    <w:name w:val="Tekst balončića Char"/>
    <w:basedOn w:val="Zadanifontodlomka"/>
    <w:link w:val="Tekstbalonia"/>
    <w:rsid w:val="00471B2D"/>
    <w:rPr>
      <w:rFonts w:cs="Tahoma" w:hAnsi="Tahoma" w:ascii="Tahoma"/>
      <w:sz w:val="16"/>
      <w:szCs w:val="16"/>
    </w:rPr>
  </w:style>
  <w:style w:styleId="Tekstrezerviranogmjesta" w:type="character">
    <w:name w:val="Placeholder Text"/>
    <w:basedOn w:val="Zadanifontodlomka"/>
    <w:uiPriority w:val="99"/>
    <w:semiHidden/>
    <w:rsid w:val="00992A02"/>
    <w:rPr>
      <w:color w:val="808080"/>
      <w:bdr w:space="0" w:sz="0" w:color="auto" w:val="none"/>
      <w:shd w:fill="auto" w:color="auto" w:val="clear"/>
    </w:rPr>
  </w:style>
  <w:style w:customStyle="true" w:styleId="eSPISCCParagraphDefaultFont" w:type="character">
    <w:name w:val="eSPIS_CC_Paragraph Default Font"/>
    <w:basedOn w:val="Zadanifontodlomka"/>
    <w:rsid w:val="00992A0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92A02"/>
    <w:rPr>
      <w:b/>
      <w:bdr w:space="0" w:sz="0" w:color="auto" w:val="none"/>
      <w:shd w:fill="FFFFCC" w:color="auto" w:val="clear"/>
      <w:lang w:val="hr-HR"/>
    </w:rPr>
  </w:style>
  <w:style w:customStyle="true" w:styleId="PozadinaSvijetloCrvena" w:type="character">
    <w:name w:val="Pozadina_SvijetloCrvena"/>
    <w:basedOn w:val="eSPISCCParagraphDefaultFont"/>
    <w:rsid w:val="00992A0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92A0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ascii="Tahoma" w:cs="Tahoma" w:hAnsi="Tahoma"/>
      <w:sz w:val="16"/>
      <w:szCs w:val="16"/>
    </w:rPr>
  </w:style>
  <w:style w:customStyle="1" w:styleId="TekstbaloniaChar" w:type="character">
    <w:name w:val="Tekst balončića Char"/>
    <w:basedOn w:val="Zadanifontodlomka"/>
    <w:link w:val="Tekstbalonia"/>
    <w:rsid w:val="00471B2D"/>
    <w:rPr>
      <w:rFonts w:ascii="Tahoma" w:cs="Tahoma" w:hAnsi="Tahoma"/>
      <w:sz w:val="16"/>
      <w:szCs w:val="16"/>
    </w:rPr>
  </w:style>
  <w:style w:styleId="Tekstrezerviranogmjesta" w:type="character">
    <w:name w:val="Placeholder Text"/>
    <w:basedOn w:val="Zadanifontodlomka"/>
    <w:uiPriority w:val="99"/>
    <w:semiHidden/>
    <w:rsid w:val="00992A02"/>
    <w:rPr>
      <w:color w:val="808080"/>
      <w:bdr w:color="auto" w:space="0" w:sz="0" w:val="none"/>
      <w:shd w:color="auto" w:fill="auto" w:val="clear"/>
    </w:rPr>
  </w:style>
  <w:style w:customStyle="1" w:styleId="eSPISCCParagraphDefaultFont" w:type="character">
    <w:name w:val="eSPIS_CC_Paragraph Default Font"/>
    <w:basedOn w:val="Zadanifontodlomka"/>
    <w:rsid w:val="00992A0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92A02"/>
    <w:rPr>
      <w:b/>
      <w:bdr w:color="auto" w:space="0" w:sz="0" w:val="none"/>
      <w:shd w:color="auto" w:fill="FFFFCC" w:val="clear"/>
      <w:lang w:val="hr-HR"/>
    </w:rPr>
  </w:style>
  <w:style w:customStyle="1" w:styleId="PozadinaSvijetloCrvena" w:type="character">
    <w:name w:val="Pozadina_SvijetloCrvena"/>
    <w:basedOn w:val="eSPISCCParagraphDefaultFont"/>
    <w:rsid w:val="00992A0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92A0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izvorni_sadrzaj>
    <derivirana_varijabla naziv="DomainObject.Predmet.Broj_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nakon obustave
skrać. steč. postupka St-1206/15</izvorni_sadrzaj>
    <derivirana_varijabla naziv="DomainObject.Predmet.Opis_1">Nastavak postupka nakon obustave
skrać. steč. postupka St-1206/15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St-172/2016</izvorni_sadrzaj>
    <derivirana_varijabla naziv="DomainObject.Predmet.OznakaBroj_1">St-172/2016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PLO AUR d.o.o. za građevinu, trgovinu i turizam</izvorni_sadrzaj>
    <derivirana_varijabla naziv="DomainObject.Predmet.ProtustrankaFormated_1">  PLO AUR d.o.o. za građevinu, trgovinu i turizam</derivirana_varijabla>
  </DomainObject.Predmet.ProtustrankaFormated>
  <DomainObject.Predmet.ProtustrankaFormatedOIB>
    <izvorni_sadrzaj>  PLO AUR d.o.o. za građevinu, trgovinu i turizam, OIB 08621797654</izvorni_sadrzaj>
    <derivirana_varijabla naziv="DomainObject.Predmet.ProtustrankaFormatedOIB_1">  PLO AUR d.o.o. za građevinu, trgovinu i turizam, OIB 08621797654</derivirana_varijabla>
  </DomainObject.Predmet.ProtustrankaFormatedOIB>
  <DomainObject.Predmet.ProtustrankaFormatedWithAdress>
    <izvorni_sadrzaj> PLO AUR d.o.o. za građevinu, trgovinu i turizam, Između dolaca 18, 20236 Nova Mokošica</izvorni_sadrzaj>
    <derivirana_varijabla naziv="DomainObject.Predmet.ProtustrankaFormatedWithAdress_1"> PLO AUR d.o.o. za građevinu, trgovinu i turizam, Između dolaca 18, 20236 Nova Mokošica</derivirana_varijabla>
  </DomainObject.Predmet.ProtustrankaFormatedWithAdress>
  <DomainObject.Predmet.ProtustrankaFormatedWithAdressOIB>
    <izvorni_sadrzaj> PLO AUR d.o.o. za građevinu, trgovinu i turizam, OIB 08621797654, Između dolaca 18, 20236 Nova Mokošica</izvorni_sadrzaj>
    <derivirana_varijabla naziv="DomainObject.Predmet.ProtustrankaFormatedWithAdressOIB_1"> PLO AUR d.o.o. za građevinu, trgovinu i turizam, OIB 08621797654, Između dolaca 18, 20236 Nova Mokošica</derivirana_varijabla>
  </DomainObject.Predmet.ProtustrankaFormatedWithAdressOIB>
  <DomainObject.Predmet.ProtustrankaWithAdress>
    <izvorni_sadrzaj>PLO AUR d.o.o. za građevinu, trgovinu i turizam Između dolaca 18, 20236 Nova Mokošica</izvorni_sadrzaj>
    <derivirana_varijabla naziv="DomainObject.Predmet.ProtustrankaWithAdress_1">PLO AUR d.o.o. za građevinu, trgovinu i turizam Između dolaca 18, 20236 Nova Mokošica</derivirana_varijabla>
  </DomainObject.Predmet.ProtustrankaWithAdress>
  <DomainObject.Predmet.ProtustrankaWithAdressOIB>
    <izvorni_sadrzaj>PLO AUR d.o.o. za građevinu, trgovinu i turizam, OIB 08621797654, Između dolaca 18, 20236 Nova Mokošica</izvorni_sadrzaj>
    <derivirana_varijabla naziv="DomainObject.Predmet.ProtustrankaWithAdressOIB_1">PLO AUR d.o.o. za građevinu, trgovinu i turizam, OIB 08621797654, Između dolaca 18, 20236 Nova Mokošica</derivirana_varijabla>
  </DomainObject.Predmet.ProtustrankaWithAdressOIB>
  <DomainObject.Predmet.ProtustrankaNazivFormated>
    <izvorni_sadrzaj>PLO AUR d.o.o. za građevinu, trgovinu i turizam</izvorni_sadrzaj>
    <derivirana_varijabla naziv="DomainObject.Predmet.ProtustrankaNazivFormated_1">PLO AUR d.o.o. za građevinu, trgovinu i turizam</derivirana_varijabla>
  </DomainObject.Predmet.ProtustrankaNazivFormated>
  <DomainObject.Predmet.ProtustrankaNazivFormatedOIB>
    <izvorni_sadrzaj>PLO AUR d.o.o. za građevinu, trgovinu i turizam, OIB 08621797654</izvorni_sadrzaj>
    <derivirana_varijabla naziv="DomainObject.Predmet.ProtustrankaNazivFormatedOIB_1">PLO AUR d.o.o. za građevinu, trgovinu i turizam, OIB 08621797654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PLO AUR d.o.o. za građevinu, trgovinu i turizam</item>
    </izvorni_sadrzaj>
    <derivirana_varijabla naziv="DomainObject.Predmet.ProtuStrankaListFormated_1">
      <item>PLO AUR d.o.o. za građevinu, trgovinu i turizam</item>
    </derivirana_varijabla>
  </DomainObject.Predmet.ProtuStrankaListFormated>
  <DomainObject.Predmet.ProtuStrankaListFormatedOIB>
    <izvorni_sadrzaj>
      <item>PLO AUR d.o.o. za građevinu, trgovinu i turizam, OIB 08621797654</item>
    </izvorni_sadrzaj>
    <derivirana_varijabla naziv="DomainObject.Predmet.ProtuStrankaListFormatedOIB_1">
      <item>PLO AUR d.o.o. za građevinu, trgovinu i turizam, OIB 08621797654</item>
    </derivirana_varijabla>
  </DomainObject.Predmet.ProtuStrankaListFormatedOIB>
  <DomainObject.Predmet.ProtuStrankaListFormatedWithAdress>
    <izvorni_sadrzaj>
      <item>PLO AUR d.o.o. za građevinu, trgovinu i turizam, Između dolaca 18, 20236 Nova Mokošica</item>
    </izvorni_sadrzaj>
    <derivirana_varijabla naziv="DomainObject.Predmet.ProtuStrankaListFormatedWithAdress_1">
      <item>PLO AUR d.o.o. za građevinu, trgovinu i turizam, Između dolaca 18, 20236 Nova Mokošica</item>
    </derivirana_varijabla>
  </DomainObject.Predmet.ProtuStrankaListFormatedWithAdress>
  <DomainObject.Predmet.ProtuStrankaListFormatedWithAdressOIB>
    <izvorni_sadrzaj>
      <item>PLO AUR d.o.o. za građevinu, trgovinu i turizam, OIB 08621797654, Između dolaca 18, 20236 Nova Mokošica</item>
    </izvorni_sadrzaj>
    <derivirana_varijabla naziv="DomainObject.Predmet.ProtuStrankaListFormatedWithAdressOIB_1">
      <item>PLO AUR d.o.o. za građevinu, trgovinu i turizam, OIB 08621797654, Između dolaca 18, 20236 Nova Mokošica</item>
    </derivirana_varijabla>
  </DomainObject.Predmet.ProtuStrankaListFormatedWithAdressOIB>
  <DomainObject.Predmet.ProtuStrankaListNazivFormated>
    <izvorni_sadrzaj>
      <item>PLO AUR d.o.o. za građevinu, trgovinu i turizam</item>
    </izvorni_sadrzaj>
    <derivirana_varijabla naziv="DomainObject.Predmet.ProtuStrankaListNazivFormated_1">
      <item>PLO AUR d.o.o. za građevinu, trgovinu i turizam</item>
    </derivirana_varijabla>
  </DomainObject.Predmet.ProtuStrankaListNazivFormated>
  <DomainObject.Predmet.ProtuStrankaListNazivFormatedOIB>
    <izvorni_sadrzaj>
      <item>PLO AUR d.o.o. za građevinu, trgovinu i turizam, OIB 08621797654</item>
    </izvorni_sadrzaj>
    <derivirana_varijabla naziv="DomainObject.Predmet.ProtuStrankaListNazivFormatedOIB_1">
      <item>PLO AUR d.o.o. za građevinu, trgovinu i turizam, OIB 08621797654</item>
    </derivirana_varijabla>
  </DomainObject.Predmet.ProtuStrankaListNazivFormatedOIB>
  <DomainObject.Predmet.OstaliListFormated>
    <izvorni_sadrzaj>
      <item>Željko Perić</item>
    </izvorni_sadrzaj>
    <derivirana_varijabla naziv="DomainObject.Predmet.OstaliListFormated_1">
      <item>Željko Perić</item>
    </derivirana_varijabla>
  </DomainObject.Predmet.OstaliListFormated>
  <DomainObject.Predmet.OstaliListFormatedOIB>
    <izvorni_sadrzaj>
      <item>Željko Perić</item>
    </izvorni_sadrzaj>
    <derivirana_varijabla naziv="DomainObject.Predmet.OstaliListFormatedOIB_1">
      <item>Željko Perić</item>
    </derivirana_varijabla>
  </DomainObject.Predmet.OstaliListFormatedOIB>
  <DomainObject.Predmet.OstaliListFormatedWithAdress>
    <izvorni_sadrzaj>
      <item>Željko Perić</item>
    </izvorni_sadrzaj>
    <derivirana_varijabla naziv="DomainObject.Predmet.OstaliListFormatedWithAdress_1">
      <item>Željko Perić</item>
    </derivirana_varijabla>
  </DomainObject.Predmet.OstaliListFormatedWithAdress>
  <DomainObject.Predmet.OstaliListFormatedWithAdressOIB>
    <izvorni_sadrzaj>
      <item>Željko Perić</item>
    </izvorni_sadrzaj>
    <derivirana_varijabla naziv="DomainObject.Predmet.OstaliListFormatedWithAdressOIB_1">
      <item>Željko Perić</item>
    </derivirana_varijabla>
  </DomainObject.Predmet.OstaliListFormatedWithAdressOIB>
  <DomainObject.Predmet.OstaliListNazivFormated>
    <izvorni_sadrzaj>
      <item>Željko Perić</item>
    </izvorni_sadrzaj>
    <derivirana_varijabla naziv="DomainObject.Predmet.OstaliListNazivFormated_1">
      <item>Željko Perić</item>
    </derivirana_varijabla>
  </DomainObject.Predmet.OstaliListNazivFormated>
  <DomainObject.Predmet.OstaliListNazivFormatedOIB>
    <izvorni_sadrzaj>
      <item>Željko Perić</item>
    </izvorni_sadrzaj>
    <derivirana_varijabla naziv="DomainObject.Predmet.OstaliListNazivFormatedOIB_1">
      <item>Željko Perić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PLO AUR d.o.o. za građevinu, trgovinu i turizam</izvorni_sadrzaj>
    <derivirana_varijabla naziv="DomainObject.Predmet.ProtustrankaIDrugi_1">PLO AUR d.o.o. za građevinu, trgovinu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PLO AUR d.o.o. za građevinu, trgovinu i turizam, OIB 08621797654, Između dolaca 18, 20236 Nova Mokošica</izvorni_sadrzaj>
    <derivirana_varijabla naziv="DomainObject.Predmet.ProtustrankaIDrugiAdressOIB_1">PLO AUR d.o.o. za građevinu, trgovinu i turizam, OIB 08621797654, Između dolaca 18, 20236 Nova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PLO AUR d.o.o. za građevinu, trgovinu i turizam</item>
      <item>Željko Perić</item>
    </izvorni_sadrzaj>
    <derivirana_varijabla naziv="DomainObject.Predmet.SudioniciListNaziv_1">
      <item>FINA, RC Split, Podružnica Dubrovnik</item>
      <item>PLO AUR d.o.o. za građevinu, trgovinu i turizam</item>
      <item>Željko Perić</item>
    </derivirana_varijabla>
  </DomainObject.Predmet.SudioniciListNaziv>
  <DomainObject.Predmet.SudioniciListAdressOIB>
    <izvorni_sadrzaj>
      <item>FINA, RC Split, Podružnica Dubrovnik, OIB 85821130368, Vukovarska 2,20000 Dubrovnik</item>
      <item>PLO AUR d.o.o. za građevinu, trgovinu i turizam, OIB 08621797654, Između dolaca 18,20236 Nova Mokošica</item>
      <item>Željko Perić</item>
    </izvorni_sadrzaj>
    <derivirana_varijabla naziv="DomainObject.Predmet.SudioniciListAdressOIB_1">
      <item>FINA, RC Split, Podružnica Dubrovnik, OIB 85821130368, Vukovarska 2,20000 Dubrovnik</item>
      <item>PLO AUR d.o.o. za građevinu, trgovinu i turizam, OIB 08621797654, Između dolaca 18,20236 Nova Mokošica</item>
      <item>Željko Perić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08621797654</item>
      <item>, OIB null</item>
    </izvorni_sadrzaj>
    <derivirana_varijabla naziv="DomainObject.Predmet.SudioniciListNazivOIB_1">
      <item>, OIB 85821130368</item>
      <item>, OIB 08621797654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Ljubičić, OIB 87161295116, Šimuni 142 Kolan</item>
    </izvorni_sadrzaj>
    <derivirana_varijabla naziv="DomainObject.Predmet.StecajniUpraviteljiListAddressOIB_1">
      <item>Milan Ljubičić, OIB 87161295116, Šimuni 142 Kolan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55DAF5-CB48-4FC6-B0F0-C3DDF75311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1229</properties:Words>
  <properties:Characters>6802</properties:Characters>
  <properties:Lines>153</properties:Lines>
  <properties:Paragraphs>43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2016-02-15T13:45:00Z</dcterms:created>
  <dc:creator>stanka grcic</dc:creator>
  <cp:lastModifiedBy>Katarina Franković</cp:lastModifiedBy>
  <cp:lastPrinted>2016-02-15T13:31:00Z</cp:lastPrinted>
  <dcterms:modified xmlns:xsi="http://www.w3.org/2001/XMLSchema-instance" xsi:type="dcterms:W3CDTF">2016-02-15T13:46:00Z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