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2732" w14:paraId="5432732" w:rsidRDefault="00D5479F" w:rsidP="00D5479F" w:rsidR="00D5479F">
      <w:pPr>
        <w:jc w:val="right"/>
        <w15:collapsed w:val="false"/>
      </w:pPr>
      <w:r>
        <w:t>6 St-</w:t>
      </w:r>
      <w:r w:rsidR="0097347A">
        <w:t>135/14-74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97347A">
        <w:rPr>
          <w:b/>
        </w:rPr>
        <w:t>AMADEUS d.o.o. za trgovinu i usluge "u stečaju" Vinkovci, Šokačka 26, OIB: 94318568478, MBS: 030033711</w:t>
      </w:r>
      <w:r>
        <w:t xml:space="preserve">, dana  </w:t>
      </w:r>
      <w:r w:rsidR="0097347A">
        <w:t>19. prosinca</w:t>
      </w:r>
      <w:r w:rsidR="00A40595">
        <w:t xml:space="preserve"> 2016. g.,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2F1A75" w:rsidP="00B27454" w:rsidR="002F1A75">
      <w:pPr>
        <w:numPr>
          <w:ilvl w:val="0"/>
          <w:numId w:val="12"/>
        </w:numPr>
        <w:ind w:firstLine="360" w:left="0"/>
        <w:jc w:val="both"/>
      </w:pPr>
      <w:r>
        <w:t xml:space="preserve">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</w:t>
      </w:r>
      <w:r>
        <w:t xml:space="preserve">u iznosu od 612.000,00 kn </w:t>
      </w:r>
      <w:r w:rsidR="00B57961">
        <w:t xml:space="preserve">dobivene prodajom nekretnine stečajnog dužnika </w:t>
      </w:r>
      <w:r w:rsidR="005A270B">
        <w:t xml:space="preserve">i to: </w:t>
      </w:r>
    </w:p>
    <w:p w:rsidRDefault="00F425DF" w:rsidP="002F1A75" w:rsidR="001A29C4" w:rsidRPr="001E2CAB">
      <w:pPr>
        <w:pStyle w:val="Odlomakpopisa"/>
        <w:numPr>
          <w:ilvl w:val="0"/>
          <w:numId w:val="13"/>
        </w:numPr>
        <w:jc w:val="both"/>
      </w:pPr>
      <w:r>
        <w:t xml:space="preserve">upisane u </w:t>
      </w:r>
      <w:proofErr w:type="spellStart"/>
      <w:r>
        <w:t>zk</w:t>
      </w:r>
      <w:proofErr w:type="spellEnd"/>
      <w:r>
        <w:t xml:space="preserve">. </w:t>
      </w:r>
      <w:proofErr w:type="spellStart"/>
      <w:r w:rsidR="001A29C4">
        <w:t>zk.ul</w:t>
      </w:r>
      <w:proofErr w:type="spellEnd"/>
      <w:r w:rsidR="001A29C4">
        <w:t>. 397 k.o. Vinkovci i to kč.br. 2985/2 Kuća br. 91 i dvor. u ul. Bana Jelačića sa 2068 m</w:t>
      </w:r>
      <w:r w:rsidR="001A29C4" w:rsidRPr="002F1A75">
        <w:rPr>
          <w:vertAlign w:val="superscript"/>
        </w:rPr>
        <w:t>2</w:t>
      </w:r>
      <w:r w:rsidR="001A29C4">
        <w:t xml:space="preserve"> opterećene </w:t>
      </w:r>
      <w:proofErr w:type="spellStart"/>
      <w:r w:rsidR="001A29C4">
        <w:t>prvoupisanim</w:t>
      </w:r>
      <w:proofErr w:type="spellEnd"/>
      <w:r w:rsidR="001A29C4">
        <w:t xml:space="preserve"> </w:t>
      </w:r>
      <w:proofErr w:type="spellStart"/>
      <w:r w:rsidR="001A29C4">
        <w:t>razlučnim</w:t>
      </w:r>
      <w:proofErr w:type="spellEnd"/>
      <w:r w:rsidR="001A29C4">
        <w:t xml:space="preserve"> pravom Erste&amp;</w:t>
      </w:r>
      <w:proofErr w:type="spellStart"/>
      <w:r w:rsidR="001A29C4">
        <w:t>Steiermarkisce</w:t>
      </w:r>
      <w:proofErr w:type="spellEnd"/>
      <w:r w:rsidR="001A29C4">
        <w:t xml:space="preserve"> </w:t>
      </w:r>
      <w:proofErr w:type="spellStart"/>
      <w:r w:rsidR="001A29C4">
        <w:t>bank</w:t>
      </w:r>
      <w:proofErr w:type="spellEnd"/>
      <w:r w:rsidR="001A29C4">
        <w:t xml:space="preserve"> d.d., Rijeka, Jadranski trg 3a, OIB: 23057039320 i </w:t>
      </w:r>
      <w:proofErr w:type="spellStart"/>
      <w:r w:rsidR="001A29C4">
        <w:t>drugoupisanim</w:t>
      </w:r>
      <w:proofErr w:type="spellEnd"/>
      <w:r w:rsidR="001A29C4">
        <w:t xml:space="preserve"> </w:t>
      </w:r>
      <w:proofErr w:type="spellStart"/>
      <w:r w:rsidR="001A29C4">
        <w:t>razlučnim</w:t>
      </w:r>
      <w:proofErr w:type="spellEnd"/>
      <w:r w:rsidR="001A29C4">
        <w:t xml:space="preserve"> pravom Republika Hrvatska, Ministarstvo financija-Porezna uprava, Područni ured Slavonija i Baranja</w:t>
      </w:r>
    </w:p>
    <w:p w:rsidRDefault="001A29C4" w:rsidP="002F1A75" w:rsidR="001A29C4">
      <w:pPr>
        <w:pStyle w:val="Odlomakpopisa"/>
        <w:numPr>
          <w:ilvl w:val="0"/>
          <w:numId w:val="13"/>
        </w:numPr>
        <w:jc w:val="both"/>
      </w:pPr>
      <w:r>
        <w:t xml:space="preserve">upisane u </w:t>
      </w:r>
      <w:proofErr w:type="spellStart"/>
      <w:r>
        <w:t>zk.ul</w:t>
      </w:r>
      <w:proofErr w:type="spellEnd"/>
      <w:r>
        <w:t>. 5006 k.o. Vinkovci i to kč.br. 2985/3 Oranica u ul. Bana Jelačića sa 1360 m</w:t>
      </w:r>
      <w:r w:rsidRPr="002F1A75">
        <w:rPr>
          <w:vertAlign w:val="superscript"/>
        </w:rPr>
        <w:t>2</w:t>
      </w:r>
      <w:r>
        <w:t xml:space="preserve"> opterećene </w:t>
      </w:r>
      <w:proofErr w:type="spellStart"/>
      <w:r>
        <w:t>prvoupisanim</w:t>
      </w:r>
      <w:proofErr w:type="spellEnd"/>
      <w:r>
        <w:t xml:space="preserve"> </w:t>
      </w:r>
      <w:proofErr w:type="spellStart"/>
      <w:r>
        <w:t>razlučnim</w:t>
      </w:r>
      <w:proofErr w:type="spellEnd"/>
      <w:r>
        <w:t xml:space="preserve"> pravom Erste&amp;</w:t>
      </w:r>
      <w:proofErr w:type="spellStart"/>
      <w:r>
        <w:t>Steiermarkisce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Rijeka, Jadranski trg 3a, OIB: 23057039320 i </w:t>
      </w:r>
      <w:proofErr w:type="spellStart"/>
      <w:r>
        <w:t>drugoupisanim</w:t>
      </w:r>
      <w:proofErr w:type="spellEnd"/>
      <w:r>
        <w:t xml:space="preserve"> </w:t>
      </w:r>
      <w:proofErr w:type="spellStart"/>
      <w:r>
        <w:t>razlučnim</w:t>
      </w:r>
      <w:proofErr w:type="spellEnd"/>
      <w:r>
        <w:t xml:space="preserve"> pravom Republika Hrvatska, Ministarstvo financija-Porezna uprava, Područni ured Slavonija i Baranja</w:t>
      </w:r>
    </w:p>
    <w:p w:rsidRDefault="001A29C4" w:rsidP="002F1A75" w:rsidR="005A270B" w:rsidRPr="002F1A75">
      <w:pPr>
        <w:pStyle w:val="Odlomakpopisa"/>
        <w:numPr>
          <w:ilvl w:val="0"/>
          <w:numId w:val="13"/>
        </w:numPr>
        <w:jc w:val="both"/>
      </w:pPr>
      <w:r>
        <w:t xml:space="preserve">upisane u </w:t>
      </w:r>
      <w:proofErr w:type="spellStart"/>
      <w:r>
        <w:t>zk.ul</w:t>
      </w:r>
      <w:proofErr w:type="spellEnd"/>
      <w:r>
        <w:t>. 4062 k.o. Vinkovci i to kč.br. 2986/3 Oranica u ul. B. Jelačića sa 2300 m</w:t>
      </w:r>
      <w:r w:rsidRPr="002F1A75">
        <w:rPr>
          <w:vertAlign w:val="superscript"/>
        </w:rPr>
        <w:t xml:space="preserve">2 </w:t>
      </w:r>
      <w:r>
        <w:t xml:space="preserve">opterećene </w:t>
      </w:r>
      <w:proofErr w:type="spellStart"/>
      <w:r>
        <w:t>prvoupisanim</w:t>
      </w:r>
      <w:proofErr w:type="spellEnd"/>
      <w:r>
        <w:t xml:space="preserve"> </w:t>
      </w:r>
      <w:proofErr w:type="spellStart"/>
      <w:r>
        <w:t>razlučnim</w:t>
      </w:r>
      <w:proofErr w:type="spellEnd"/>
      <w:r>
        <w:t xml:space="preserve"> pravom Zagrebačka banka d.d., Zagreb, Trg bana Josipa Jelačića 10, OIB: 92963223473 sa ukupno prijavljenim potraživanjem po osnovi upisanog </w:t>
      </w:r>
      <w:proofErr w:type="spellStart"/>
      <w:r>
        <w:t>razlučnog</w:t>
      </w:r>
      <w:proofErr w:type="spellEnd"/>
      <w:r>
        <w:t xml:space="preserve"> prava u iznosu od </w:t>
      </w:r>
      <w:r w:rsidRPr="00E12170">
        <w:t>3.161.726,64 kn</w:t>
      </w:r>
      <w:r>
        <w:t xml:space="preserve"> i </w:t>
      </w:r>
      <w:proofErr w:type="spellStart"/>
      <w:r>
        <w:t>drugoupisanim</w:t>
      </w:r>
      <w:proofErr w:type="spellEnd"/>
      <w:r>
        <w:t xml:space="preserve"> </w:t>
      </w:r>
      <w:proofErr w:type="spellStart"/>
      <w:r>
        <w:t>razlučnim</w:t>
      </w:r>
      <w:proofErr w:type="spellEnd"/>
      <w:r>
        <w:t xml:space="preserve"> pravom Republika Hrvatska, Ministarstvo financija-Porezna uprava, Po</w:t>
      </w:r>
      <w:r w:rsidR="002F1A75">
        <w:t xml:space="preserve">dručni ured Slavonija i Baranja namiruju se: </w:t>
      </w:r>
      <w:r w:rsidR="005A270B" w:rsidRPr="002F1A75">
        <w:rPr>
          <w:highlight w:val="yellow"/>
        </w:rPr>
        <w:t xml:space="preserve"> </w:t>
      </w:r>
    </w:p>
    <w:p w:rsidRDefault="005A270B" w:rsidP="005A270B" w:rsidR="005A270B">
      <w:pPr>
        <w:jc w:val="both"/>
      </w:pPr>
    </w:p>
    <w:p w:rsidRDefault="00312E10" w:rsidP="00312E10" w:rsidR="00210588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jc w:val="both"/>
        <w:textAlignment w:val="baseline"/>
      </w:pPr>
      <w:r>
        <w:t xml:space="preserve">troškovi utvrđenja tražbine sukladno čl. 170 st. 1 SZ (5%) u iznosu od </w:t>
      </w:r>
      <w:r w:rsidR="002F1A75">
        <w:t xml:space="preserve">30.600,00 </w:t>
      </w:r>
      <w:r>
        <w:t xml:space="preserve"> kn te </w:t>
      </w:r>
      <w:r w:rsidR="005A270B">
        <w:t xml:space="preserve">troškovi </w:t>
      </w:r>
      <w:r w:rsidR="00555597">
        <w:t>unovčenja sukladno</w:t>
      </w:r>
      <w:r w:rsidR="005A270B">
        <w:t xml:space="preserve"> čl. 170. st.</w:t>
      </w:r>
      <w:r w:rsidR="00555597">
        <w:t>2</w:t>
      </w:r>
      <w:r w:rsidR="005A270B">
        <w:t xml:space="preserve">. SZ  u </w:t>
      </w:r>
      <w:r w:rsidR="002F1A75">
        <w:t xml:space="preserve">ukupnom </w:t>
      </w:r>
      <w:r w:rsidR="005A270B">
        <w:t xml:space="preserve">iznosu od </w:t>
      </w:r>
      <w:r w:rsidR="002F1A75">
        <w:t>104.279,00</w:t>
      </w:r>
      <w:r w:rsidR="006E5710">
        <w:t xml:space="preserve"> kn </w:t>
      </w:r>
      <w:r w:rsidR="00555597">
        <w:t xml:space="preserve">a koji iznos čini </w:t>
      </w:r>
      <w:r w:rsidR="00654005">
        <w:t xml:space="preserve">nagrada stečajnom upravitelju u iznosu od </w:t>
      </w:r>
      <w:r w:rsidR="002F1A75">
        <w:t>79.304,00</w:t>
      </w:r>
      <w:r w:rsidR="00654005">
        <w:t xml:space="preserve"> kn</w:t>
      </w:r>
      <w:r w:rsidR="002F1A75">
        <w:t xml:space="preserve"> bruto, troškovi oglašavanja u iznosu od 2.775,00 kn, troškovi procjene nekretnine u iznosu od 4.200,00 kn, knjigovodstveni troškovi 15.000,00 kn, putni troškovi stečajnog upravitelja 3.000,00 kn</w:t>
      </w:r>
      <w:r w:rsidR="00210588">
        <w:t>.</w:t>
      </w:r>
    </w:p>
    <w:p w:rsidRDefault="002F1A75" w:rsidP="00210588" w:rsidR="00171F06" w:rsidRPr="009F0A96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jc w:val="both"/>
        <w:textAlignment w:val="baseline"/>
      </w:pPr>
      <w:r>
        <w:t xml:space="preserve"> </w:t>
      </w:r>
      <w:proofErr w:type="spellStart"/>
      <w:r w:rsidR="00654005" w:rsidRPr="00210588">
        <w:rPr>
          <w:color w:val="000000"/>
          <w:lang w:eastAsia="en-US"/>
        </w:rPr>
        <w:t>Razlučni</w:t>
      </w:r>
      <w:proofErr w:type="spellEnd"/>
      <w:r w:rsidR="00654005" w:rsidRPr="00210588">
        <w:rPr>
          <w:color w:val="000000"/>
          <w:lang w:eastAsia="en-US"/>
        </w:rPr>
        <w:t xml:space="preserve"> vjerovnik </w:t>
      </w:r>
      <w:r w:rsidR="00210588">
        <w:t>Erste&amp;</w:t>
      </w:r>
      <w:proofErr w:type="spellStart"/>
      <w:r w:rsidR="00210588">
        <w:t>Staiermarkische</w:t>
      </w:r>
      <w:proofErr w:type="spellEnd"/>
      <w:r w:rsidR="00210588">
        <w:t xml:space="preserve"> </w:t>
      </w:r>
      <w:proofErr w:type="spellStart"/>
      <w:r w:rsidR="00210588">
        <w:t>bank</w:t>
      </w:r>
      <w:proofErr w:type="spellEnd"/>
      <w:r w:rsidR="00210588">
        <w:t xml:space="preserve"> d.d. Rijeka </w:t>
      </w:r>
      <w:r w:rsidR="00654005" w:rsidRPr="00210588">
        <w:rPr>
          <w:color w:val="000000"/>
          <w:lang w:eastAsia="en-US"/>
        </w:rPr>
        <w:t xml:space="preserve">namiruje se u preostalom iznosu od </w:t>
      </w:r>
      <w:r w:rsidR="00210588">
        <w:rPr>
          <w:color w:val="000000"/>
          <w:lang w:eastAsia="en-US"/>
        </w:rPr>
        <w:t>379.597,47</w:t>
      </w:r>
      <w:r w:rsidR="00654005" w:rsidRPr="00210588">
        <w:rPr>
          <w:color w:val="000000"/>
          <w:lang w:eastAsia="en-US"/>
        </w:rPr>
        <w:t xml:space="preserve"> kn uplatom na račun </w:t>
      </w:r>
      <w:r w:rsidR="00210588">
        <w:rPr>
          <w:color w:val="000000"/>
          <w:lang w:eastAsia="en-US"/>
        </w:rPr>
        <w:t>IBAN HR 9524020061031262160 poziv na broj 05/260100005-5001796055</w:t>
      </w:r>
      <w:r w:rsidR="00654005" w:rsidRPr="00210588">
        <w:rPr>
          <w:color w:val="000000"/>
          <w:lang w:eastAsia="en-US"/>
        </w:rPr>
        <w:t xml:space="preserve">, po pravomoćnosti ovoga rješenja.  </w:t>
      </w:r>
    </w:p>
    <w:p w:rsidRDefault="009F0A96" w:rsidP="009F0A96" w:rsidR="009F0A96">
      <w:pPr>
        <w:pStyle w:val="Odlomakpopisa"/>
        <w:ind w:left="1068"/>
        <w:jc w:val="right"/>
      </w:pPr>
      <w:r>
        <w:lastRenderedPageBreak/>
        <w:t>6 St-135/14-74</w:t>
      </w:r>
    </w:p>
    <w:p w:rsidRDefault="009F0A96" w:rsidP="009F0A96" w:rsidR="009F0A96" w:rsidRPr="00210588">
      <w:pPr>
        <w:widowControl w:val="false"/>
        <w:suppressAutoHyphens/>
        <w:autoSpaceDN w:val="false"/>
        <w:ind w:left="708"/>
        <w:jc w:val="both"/>
        <w:textAlignment w:val="baseline"/>
      </w:pPr>
    </w:p>
    <w:p w:rsidRDefault="00210588" w:rsidP="00210588" w:rsidR="00210588">
      <w:pPr>
        <w:widowControl w:val="false"/>
        <w:suppressAutoHyphens/>
        <w:autoSpaceDN w:val="false"/>
        <w:jc w:val="both"/>
        <w:textAlignment w:val="baseline"/>
      </w:pPr>
    </w:p>
    <w:p w:rsidRDefault="00210588" w:rsidP="00210588" w:rsidR="00210588" w:rsidRPr="00210588">
      <w:pPr>
        <w:widowControl w:val="false"/>
        <w:suppressAutoHyphens/>
        <w:autoSpaceDN w:val="false"/>
        <w:jc w:val="both"/>
        <w:textAlignment w:val="baseline"/>
      </w:pPr>
    </w:p>
    <w:p w:rsidRDefault="00210588" w:rsidP="00210588" w:rsidR="00210588" w:rsidRPr="00210588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jc w:val="both"/>
        <w:textAlignment w:val="baseline"/>
      </w:pPr>
      <w:proofErr w:type="spellStart"/>
      <w:r w:rsidRPr="00210588">
        <w:rPr>
          <w:color w:val="000000"/>
          <w:lang w:eastAsia="en-US"/>
        </w:rPr>
        <w:t>Razlučni</w:t>
      </w:r>
      <w:proofErr w:type="spellEnd"/>
      <w:r w:rsidRPr="00210588">
        <w:rPr>
          <w:color w:val="000000"/>
          <w:lang w:eastAsia="en-US"/>
        </w:rPr>
        <w:t xml:space="preserve"> vjerovnik </w:t>
      </w:r>
      <w:r>
        <w:t xml:space="preserve">Zagrebačka banka d.d. Zagreb </w:t>
      </w:r>
      <w:r w:rsidRPr="00210588">
        <w:rPr>
          <w:color w:val="000000"/>
          <w:lang w:eastAsia="en-US"/>
        </w:rPr>
        <w:t xml:space="preserve">namiruje se u preostalom iznosu od 97.523,53 kn uplatom na račun IBAN HR </w:t>
      </w:r>
      <w:r>
        <w:rPr>
          <w:rStyle w:val="Naglaeno"/>
        </w:rPr>
        <w:t>HR8823600001000000013</w:t>
      </w:r>
      <w:r>
        <w:t xml:space="preserve"> </w:t>
      </w:r>
      <w:r w:rsidRPr="00210588">
        <w:rPr>
          <w:color w:val="000000"/>
          <w:lang w:eastAsia="en-US"/>
        </w:rPr>
        <w:t xml:space="preserve">poziv na broj </w:t>
      </w:r>
      <w:r>
        <w:rPr>
          <w:rStyle w:val="Naglaeno"/>
        </w:rPr>
        <w:t xml:space="preserve">5700957166 </w:t>
      </w:r>
      <w:r w:rsidRPr="00210588">
        <w:rPr>
          <w:rStyle w:val="Naglaeno"/>
          <w:b w:val="false"/>
        </w:rPr>
        <w:t xml:space="preserve">model </w:t>
      </w:r>
      <w:r>
        <w:rPr>
          <w:rStyle w:val="Naglaeno"/>
        </w:rPr>
        <w:t>17</w:t>
      </w:r>
      <w:r w:rsidRPr="00210588">
        <w:rPr>
          <w:color w:val="000000"/>
          <w:lang w:eastAsia="en-US"/>
        </w:rPr>
        <w:t xml:space="preserve">, po pravomoćnosti ovoga rješenja.  </w:t>
      </w:r>
    </w:p>
    <w:p w:rsidRDefault="004F003C" w:rsidP="008F2DEB" w:rsidR="004F003C">
      <w:pPr>
        <w:ind w:firstLine="708"/>
        <w:jc w:val="both"/>
      </w:pPr>
    </w:p>
    <w:p w:rsidRDefault="00654005" w:rsidP="00654005" w:rsidR="005A270B" w:rsidRPr="00654005">
      <w:pPr>
        <w:pStyle w:val="Bezproreda"/>
        <w:ind w:firstLine="708"/>
        <w:jc w:val="both"/>
      </w:pPr>
      <w:r>
        <w:t xml:space="preserve">II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 w:rsidR="00210588">
        <w:rPr>
          <w:b/>
        </w:rPr>
        <w:t>134.879,00</w:t>
      </w:r>
      <w:r w:rsidR="003C4055" w:rsidRPr="00312E10">
        <w:rPr>
          <w:b/>
        </w:rPr>
        <w:t xml:space="preserve"> kn</w:t>
      </w:r>
      <w:r w:rsidR="003C4055">
        <w:t xml:space="preserve"> </w:t>
      </w:r>
      <w:r>
        <w:t>(</w:t>
      </w:r>
      <w:r w:rsidR="00210588">
        <w:t>30.600,00 kn + 104.279,00 kn</w:t>
      </w:r>
      <w:r>
        <w:t xml:space="preserve">) </w:t>
      </w:r>
      <w:r w:rsidR="003C4055">
        <w:t xml:space="preserve">na žiro račun stečajnog dužnika broj </w:t>
      </w:r>
      <w:r w:rsidR="00210588" w:rsidRPr="00210588">
        <w:t>HR 63 2412 0091 1330 0506 0  otvoren kod Slatinske banke d.d., Slatina.</w:t>
      </w:r>
      <w:r w:rsidR="00210588">
        <w:t xml:space="preserve"> </w:t>
      </w:r>
      <w:r w:rsidR="003C4055">
        <w:t xml:space="preserve">te iznos od </w:t>
      </w:r>
      <w:r w:rsidR="00210588">
        <w:rPr>
          <w:b/>
        </w:rPr>
        <w:t>379.597,47</w:t>
      </w:r>
      <w:r w:rsidR="003C4055" w:rsidRPr="00312E10">
        <w:rPr>
          <w:b/>
        </w:rPr>
        <w:t xml:space="preserve"> kn</w:t>
      </w:r>
      <w:r w:rsidR="003C4055">
        <w:t xml:space="preserve"> na žiro račun </w:t>
      </w:r>
      <w:proofErr w:type="spellStart"/>
      <w:r w:rsidR="003C4055">
        <w:t>razlučnog</w:t>
      </w:r>
      <w:proofErr w:type="spellEnd"/>
      <w:r w:rsidR="003C4055">
        <w:t xml:space="preserve"> vjerovnika </w:t>
      </w:r>
      <w:r w:rsidR="00210588">
        <w:t>Erste&amp;</w:t>
      </w:r>
      <w:proofErr w:type="spellStart"/>
      <w:r w:rsidR="00210588">
        <w:t>Staiermarkische</w:t>
      </w:r>
      <w:proofErr w:type="spellEnd"/>
      <w:r w:rsidR="00210588">
        <w:t xml:space="preserve"> </w:t>
      </w:r>
      <w:proofErr w:type="spellStart"/>
      <w:r w:rsidR="00210588">
        <w:t>bank</w:t>
      </w:r>
      <w:proofErr w:type="spellEnd"/>
      <w:r w:rsidR="00210588">
        <w:t xml:space="preserve"> d.d. Rijeka </w:t>
      </w:r>
      <w:r w:rsidR="003C4055">
        <w:t xml:space="preserve">broj </w:t>
      </w:r>
      <w:r w:rsidR="00210588" w:rsidRPr="009F0A96">
        <w:rPr>
          <w:b/>
          <w:color w:val="000000"/>
          <w:lang w:eastAsia="en-US"/>
        </w:rPr>
        <w:t>IBAN HR 9524020061031262160 poziv na broj 05/260100005-5001796055</w:t>
      </w:r>
      <w:r w:rsidR="00210588">
        <w:rPr>
          <w:color w:val="000000"/>
          <w:lang w:eastAsia="en-US"/>
        </w:rPr>
        <w:t xml:space="preserve"> te iznos od </w:t>
      </w:r>
      <w:r w:rsidR="00210588" w:rsidRPr="009F0A96">
        <w:rPr>
          <w:b/>
          <w:color w:val="000000"/>
          <w:lang w:eastAsia="en-US"/>
        </w:rPr>
        <w:t>97.523,53 kn</w:t>
      </w:r>
      <w:r w:rsidR="00210588">
        <w:rPr>
          <w:color w:val="000000"/>
          <w:lang w:eastAsia="en-US"/>
        </w:rPr>
        <w:t xml:space="preserve"> na žiro račun </w:t>
      </w:r>
      <w:proofErr w:type="spellStart"/>
      <w:r w:rsidR="00210588">
        <w:rPr>
          <w:color w:val="000000"/>
          <w:lang w:eastAsia="en-US"/>
        </w:rPr>
        <w:t>razlučnog</w:t>
      </w:r>
      <w:proofErr w:type="spellEnd"/>
      <w:r w:rsidR="00210588">
        <w:rPr>
          <w:color w:val="000000"/>
          <w:lang w:eastAsia="en-US"/>
        </w:rPr>
        <w:t xml:space="preserve"> vjerovnika Zagrebačka banka d.d. Zagreb </w:t>
      </w:r>
      <w:r w:rsidR="00210588" w:rsidRPr="00210588">
        <w:rPr>
          <w:color w:val="000000"/>
          <w:lang w:eastAsia="en-US"/>
        </w:rPr>
        <w:t xml:space="preserve">na račun IBAN HR </w:t>
      </w:r>
      <w:r w:rsidR="00210588">
        <w:rPr>
          <w:rStyle w:val="Naglaeno"/>
        </w:rPr>
        <w:t>HR8823600001000000013</w:t>
      </w:r>
      <w:r w:rsidR="00210588">
        <w:t xml:space="preserve"> </w:t>
      </w:r>
      <w:r w:rsidR="00210588" w:rsidRPr="00210588">
        <w:rPr>
          <w:color w:val="000000"/>
          <w:lang w:eastAsia="en-US"/>
        </w:rPr>
        <w:t xml:space="preserve">poziv na broj </w:t>
      </w:r>
      <w:r w:rsidR="00210588">
        <w:rPr>
          <w:rStyle w:val="Naglaeno"/>
        </w:rPr>
        <w:t xml:space="preserve">5700957166 </w:t>
      </w:r>
      <w:r w:rsidR="00210588" w:rsidRPr="00210588">
        <w:rPr>
          <w:rStyle w:val="Naglaeno"/>
          <w:b w:val="false"/>
        </w:rPr>
        <w:t xml:space="preserve">model </w:t>
      </w:r>
      <w:r w:rsidR="00210588">
        <w:rPr>
          <w:rStyle w:val="Naglaeno"/>
        </w:rPr>
        <w:t>17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3C4055" w:rsidP="001E15EB" w:rsidR="003C4055">
      <w:pPr>
        <w:jc w:val="both"/>
      </w:pPr>
    </w:p>
    <w:p w:rsidRDefault="009F0A96" w:rsidP="001E15EB" w:rsidR="009F0A96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9F0A96">
        <w:rPr>
          <w:b/>
        </w:rPr>
        <w:t xml:space="preserve">AMADEUS d.o.o. za trgovinu i usluge "u stečaju" Vinkovci, Šokačka 26, OIB: 94318568478, MBS: 030033711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9F0A96">
        <w:t>e</w:t>
      </w:r>
      <w:r>
        <w:t xml:space="preserve"> nekretnin</w:t>
      </w:r>
      <w:r w:rsidR="009F0A96">
        <w:t>e</w:t>
      </w:r>
      <w:r>
        <w:t xml:space="preserve"> stečajnog dužnika</w:t>
      </w:r>
      <w:r w:rsidR="00866574">
        <w:t xml:space="preserve"> </w:t>
      </w:r>
      <w:r w:rsidR="009F0A96">
        <w:t>kao pod točkom 1. izreke Rješenja</w:t>
      </w:r>
      <w:r w:rsidR="00F425DF">
        <w:t xml:space="preserve"> </w:t>
      </w:r>
      <w:r w:rsidR="003C4055">
        <w:t>te</w:t>
      </w:r>
      <w:r w:rsidR="009F0A96">
        <w:t xml:space="preserve"> su iste prodane</w:t>
      </w:r>
      <w:r w:rsidR="003C4055">
        <w:t xml:space="preserve"> na javnoj dražbi pred Trgovačkim sudom u Osijeku za iznos od </w:t>
      </w:r>
      <w:r w:rsidR="009F0A96">
        <w:t xml:space="preserve">612.000,00 </w:t>
      </w:r>
      <w:r w:rsidR="00F425DF">
        <w:t xml:space="preserve">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9F0A96">
        <w:t>12. prosinca</w:t>
      </w:r>
      <w:r w:rsidR="003C4055">
        <w:t xml:space="preserve"> 2016.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</w:t>
      </w:r>
      <w:r w:rsidR="009F0A96">
        <w:t>ih</w:t>
      </w:r>
      <w:r w:rsidR="005A270B">
        <w:t xml:space="preserve"> </w:t>
      </w:r>
      <w:proofErr w:type="spellStart"/>
      <w:r w:rsidR="005A270B">
        <w:t>razlučn</w:t>
      </w:r>
      <w:r w:rsidR="009F0A96">
        <w:t>ih</w:t>
      </w:r>
      <w:proofErr w:type="spellEnd"/>
      <w:r w:rsidR="005A270B">
        <w:t xml:space="preserve"> vjerovnika </w:t>
      </w:r>
      <w:r w:rsidR="009F0A96">
        <w:t>Erste&amp;</w:t>
      </w:r>
      <w:proofErr w:type="spellStart"/>
      <w:r w:rsidR="009F0A96">
        <w:t>Steiermarkisce</w:t>
      </w:r>
      <w:proofErr w:type="spellEnd"/>
      <w:r w:rsidR="009F0A96">
        <w:t xml:space="preserve"> </w:t>
      </w:r>
      <w:proofErr w:type="spellStart"/>
      <w:r w:rsidR="009F0A96">
        <w:t>bank</w:t>
      </w:r>
      <w:proofErr w:type="spellEnd"/>
      <w:r w:rsidR="009F0A96">
        <w:t xml:space="preserve"> d.d., Rijeka i Zagrebačka banka d.d.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312E10">
        <w:t>zamjeni</w:t>
      </w:r>
      <w:r w:rsidR="00654005">
        <w:t>ce</w:t>
      </w:r>
      <w:r w:rsidR="005A270B">
        <w:t xml:space="preserve"> ŽDO</w:t>
      </w:r>
      <w:r w:rsidR="00312E10">
        <w:t xml:space="preserve"> </w:t>
      </w:r>
      <w:r w:rsidR="009F0A96">
        <w:t xml:space="preserve">Vukovar </w:t>
      </w:r>
      <w:r w:rsidR="00312E10">
        <w:t xml:space="preserve">te punomoćnika </w:t>
      </w:r>
      <w:proofErr w:type="spellStart"/>
      <w:r w:rsidR="00312E10">
        <w:t>razlučnog</w:t>
      </w:r>
      <w:proofErr w:type="spellEnd"/>
      <w:r w:rsidR="00312E10">
        <w:t xml:space="preserve"> vjerovnika</w:t>
      </w:r>
      <w:r w:rsidR="009F0A96">
        <w:t xml:space="preserve"> Erste&amp;</w:t>
      </w:r>
      <w:proofErr w:type="spellStart"/>
      <w:r w:rsidR="009F0A96">
        <w:t>Steiermarkisce</w:t>
      </w:r>
      <w:proofErr w:type="spellEnd"/>
      <w:r w:rsidR="009F0A96">
        <w:t xml:space="preserve"> </w:t>
      </w:r>
      <w:proofErr w:type="spellStart"/>
      <w:r w:rsidR="009F0A96">
        <w:t>bank</w:t>
      </w:r>
      <w:proofErr w:type="spellEnd"/>
      <w:r w:rsidR="009F0A96">
        <w:t xml:space="preserve"> d.d., Rijeka i u odsutnosti uredno pozvanog </w:t>
      </w:r>
      <w:proofErr w:type="spellStart"/>
      <w:r w:rsidR="009F0A96">
        <w:t>razlučnog</w:t>
      </w:r>
      <w:proofErr w:type="spellEnd"/>
      <w:r w:rsidR="009F0A96">
        <w:t xml:space="preserve"> vjerovnika Zagrebačka banka d.d.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9F0A96" w:rsidP="00387086" w:rsidR="009F0A96">
      <w:pPr>
        <w:ind w:firstLine="708"/>
        <w:jc w:val="both"/>
      </w:pP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1A29C4">
        <w:t>19. prosinca</w:t>
      </w:r>
      <w:r w:rsidR="003C4055">
        <w:t xml:space="preserve"> 2016.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9F0A96" w:rsidP="00B57961" w:rsidR="009F0A96"/>
    <w:p w:rsidRDefault="009F0A96" w:rsidP="00B57961" w:rsidR="009F0A96"/>
    <w:p w:rsidRDefault="001E15EB" w:rsidP="00B57961" w:rsidR="001E15EB"/>
    <w:p w:rsidRDefault="00B57961" w:rsidP="00B57961" w:rsidR="00B57961">
      <w:r>
        <w:t>DNA</w:t>
      </w:r>
    </w:p>
    <w:p w:rsidRDefault="00384B1D" w:rsidP="00F532F9" w:rsidR="00752878" w:rsidRPr="009F0A96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9F0A96">
        <w:rPr>
          <w:sz w:val="22"/>
          <w:szCs w:val="22"/>
        </w:rPr>
        <w:t xml:space="preserve">Željko Rupčić, </w:t>
      </w:r>
      <w:r w:rsidR="009F0A96" w:rsidRPr="009F0A96">
        <w:t xml:space="preserve">Božidara </w:t>
      </w:r>
      <w:proofErr w:type="spellStart"/>
      <w:r w:rsidR="009F0A96" w:rsidRPr="009F0A96">
        <w:t>Adžije</w:t>
      </w:r>
      <w:proofErr w:type="spellEnd"/>
      <w:r w:rsidR="009F0A96" w:rsidRPr="009F0A96">
        <w:t xml:space="preserve"> 58</w:t>
      </w:r>
    </w:p>
    <w:p w:rsidRDefault="00286473" w:rsidP="00354434" w:rsidR="00286473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ŽDO </w:t>
      </w:r>
      <w:r w:rsidR="00654005">
        <w:rPr>
          <w:sz w:val="22"/>
          <w:szCs w:val="22"/>
        </w:rPr>
        <w:t>Vukovar</w:t>
      </w:r>
      <w:r w:rsidR="0029617D">
        <w:rPr>
          <w:sz w:val="22"/>
          <w:szCs w:val="22"/>
        </w:rPr>
        <w:t xml:space="preserve"> </w:t>
      </w:r>
    </w:p>
    <w:p w:rsidRDefault="00F532F9" w:rsidP="003C4055" w:rsidR="00F43DEF" w:rsidRPr="009F0A96">
      <w:pPr>
        <w:pStyle w:val="Odlomakpopisa"/>
        <w:numPr>
          <w:ilvl w:val="0"/>
          <w:numId w:val="3"/>
        </w:numPr>
        <w:rPr>
          <w:sz w:val="22"/>
          <w:szCs w:val="22"/>
        </w:rPr>
      </w:pPr>
      <w:proofErr w:type="spellStart"/>
      <w:r w:rsidRPr="005B1841">
        <w:rPr>
          <w:sz w:val="22"/>
          <w:szCs w:val="22"/>
        </w:rPr>
        <w:t>razlučni</w:t>
      </w:r>
      <w:proofErr w:type="spellEnd"/>
      <w:r w:rsidRPr="005B1841">
        <w:rPr>
          <w:sz w:val="22"/>
          <w:szCs w:val="22"/>
        </w:rPr>
        <w:t xml:space="preserve"> vjerovnik </w:t>
      </w:r>
      <w:r w:rsidR="00312E10">
        <w:rPr>
          <w:sz w:val="22"/>
          <w:szCs w:val="22"/>
        </w:rPr>
        <w:t>–</w:t>
      </w:r>
      <w:r w:rsidRPr="005B1841">
        <w:rPr>
          <w:sz w:val="22"/>
          <w:szCs w:val="22"/>
        </w:rPr>
        <w:t xml:space="preserve"> </w:t>
      </w:r>
      <w:r w:rsidR="009F0A96">
        <w:rPr>
          <w:sz w:val="22"/>
          <w:szCs w:val="22"/>
        </w:rPr>
        <w:t xml:space="preserve">za </w:t>
      </w:r>
      <w:r w:rsidR="009F0A96">
        <w:t>Erste&amp;</w:t>
      </w:r>
      <w:proofErr w:type="spellStart"/>
      <w:r w:rsidR="009F0A96">
        <w:t>Steiermarkisce</w:t>
      </w:r>
      <w:proofErr w:type="spellEnd"/>
      <w:r w:rsidR="009F0A96">
        <w:t xml:space="preserve"> </w:t>
      </w:r>
      <w:proofErr w:type="spellStart"/>
      <w:r w:rsidR="009F0A96">
        <w:t>bank</w:t>
      </w:r>
      <w:proofErr w:type="spellEnd"/>
      <w:r w:rsidR="009F0A96">
        <w:t xml:space="preserve"> d.d., Rijeka – pun. </w:t>
      </w:r>
      <w:proofErr w:type="spellStart"/>
      <w:r w:rsidR="009F0A96">
        <w:t>Belizar</w:t>
      </w:r>
      <w:proofErr w:type="spellEnd"/>
      <w:r w:rsidR="009F0A96">
        <w:t xml:space="preserve"> </w:t>
      </w:r>
      <w:proofErr w:type="spellStart"/>
      <w:r w:rsidR="009F0A96">
        <w:t>Tomaić</w:t>
      </w:r>
      <w:proofErr w:type="spellEnd"/>
      <w:r w:rsidR="009F0A96">
        <w:t xml:space="preserve"> odvjetnik iz Osijeka</w:t>
      </w:r>
    </w:p>
    <w:p w:rsidRDefault="009F0A96" w:rsidP="003C4055" w:rsidR="009F0A96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t xml:space="preserve">za Zagrebačku banku d.d. – pun. Josip Mađarić odvjetnik iz OD Mađarić i </w:t>
      </w:r>
      <w:proofErr w:type="spellStart"/>
      <w:r>
        <w:t>Lui</w:t>
      </w:r>
      <w:proofErr w:type="spellEnd"/>
      <w:r>
        <w:t xml:space="preserve"> d.o.o. Zagreb, Ilica 191F</w:t>
      </w:r>
    </w:p>
    <w:p w:rsidRDefault="003C4055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5B1841" w:rsidP="005B1841" w:rsidR="005B1841" w:rsidRPr="005B1841">
      <w:pPr>
        <w:pStyle w:val="Odlomakpopisa"/>
        <w:rPr>
          <w:sz w:val="22"/>
          <w:szCs w:val="22"/>
        </w:rPr>
      </w:pP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  <w:t>_________________________________</w:t>
      </w:r>
    </w:p>
    <w:p w:rsidRDefault="005B1841" w:rsidP="005B1841" w:rsidR="005B1841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računovodstvo TS Osijek - </w:t>
      </w:r>
      <w:r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9F0A96">
        <w:rPr>
          <w:sz w:val="22"/>
          <w:szCs w:val="22"/>
        </w:rPr>
        <w:t>19.1.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9F0A96" w:rsidR="009F0A96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B39" w:rsidP="00752878" w:rsidR="00EC6B39">
      <w:r>
        <w:separator/>
      </w:r>
    </w:p>
  </w:endnote>
  <w:endnote w:id="0" w:type="continuationSeparator">
    <w:p w:rsidRDefault="00EC6B39" w:rsidP="00752878" w:rsidR="00EC6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B39" w:rsidP="00752878" w:rsidR="00EC6B39">
      <w:r>
        <w:separator/>
      </w:r>
    </w:p>
  </w:footnote>
  <w:footnote w:id="0" w:type="continuationSeparator">
    <w:p w:rsidRDefault="00EC6B39" w:rsidP="00752878" w:rsidR="00EC6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C25">
          <w:rPr>
            <w:noProof/>
          </w:rPr>
          <w:t>4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2DCE7EAE"/>
    <w:multiLevelType w:val="hybridMultilevel"/>
    <w:tmpl w:val="C39A8698"/>
    <w:lvl w:tplc="7EE2456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7343BAE"/>
    <w:multiLevelType w:val="hybridMultilevel"/>
    <w:tmpl w:val="E6BA2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2"/>
  </w:num>
  <w:num w:numId="12">
    <w:abstractNumId w:val="9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71F06"/>
    <w:rsid w:val="00193CDF"/>
    <w:rsid w:val="001A29C4"/>
    <w:rsid w:val="001E15EB"/>
    <w:rsid w:val="00210588"/>
    <w:rsid w:val="00231ADE"/>
    <w:rsid w:val="00286473"/>
    <w:rsid w:val="0029617D"/>
    <w:rsid w:val="002E476F"/>
    <w:rsid w:val="002F1A75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E5710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3BE8"/>
    <w:rsid w:val="00956E13"/>
    <w:rsid w:val="0097347A"/>
    <w:rsid w:val="009F0A96"/>
    <w:rsid w:val="00A263BB"/>
    <w:rsid w:val="00A30E36"/>
    <w:rsid w:val="00A40595"/>
    <w:rsid w:val="00A55238"/>
    <w:rsid w:val="00A57BF1"/>
    <w:rsid w:val="00A766E0"/>
    <w:rsid w:val="00AF50EB"/>
    <w:rsid w:val="00B27454"/>
    <w:rsid w:val="00B57961"/>
    <w:rsid w:val="00B70336"/>
    <w:rsid w:val="00BA4469"/>
    <w:rsid w:val="00BC089F"/>
    <w:rsid w:val="00BC4D67"/>
    <w:rsid w:val="00C06C57"/>
    <w:rsid w:val="00C82FAD"/>
    <w:rsid w:val="00C84BA1"/>
    <w:rsid w:val="00C910E8"/>
    <w:rsid w:val="00CA38CE"/>
    <w:rsid w:val="00CD2B03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C6B39"/>
    <w:rsid w:val="00ED0369"/>
    <w:rsid w:val="00EE3C25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C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C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C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C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06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2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79D60-8BD8-43B0-80DD-F52299571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739</properties:Words>
  <properties:Characters>4211</properties:Characters>
  <properties:Lines>151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2016-12-19T07:47:00Z</dcterms:created>
  <dc:creator>wsadmin</dc:creator>
  <cp:lastModifiedBy>Danijela Sekulić</cp:lastModifiedBy>
  <cp:lastPrinted>2016-12-19T13:01:00Z</cp:lastPrinted>
  <dcterms:modified xmlns:xsi="http://www.w3.org/2001/XMLSchema-instance" xsi:type="dcterms:W3CDTF">2016-12-19T13:03:00Z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