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45c3" w14:paraId="c7245c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361D">
        <w:rPr>
          <w:b/>
          <w:sz w:val="22"/>
          <w:szCs w:val="22"/>
        </w:rPr>
        <w:t xml:space="preserve"> St - 195</w:t>
      </w:r>
      <w:r w:rsidR="006136D3">
        <w:rPr>
          <w:b/>
          <w:sz w:val="22"/>
          <w:szCs w:val="22"/>
        </w:rPr>
        <w:t>3</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D92B6A">
        <w:rPr>
          <w:sz w:val="22"/>
          <w:szCs w:val="22"/>
        </w:rPr>
        <w:t>2. prosinca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6136D3">
        <w:t xml:space="preserve">KOZMOS d.o.o., Trgovište 19, 20207 Mlini, OIB: </w:t>
      </w:r>
      <w:r w:rsidR="006136D3" w:rsidRPr="00EA6DE0">
        <w:t>95670016283</w:t>
      </w:r>
      <w:r w:rsidR="006136D3">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6136D3">
        <w:t xml:space="preserve">KOZMOS d.o.o., Trgovište 19, 20207 Mlini, OIB: </w:t>
      </w:r>
      <w:r w:rsidR="006136D3" w:rsidRPr="00EA6DE0">
        <w:t>95670016283</w:t>
      </w:r>
      <w:r w:rsidR="006136D3">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136D3">
        <w:rPr>
          <w:sz w:val="22"/>
          <w:szCs w:val="22"/>
        </w:rPr>
        <w:t xml:space="preserve">9.439,00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92B6A">
        <w:rPr>
          <w:b/>
          <w:sz w:val="22"/>
          <w:szCs w:val="22"/>
        </w:rPr>
        <w:t>2. prosinca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10C86">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0C86"/>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2B6A"/>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1953</izvorni_sadrzaj>
    <derivirana_varijabla naziv="DomainObject.Predmet.Broj_1">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St-1953/2016</izvorni_sadrzaj>
    <derivirana_varijabla naziv="DomainObject.Predmet.OznakaBroj_1">St-1953/2016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KOZMOS d.o.o. za poslovanje nekretninama, građenje, trgovinu, turizam i usluge</izvorni_sadrzaj>
    <derivirana_varijabla naziv="DomainObject.Predmet.ProtustrankaFormated_1">  KOZMOS d.o.o. za poslovanje nekretninama, građenje, trgovinu, turizam i usluge</derivirana_varijabla>
  </DomainObject.Predmet.ProtustrankaFormated>
  <DomainObject.Predmet.ProtustrankaFormatedOIB>
    <izvorni_sadrzaj>  KOZMOS d.o.o. za poslovanje nekretninama, građenje, trgovinu, turizam i usluge, OIB 95670016283</izvorni_sadrzaj>
    <derivirana_varijabla naziv="DomainObject.Predmet.ProtustrankaFormatedOIB_1">  KOZMOS d.o.o. za poslovanje nekretninama, građenje, trgovinu, turizam i usluge, OIB 95670016283</derivirana_varijabla>
  </DomainObject.Predmet.ProtustrankaFormatedOIB>
  <DomainObject.Predmet.ProtustrankaFormatedWithAdress>
    <izvorni_sadrzaj> KOZMOS d.o.o. za poslovanje nekretninama, građenje, trgovinu, turizam i usluge, Trgovište 19, 20207 Mlini</izvorni_sadrzaj>
    <derivirana_varijabla naziv="DomainObject.Predmet.ProtustrankaFormatedWithAdress_1"> KOZMOS d.o.o. za poslovanje nekretninama, građenje, trgovinu, turizam i usluge, Trgovište 19, 20207 Mlini</derivirana_varijabla>
  </DomainObject.Predmet.ProtustrankaFormatedWithAdress>
  <DomainObject.Predmet.ProtustrankaFormatedWithAdressOIB>
    <izvorni_sadrzaj> KOZMOS d.o.o. za poslovanje nekretninama, građenje, trgovinu, turizam i usluge, OIB 95670016283, Trgovište 19, 20207 Mlini</izvorni_sadrzaj>
    <derivirana_varijabla naziv="DomainObject.Predmet.ProtustrankaFormatedWithAdressOIB_1"> KOZMOS d.o.o. za poslovanje nekretninama, građenje, trgovinu, turizam i usluge, OIB 95670016283, Trgovište 19, 20207 Mlini</derivirana_varijabla>
  </DomainObject.Predmet.ProtustrankaFormatedWithAdressOIB>
  <DomainObject.Predmet.ProtustrankaWithAdress>
    <izvorni_sadrzaj>KOZMOS d.o.o. za poslovanje nekretninama, građenje, trgovinu, turizam i usluge Trgovište 19, 20207 Mlini</izvorni_sadrzaj>
    <derivirana_varijabla naziv="DomainObject.Predmet.ProtustrankaWithAdress_1">KOZMOS d.o.o. za poslovanje nekretninama, građenje, trgovinu, turizam i usluge Trgovište 19, 20207 Mlini</derivirana_varijabla>
  </DomainObject.Predmet.ProtustrankaWithAdress>
  <DomainObject.Predmet.ProtustrankaWithAdressOIB>
    <izvorni_sadrzaj>KOZMOS d.o.o. za poslovanje nekretninama, građenje, trgovinu, turizam i usluge, OIB 95670016283, Trgovište 19, 20207 Mlini</izvorni_sadrzaj>
    <derivirana_varijabla naziv="DomainObject.Predmet.ProtustrankaWithAdressOIB_1">KOZMOS d.o.o. za poslovanje nekretninama, građenje, trgovinu, turizam i usluge, OIB 95670016283, Trgovište 19, 20207 Mlini</derivirana_varijabla>
  </DomainObject.Predmet.ProtustrankaWithAdressOIB>
  <DomainObject.Predmet.ProtustrankaNazivFormated>
    <izvorni_sadrzaj>KOZMOS d.o.o. za poslovanje nekretninama, građenje, trgovinu, turizam i usluge</izvorni_sadrzaj>
    <derivirana_varijabla naziv="DomainObject.Predmet.ProtustrankaNazivFormated_1">KOZMOS d.o.o. za poslovanje nekretninama, građenje, trgovinu, turizam i usluge</derivirana_varijabla>
  </DomainObject.Predmet.ProtustrankaNazivFormated>
  <DomainObject.Predmet.ProtustrankaNazivFormatedOIB>
    <izvorni_sadrzaj>KOZMOS d.o.o. za poslovanje nekretninama, građenje, trgovinu, turizam i usluge, OIB 95670016283</izvorni_sadrzaj>
    <derivirana_varijabla naziv="DomainObject.Predmet.ProtustrankaNazivFormatedOIB_1">KOZMOS d.o.o. za poslovanje nekretninama, građenje, trgovinu, turizam i usluge, OIB 95670016283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9439.00</izvorni_sadrzaj>
    <derivirana_varijabla naziv="DomainObject.Predmet.TrenutnaVrijednost_1">9439.00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KOZMOS d.o.o. za poslovanje nekretninama, građenje, trgovinu, turizam i usluge</item>
    </izvorni_sadrzaj>
    <derivirana_varijabla naziv="DomainObject.Predmet.ProtuStrankaListFormated_1">
      <item>KOZMOS d.o.o. za poslovanje nekretninama, građenje, trgovinu, turizam i usluge</item>
    </derivirana_varijabla>
  </DomainObject.Predmet.ProtuStrankaListFormated>
  <DomainObject.Predmet.ProtuStrankaListFormatedOIB>
    <izvorni_sadrzaj>
      <item>KOZMOS d.o.o. za poslovanje nekretninama, građenje, trgovinu, turizam i usluge, OIB 95670016283</item>
    </izvorni_sadrzaj>
    <derivirana_varijabla naziv="DomainObject.Predmet.ProtuStrankaListFormatedOIB_1">
      <item>KOZMOS d.o.o. za poslovanje nekretninama, građenje, trgovinu, turizam i usluge, OIB 95670016283</item>
    </derivirana_varijabla>
  </DomainObject.Predmet.ProtuStrankaListFormatedOIB>
  <DomainObject.Predmet.ProtuStrankaListFormatedWithAdress>
    <izvorni_sadrzaj>
      <item>KOZMOS d.o.o. za poslovanje nekretninama, građenje, trgovinu, turizam i usluge, Trgovište 19, 20207 Mlini</item>
    </izvorni_sadrzaj>
    <derivirana_varijabla naziv="DomainObject.Predmet.ProtuStrankaListFormatedWithAdress_1">
      <item>KOZMOS d.o.o. za poslovanje nekretninama, građenje, trgovinu, turizam i usluge, Trgovište 19, 20207 Mlini</item>
    </derivirana_varijabla>
  </DomainObject.Predmet.ProtuStrankaListFormatedWithAdress>
  <DomainObject.Predmet.ProtuStrankaListFormatedWithAdressOIB>
    <izvorni_sadrzaj>
      <item>KOZMOS d.o.o. za poslovanje nekretninama, građenje, trgovinu, turizam i usluge, OIB 95670016283, Trgovište 19, 20207 Mlini</item>
    </izvorni_sadrzaj>
    <derivirana_varijabla naziv="DomainObject.Predmet.ProtuStrankaListFormatedWithAdressOIB_1">
      <item>KOZMOS d.o.o. za poslovanje nekretninama, građenje, trgovinu, turizam i usluge, OIB 95670016283, Trgovište 19, 20207 Mlini</item>
    </derivirana_varijabla>
  </DomainObject.Predmet.ProtuStrankaListFormatedWithAdressOIB>
  <DomainObject.Predmet.ProtuStrankaListNazivFormated>
    <izvorni_sadrzaj>
      <item>KOZMOS d.o.o. za poslovanje nekretninama, građenje, trgovinu, turizam i usluge</item>
    </izvorni_sadrzaj>
    <derivirana_varijabla naziv="DomainObject.Predmet.ProtuStrankaListNazivFormated_1">
      <item>KOZMOS d.o.o. za poslovanje nekretninama, građenje, trgovinu, turizam i usluge</item>
    </derivirana_varijabla>
  </DomainObject.Predmet.ProtuStrankaListNazivFormated>
  <DomainObject.Predmet.ProtuStrankaListNazivFormatedOIB>
    <izvorni_sadrzaj>
      <item>KOZMOS d.o.o. za poslovanje nekretninama, građenje, trgovinu, turizam i usluge, OIB 95670016283</item>
    </izvorni_sadrzaj>
    <derivirana_varijabla naziv="DomainObject.Predmet.ProtuStrankaListNazivFormatedOIB_1">
      <item>KOZMOS d.o.o. za poslovanje nekretninama, građenje, trgovinu, turizam i usluge, OIB 95670016283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KOZMOS d.o.o. za poslovanje nekretninama, građenje, trgovinu, turizam i usluge</izvorni_sadrzaj>
    <derivirana_varijabla naziv="DomainObject.Predmet.ProtustrankaIDrugi_1">KOZMOS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KOZMOS d.o.o. za poslovanje nekretninama, građenje, trgovinu, turizam i usluge, OIB 95670016283, Trgovište 19, 20207 Mlini</izvorni_sadrzaj>
    <derivirana_varijabla naziv="DomainObject.Predmet.ProtustrankaIDrugiAdressOIB_1">KOZMOS d.o.o. za poslovanje nekretninama, građenje, trgovinu, turizam i usluge, OIB 95670016283, Trgovište 19,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KOZMOS d.o.o. za poslovanje nekretninama, građenje, trgovinu, turizam i usluge</item>
    </izvorni_sadrzaj>
    <derivirana_varijabla naziv="DomainObject.Predmet.SudioniciListNaziv_1">
      <item>FINA, RC Split, Podružnica Dubrovnik</item>
      <item>KOZMOS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KOZMOS d.o.o. za poslovanje nekretninama, građenje, trgovinu, turizam i usluge, OIB 95670016283, Trgovište 19,20207 Mlini</item>
    </izvorni_sadrzaj>
    <derivirana_varijabla naziv="DomainObject.Predmet.SudioniciListAdressOIB_1">
      <item>FINA, RC Split, Podružnica Dubrovnik, OIB 85821130368, Vukovarska 2,20000 Dubrovnik</item>
      <item>KOZMOS d.o.o. za poslovanje nekretninama, građenje, trgovinu, turizam i usluge, OIB 95670016283, Trgovište 19,20207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95670016283</item>
    </izvorni_sadrzaj>
    <derivirana_varijabla naziv="DomainObject.Predmet.SudioniciListNazivOIB_1">
      <item>, OIB 85821130368</item>
      <item>, OIB 95670016283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76930F-185F-4BC8-A779-174EE5878D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1940</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2016-11-18T11:47:00Z</dcterms:created>
  <dc:creator>Joško Livaković</dc:creator>
  <cp:lastModifiedBy>Sandra Lazo Oblizalo</cp:lastModifiedBy>
  <cp:lastPrinted>2016-11-18T10:52:00Z</cp:lastPrinted>
  <dcterms:modified xmlns:xsi="http://www.w3.org/2001/XMLSchema-instance" xsi:type="dcterms:W3CDTF">2016-12-02T08:30:00Z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