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b054" w14:paraId="797b054" w:rsidRDefault="00495767" w:rsidP="00495767" w:rsidR="00495767" w:rsidRPr="00F83270">
      <w:pPr>
        <w15:collapsed w:val="false"/>
      </w:pPr>
      <w:bookmarkStart w:name="_GoBack" w:id="0"/>
      <w:bookmarkEnd w:id="0"/>
      <w:r w:rsidRPr="00F83270">
        <w:rPr>
          <w:bCs/>
        </w:rPr>
        <w:t xml:space="preserve">        </w:t>
      </w:r>
      <w:r>
        <w:rPr>
          <w:bCs/>
        </w:rPr>
        <w:t xml:space="preserve"> </w:t>
      </w:r>
      <w:r w:rsidRPr="00F83270">
        <w:rPr>
          <w:bCs/>
        </w:rPr>
        <w:t xml:space="preserve">  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767" w:rsidP="00495767" w:rsidR="00495767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495767" w:rsidP="00495767" w:rsidR="00495767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495767" w:rsidP="00495767" w:rsidR="00495767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Posl.br.: 2</w:t>
      </w:r>
      <w:r w:rsidRPr="00F83270">
        <w:t xml:space="preserve"> St-</w:t>
      </w:r>
      <w:r>
        <w:t>32</w:t>
      </w:r>
      <w:r w:rsidRPr="00F83270">
        <w:t>/1</w:t>
      </w:r>
      <w:r>
        <w:t>5</w:t>
      </w:r>
      <w:r w:rsidRPr="00F83270">
        <w:t>-</w:t>
      </w:r>
      <w:r>
        <w:t>26</w:t>
      </w:r>
    </w:p>
    <w:p w:rsidRDefault="00495767" w:rsidP="00535CA0" w:rsidR="009355C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5767" w:rsidP="00535CA0" w:rsidR="00495767" w:rsidRPr="00535CA0">
      <w:pPr>
        <w:rPr>
          <w:sz w:val="20"/>
          <w:szCs w:val="20"/>
        </w:rPr>
      </w:pPr>
      <w:r>
        <w:tab/>
        <w:t xml:space="preserve">       </w:t>
      </w:r>
    </w:p>
    <w:p w:rsidRDefault="009355C7" w:rsidP="00495767" w:rsidR="00495767" w:rsidRPr="00F83270">
      <w:pPr>
        <w:jc w:val="center"/>
      </w:pPr>
      <w:r>
        <w:t>U  I M E  R E P U B L I K E  H R V A T S K E</w:t>
      </w:r>
    </w:p>
    <w:p w:rsidRDefault="00495767" w:rsidP="00495767" w:rsidR="00495767" w:rsidRPr="00F83270"/>
    <w:p w:rsidRDefault="00495767" w:rsidP="00495767" w:rsidR="00495767" w:rsidRPr="00F83270">
      <w:pPr>
        <w:jc w:val="center"/>
      </w:pPr>
      <w:r w:rsidRPr="00F83270">
        <w:t>R J E Š E NJ E</w:t>
      </w:r>
    </w:p>
    <w:p w:rsidRDefault="00495767" w:rsidP="00495767" w:rsidR="00495767">
      <w:pPr>
        <w:jc w:val="both"/>
      </w:pPr>
    </w:p>
    <w:p w:rsidRDefault="009355C7" w:rsidP="00495767" w:rsidR="009355C7" w:rsidRPr="00F83270">
      <w:pPr>
        <w:jc w:val="both"/>
      </w:pPr>
    </w:p>
    <w:p w:rsidRDefault="00495767" w:rsidP="00495767" w:rsidR="00495767">
      <w:pPr>
        <w:jc w:val="both"/>
      </w:pPr>
      <w:r w:rsidRPr="00DA15C9">
        <w:tab/>
        <w:t xml:space="preserve">Trgovački sud u Pazinu, po sucu Adrijani Labinjan Skok, </w:t>
      </w:r>
      <w:r>
        <w:t>u prethodnom postupku</w:t>
      </w:r>
      <w:r w:rsidRPr="00DA15C9">
        <w:t xml:space="preserve"> n</w:t>
      </w:r>
      <w:r w:rsidRPr="00AF0276">
        <w:t xml:space="preserve">ad dužnikom </w:t>
      </w:r>
      <w:r>
        <w:t>Nogometni klub "JEDINSTVO - OMLADINAC" Nedešćina, Nedešćina 103, Nedešćina, OIB: 98992909416</w:t>
      </w:r>
      <w:r w:rsidRPr="00DA15C9">
        <w:t xml:space="preserve">, dana </w:t>
      </w:r>
      <w:r>
        <w:t>15. rujna 2015</w:t>
      </w:r>
      <w:r w:rsidRPr="00DA15C9">
        <w:t xml:space="preserve">. </w:t>
      </w:r>
    </w:p>
    <w:p w:rsidRDefault="00495767" w:rsidP="00495767" w:rsidR="00495767">
      <w:pPr>
        <w:jc w:val="both"/>
      </w:pPr>
    </w:p>
    <w:p w:rsidRDefault="009355C7" w:rsidP="00495767" w:rsidR="009355C7" w:rsidRPr="00F100FA">
      <w:pPr>
        <w:jc w:val="both"/>
      </w:pPr>
    </w:p>
    <w:p w:rsidRDefault="00495767" w:rsidP="00495767" w:rsidR="00495767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495767" w:rsidP="00495767" w:rsidR="00495767">
      <w:pPr>
        <w:ind w:left="705"/>
        <w:jc w:val="both"/>
      </w:pPr>
    </w:p>
    <w:p w:rsidRDefault="009355C7" w:rsidP="00495767" w:rsidR="009355C7">
      <w:pPr>
        <w:ind w:left="705"/>
        <w:jc w:val="both"/>
      </w:pPr>
    </w:p>
    <w:p w:rsidRDefault="00495767" w:rsidP="00495767" w:rsidR="00495767">
      <w:pPr>
        <w:jc w:val="both"/>
      </w:pPr>
      <w:r>
        <w:tab/>
        <w:t>I.</w:t>
      </w:r>
      <w:r>
        <w:tab/>
      </w:r>
      <w:r w:rsidRPr="00092887">
        <w:t>Od</w:t>
      </w:r>
      <w:r>
        <w:t>obrava se obračun stvarnih troškova</w:t>
      </w:r>
      <w:r w:rsidRPr="00092887">
        <w:t xml:space="preserve"> </w:t>
      </w:r>
      <w:r>
        <w:t xml:space="preserve">privremenom </w:t>
      </w:r>
      <w:r w:rsidRPr="00092887">
        <w:t>stečajnom upravitelju</w:t>
      </w:r>
      <w:r>
        <w:t xml:space="preserve"> Damiru Majstoroviću, Pula, Koparska 37, OIB: 49931983367,</w:t>
      </w:r>
      <w:r w:rsidRPr="00E33DD0">
        <w:t xml:space="preserve"> </w:t>
      </w:r>
      <w:r>
        <w:t xml:space="preserve">za poslove obavljene u </w:t>
      </w:r>
      <w:r w:rsidR="00600B77">
        <w:t>prethodnom</w:t>
      </w:r>
      <w:r>
        <w:t xml:space="preserve"> postupku</w:t>
      </w:r>
      <w:r w:rsidRPr="00092887">
        <w:t xml:space="preserve"> nad dužnikom</w:t>
      </w:r>
      <w:r w:rsidRPr="00E33DD0">
        <w:rPr>
          <w:b/>
        </w:rPr>
        <w:t xml:space="preserve"> </w:t>
      </w:r>
      <w:r>
        <w:t>Nogometni klub "JEDINSTVO - OMLADINAC" Nedešćina, Nedešćina 103, Nedešćina, OIB: 98992909416</w:t>
      </w:r>
      <w:r w:rsidR="00A17434">
        <w:t>,</w:t>
      </w:r>
      <w:r>
        <w:t xml:space="preserve"> u </w:t>
      </w:r>
      <w:r w:rsidRPr="00092887">
        <w:t xml:space="preserve">iznosu od </w:t>
      </w:r>
      <w:r w:rsidR="00600B77">
        <w:t xml:space="preserve">neto </w:t>
      </w:r>
      <w:r w:rsidR="00A17434">
        <w:t>1.099,00</w:t>
      </w:r>
      <w:r w:rsidRPr="005F3083">
        <w:t xml:space="preserve"> </w:t>
      </w:r>
      <w:r>
        <w:t xml:space="preserve">kuna. </w:t>
      </w:r>
    </w:p>
    <w:p w:rsidRDefault="00495767" w:rsidP="00495767" w:rsidR="00495767">
      <w:pPr>
        <w:jc w:val="both"/>
      </w:pPr>
    </w:p>
    <w:p w:rsidRDefault="00495767" w:rsidP="00495767" w:rsidR="00495767" w:rsidRPr="00F100FA">
      <w:pPr>
        <w:jc w:val="both"/>
      </w:pPr>
      <w:r>
        <w:tab/>
        <w:t>II.</w:t>
      </w:r>
      <w:r>
        <w:tab/>
      </w:r>
      <w:r w:rsidRPr="00F100FA">
        <w:t xml:space="preserve">Određuje se jednokratna nagrada </w:t>
      </w:r>
      <w:r>
        <w:t xml:space="preserve">privremenom </w:t>
      </w:r>
      <w:r w:rsidRPr="00F100FA">
        <w:t xml:space="preserve">stečajnom upravitelju </w:t>
      </w:r>
      <w:r>
        <w:t>Damiru Majstoroviću, Pula, Koparska 37, OIB: 49931983367</w:t>
      </w:r>
      <w:r w:rsidRPr="00F100FA">
        <w:rPr>
          <w:bCs/>
        </w:rPr>
        <w:t xml:space="preserve">, </w:t>
      </w:r>
      <w:r w:rsidRPr="00F100FA">
        <w:t xml:space="preserve"> za poslove obavljene u prethodnom</w:t>
      </w:r>
      <w:r>
        <w:t xml:space="preserve"> postupku</w:t>
      </w:r>
      <w:r w:rsidRPr="00F100FA">
        <w:t xml:space="preserve"> nad dužnikom </w:t>
      </w:r>
      <w:r w:rsidR="00A17434">
        <w:t>Nogometni klub "JEDINSTVO - OMLADINAC" Nedešćina, Nedešćina 103, Nedešćina, OIB: 98992909416</w:t>
      </w:r>
      <w:r w:rsidRPr="00F100FA">
        <w:t xml:space="preserve">, u iznosu od </w:t>
      </w:r>
      <w:r w:rsidR="00600B77" w:rsidRPr="00F100FA">
        <w:t>neto</w:t>
      </w:r>
      <w:r w:rsidR="00600B77">
        <w:t xml:space="preserve"> </w:t>
      </w:r>
      <w:r>
        <w:t>1</w:t>
      </w:r>
      <w:r w:rsidRPr="00F100FA">
        <w:t>.500,00 kuna s pripadajućim porezima i doprinosima.</w:t>
      </w:r>
    </w:p>
    <w:p w:rsidRDefault="00495767" w:rsidP="00495767" w:rsidR="00495767" w:rsidRPr="00F100FA">
      <w:pPr>
        <w:ind w:left="705"/>
        <w:jc w:val="both"/>
      </w:pPr>
    </w:p>
    <w:p w:rsidRDefault="00495767" w:rsidP="00535CA0" w:rsidR="00535CA0">
      <w:pPr>
        <w:jc w:val="both"/>
      </w:pPr>
      <w:r>
        <w:tab/>
        <w:t>III.</w:t>
      </w:r>
      <w:r>
        <w:tab/>
      </w:r>
      <w:r w:rsidR="00535CA0">
        <w:t>Obustavlja se postupak po prijedlogu FINA-e za otvaranje stečajnog postupka nad dužnikom Nogometni klub "JEDINSTVO - OMLADINAC" Nedešćina, Nedešćina 103, Nedešćina, OIB: 98992909416.</w:t>
      </w:r>
    </w:p>
    <w:p w:rsidRDefault="00535CA0" w:rsidP="00495767" w:rsidR="00535CA0">
      <w:pPr>
        <w:jc w:val="both"/>
      </w:pPr>
    </w:p>
    <w:p w:rsidRDefault="00535CA0" w:rsidP="00495767" w:rsidR="00495767">
      <w:pPr>
        <w:jc w:val="both"/>
      </w:pPr>
      <w:r>
        <w:tab/>
        <w:t>IV.</w:t>
      </w:r>
      <w:r>
        <w:tab/>
      </w:r>
      <w:r w:rsidR="00495767" w:rsidRPr="00F100FA">
        <w:t xml:space="preserve">Nalaže se </w:t>
      </w:r>
      <w:r>
        <w:t>dužniku</w:t>
      </w:r>
      <w:r w:rsidR="00495767" w:rsidRPr="00F100FA">
        <w:t xml:space="preserve"> </w:t>
      </w:r>
      <w:r>
        <w:t xml:space="preserve">Nogometni klub "JEDINSTVO - OMLADINAC" Nedešćina, Nedešćina 103, Nedešćina, OIB: 98992909416, </w:t>
      </w:r>
      <w:r w:rsidR="00495767" w:rsidRPr="00F100FA">
        <w:t xml:space="preserve">da </w:t>
      </w:r>
      <w:r w:rsidR="00495767">
        <w:t>izvrši isplatu</w:t>
      </w:r>
      <w:r w:rsidR="00495767" w:rsidRPr="00F100FA">
        <w:t xml:space="preserve"> iznos</w:t>
      </w:r>
      <w:r w:rsidR="00495767">
        <w:t>a</w:t>
      </w:r>
      <w:r w:rsidR="00495767" w:rsidRPr="00F100FA">
        <w:t xml:space="preserve"> iz točke I</w:t>
      </w:r>
      <w:r w:rsidR="00495767">
        <w:t>. i II.</w:t>
      </w:r>
      <w:r w:rsidR="00495767" w:rsidRPr="00F100FA">
        <w:t xml:space="preserve"> ovog rješenja </w:t>
      </w:r>
      <w:r w:rsidR="00495767">
        <w:t xml:space="preserve">privremenom </w:t>
      </w:r>
      <w:r w:rsidR="00495767" w:rsidRPr="00F100FA">
        <w:t xml:space="preserve">stečajnom upravitelju </w:t>
      </w:r>
      <w:r w:rsidR="00495767">
        <w:t>Damiru Majstoroviću, Pula, Koparska 37, OIB: 49931983367</w:t>
      </w:r>
      <w:r w:rsidR="00495767" w:rsidRPr="00F100FA">
        <w:rPr>
          <w:bCs/>
        </w:rPr>
        <w:t>,</w:t>
      </w:r>
      <w:r w:rsidR="00495767" w:rsidRPr="00F100FA">
        <w:t xml:space="preserve"> na žiro račun broj </w:t>
      </w:r>
      <w:r w:rsidR="00495767">
        <w:t>HR81 2503007 3100004971</w:t>
      </w:r>
      <w:r w:rsidR="00495767" w:rsidRPr="00F100FA">
        <w:t xml:space="preserve"> kod </w:t>
      </w:r>
      <w:r w:rsidR="00495767">
        <w:t>Sberbank</w:t>
      </w:r>
      <w:r>
        <w:t xml:space="preserve"> d.d.</w:t>
      </w:r>
      <w:r w:rsidR="00495767" w:rsidRPr="00F100FA">
        <w:t xml:space="preserve">, </w:t>
      </w:r>
      <w:r w:rsidR="0096532D">
        <w:t>u roku od 8 dana.</w:t>
      </w:r>
    </w:p>
    <w:p w:rsidRDefault="00535CA0" w:rsidP="00495767" w:rsidR="00535CA0">
      <w:pPr>
        <w:jc w:val="both"/>
      </w:pPr>
    </w:p>
    <w:p w:rsidRDefault="00535CA0" w:rsidP="00535CA0" w:rsidR="00535CA0">
      <w:pPr>
        <w:jc w:val="both"/>
      </w:pPr>
      <w:r>
        <w:tab/>
        <w:t>V.</w:t>
      </w:r>
      <w:r>
        <w:tab/>
      </w:r>
      <w:r w:rsidRPr="00F100FA">
        <w:t xml:space="preserve">Nalaže se </w:t>
      </w:r>
      <w:r>
        <w:t>dužniku</w:t>
      </w:r>
      <w:r w:rsidRPr="00F100FA">
        <w:t xml:space="preserve"> </w:t>
      </w:r>
      <w:r>
        <w:t xml:space="preserve">Nogometni klub "JEDINSTVO - OMLADINAC" Nedešćina, Nedešćina 103, Nedešćina, OIB: 98992909416, </w:t>
      </w:r>
      <w:r w:rsidRPr="00F100FA">
        <w:t>da</w:t>
      </w:r>
      <w:r>
        <w:t xml:space="preserve"> isplati iznos od 400,00 kn u Fond za pokriće troškova stečajnog postupka, na račun ovoga suda broj HR 43 2390001 1300029763, pozivom na broj 3333-32-2015</w:t>
      </w:r>
      <w:r w:rsidR="00730A73">
        <w:t>, u roku od 8 dana</w:t>
      </w:r>
      <w:r>
        <w:t>.</w:t>
      </w:r>
    </w:p>
    <w:p w:rsidRDefault="00495767" w:rsidP="00495767" w:rsidR="00495767">
      <w:pPr>
        <w:jc w:val="both"/>
      </w:pPr>
    </w:p>
    <w:p w:rsidRDefault="009355C7" w:rsidP="00495767" w:rsidR="009355C7" w:rsidRPr="00F73A20">
      <w:pPr>
        <w:jc w:val="both"/>
      </w:pPr>
    </w:p>
    <w:p w:rsidRDefault="00495767" w:rsidP="00495767" w:rsidR="00495767" w:rsidRPr="00F100FA">
      <w:pPr>
        <w:jc w:val="center"/>
        <w:rPr>
          <w:bCs/>
        </w:rPr>
      </w:pPr>
      <w:r w:rsidRPr="00F100FA">
        <w:rPr>
          <w:bCs/>
        </w:rPr>
        <w:lastRenderedPageBreak/>
        <w:t>Obrazloženje</w:t>
      </w:r>
    </w:p>
    <w:p w:rsidRDefault="00495767" w:rsidP="00495767" w:rsidR="00495767" w:rsidRPr="00F100FA">
      <w:pPr>
        <w:jc w:val="center"/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495767" w:rsidP="00495767" w:rsidR="00495767">
      <w:pPr>
        <w:ind w:firstLine="708"/>
        <w:jc w:val="both"/>
      </w:pPr>
      <w:r w:rsidRPr="00F100FA">
        <w:t xml:space="preserve">Temeljem odredbe čl. </w:t>
      </w:r>
      <w:smartTag w:element="metricconverter" w:uri="urn:schemas-microsoft-com:office:smarttags">
        <w:smartTagPr>
          <w:attr w:val="29. st" w:name="ProductID"/>
        </w:smartTagPr>
        <w:r w:rsidRPr="00F100FA">
          <w:t>29. st</w:t>
        </w:r>
      </w:smartTag>
      <w:r w:rsidRPr="00F100FA">
        <w:t>. 1. i st. 2.  Stečajnog zakona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</w:t>
      </w:r>
    </w:p>
    <w:p w:rsidRDefault="00495767" w:rsidP="00495767" w:rsidR="00495767">
      <w:pPr>
        <w:jc w:val="both"/>
      </w:pPr>
      <w:r>
        <w:tab/>
        <w:t>Privremeni 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>
        <w:t>Damir Majstorović, Pula, Koparska 37, OIB: 49931983367, dostavio</w:t>
      </w:r>
      <w:r w:rsidRPr="00E86206">
        <w:t xml:space="preserve"> je dana </w:t>
      </w:r>
      <w:r>
        <w:t>7.5.2015</w:t>
      </w:r>
      <w:r w:rsidRPr="00E86206">
        <w:t xml:space="preserve">. g. obračun stvarnih troškova nastalih u </w:t>
      </w:r>
      <w:r>
        <w:t xml:space="preserve">prethodnom postupku u iznosu od </w:t>
      </w:r>
      <w:r w:rsidR="00A17434">
        <w:t>1.099,00</w:t>
      </w:r>
      <w:r>
        <w:t xml:space="preserve"> kn neto</w:t>
      </w:r>
      <w:r w:rsidRPr="00E86206">
        <w:t xml:space="preserve">. Iz obračuna proizlazi da je riječ o </w:t>
      </w:r>
      <w:r>
        <w:t xml:space="preserve">telefonskim troškovima u iznosu od </w:t>
      </w:r>
      <w:r w:rsidR="00A17434">
        <w:t>4</w:t>
      </w:r>
      <w:r>
        <w:t xml:space="preserve">0,00 kn, troškovima printanja i fotokopiranja u iznosu od 70,00 kn, </w:t>
      </w:r>
      <w:r w:rsidR="00A17434">
        <w:t>cestarini od 17.7.2015. g. u iznosu od 38,00 kn i od 7.9.2015. g. u iznosu od 19,00 kn, te putnim troškovima</w:t>
      </w:r>
      <w:r>
        <w:t xml:space="preserve"> u iznosu od </w:t>
      </w:r>
      <w:r w:rsidR="00A17434">
        <w:t>932,00</w:t>
      </w:r>
      <w:r>
        <w:t xml:space="preserve"> kn. Obračunu su priloženi </w:t>
      </w:r>
      <w:r w:rsidR="00A17434">
        <w:t xml:space="preserve">telefonski račun za srpanj 2015. g., </w:t>
      </w:r>
      <w:r>
        <w:t xml:space="preserve">obračun naknade za korištenje osobnog vozila u službene svrhe s dnevnikom putovanja u kojem je navedena </w:t>
      </w:r>
      <w:r w:rsidRPr="00E86206">
        <w:t>relacija i svrha korištenja vozila,</w:t>
      </w:r>
      <w:r w:rsidR="00A17434">
        <w:t xml:space="preserve"> računi o plaćenoj cestarini.</w:t>
      </w:r>
      <w:r w:rsidRPr="00E86206">
        <w:tab/>
        <w:t xml:space="preserve">Na temelju navedenih pisanih, obrazloženih i dokumentiranih obračuna stečajnog upravitelja a sukladno odredbi čl. </w:t>
      </w:r>
      <w:smartTag w:element="metricconverter" w:uri="urn:schemas-microsoft-com:office:smarttags">
        <w:smartTagPr>
          <w:attr w:val="29. st" w:name="ProductID"/>
        </w:smartTagPr>
        <w:r w:rsidRPr="00E86206">
          <w:t>29. st</w:t>
        </w:r>
      </w:smartTag>
      <w:r w:rsidRPr="00E86206">
        <w:t xml:space="preserve">. 1. i st. 3. Stečajnog zakona donesena je odluka kao u </w:t>
      </w:r>
      <w:r>
        <w:t>točki I. izreke</w:t>
      </w:r>
      <w:r w:rsidRPr="00E86206">
        <w:t xml:space="preserve">. </w:t>
      </w:r>
    </w:p>
    <w:p w:rsidRDefault="00495767" w:rsidP="00495767" w:rsidR="00495767" w:rsidRPr="00F100FA">
      <w:pPr>
        <w:ind w:firstLine="708"/>
        <w:jc w:val="both"/>
      </w:pPr>
      <w:r w:rsidRPr="00F100FA">
        <w:t xml:space="preserve">Odredbom čl. </w:t>
      </w:r>
      <w:smartTag w:element="metricconverter" w:uri="urn:schemas-microsoft-com:office:smarttags">
        <w:smartTagPr>
          <w:attr w:val="7. st" w:name="ProductID"/>
        </w:smartTagPr>
        <w:r w:rsidRPr="00F100FA">
          <w:t>7. st</w:t>
        </w:r>
      </w:smartTag>
      <w:r w:rsidRPr="00F100FA">
        <w:t xml:space="preserve">. 1. Uredbe o kriterijima i načinu obračuna i plaćanju nagrada stečajnim upraviteljima (dalje: Uredba), propisano je da privremenom stečajnom upravitelju pripada pravo na jednokratnu nagradu za poslove obavljene u prethodnom postupku (postupku ispitivanja uvjeta za otvaranje stečajnog postupka) u maksimalnom iznosu od 10.000,00 kuna, koju će odrediti stečajni sudac vodeći računa o kriterijima iz čl. 7. (čl. 4.) st. 3. Uredbe. </w:t>
      </w:r>
    </w:p>
    <w:p w:rsidRDefault="00495767" w:rsidP="00495767" w:rsidR="00495767" w:rsidRPr="00F100FA">
      <w:pPr>
        <w:ind w:firstLine="708"/>
        <w:jc w:val="both"/>
      </w:pPr>
      <w:r w:rsidRPr="00F100FA">
        <w:t xml:space="preserve">Privremeni stečajni upravitelj je zatražio nagradu </w:t>
      </w:r>
      <w:r>
        <w:t xml:space="preserve">prema odluci suda, a sud je nagradu odredio </w:t>
      </w:r>
      <w:r w:rsidRPr="00F100FA">
        <w:t xml:space="preserve">sukladno trudu uloženom u prethodnom postupku nad dužnikom </w:t>
      </w:r>
      <w:r w:rsidR="00A17434">
        <w:t>Nogometni klub "JEDINSTVO - OMLADINAC" Nedešćina, Nedešćina 103, Nedešćina, OIB: 98992909416,</w:t>
      </w:r>
      <w:r w:rsidRPr="00F100FA">
        <w:t xml:space="preserve"> u kojem je izradio pisano izvješće i ispitao gospodarsko financijsko stanje dužnika, njegovu imovinu i obveze, te ispitao postojanje razloga za otvaranje stečajnog postupka nad tim dužnikom.</w:t>
      </w:r>
    </w:p>
    <w:p w:rsidRDefault="00495767" w:rsidP="00495767" w:rsidR="00495767" w:rsidRPr="00F100FA">
      <w:pPr>
        <w:jc w:val="both"/>
      </w:pPr>
      <w:r w:rsidRPr="00F100FA">
        <w:tab/>
        <w:t xml:space="preserve">Cijeneći obujam poslova i rad privremenog stečajnog upravitelja obavljen u prethodnom postupku koji se sastojao od pribave i uvida u dokumentaciju dužnika, izrade pisanog izvješća, njegovo usmeno izlaganje na ročištu, stečajni sudac je ocijenio primjerenom jednokratnu nagradu u iznosu od </w:t>
      </w:r>
      <w:r>
        <w:t>1</w:t>
      </w:r>
      <w:r w:rsidRPr="00F100FA">
        <w:t xml:space="preserve">.500,00 kuna neto pozivom na odredbu čl. </w:t>
      </w:r>
      <w:smartTag w:element="metricconverter" w:uri="urn:schemas-microsoft-com:office:smarttags">
        <w:smartTagPr>
          <w:attr w:val="7. st" w:name="ProductID"/>
        </w:smartTagPr>
        <w:r w:rsidRPr="00F100FA">
          <w:t>7. st</w:t>
        </w:r>
      </w:smartTag>
      <w:r w:rsidRPr="00F100FA">
        <w:t xml:space="preserve">. 1. Uredbe o kriterijima i načinu obračuna i plaćanju nagrada stečajnim upraviteljima, te pozivom na odredbu čl. </w:t>
      </w:r>
      <w:smartTag w:element="metricconverter" w:uri="urn:schemas-microsoft-com:office:smarttags">
        <w:smartTagPr>
          <w:attr w:val="29. st" w:name="ProductID"/>
        </w:smartTagPr>
        <w:r w:rsidRPr="00F100FA">
          <w:t>29. st</w:t>
        </w:r>
      </w:smartTag>
      <w:r w:rsidRPr="00F100FA">
        <w:t>. 2. i čl. 17. točka 6. Stečajnog zakona, zajedno sa pripadajućim porezima i doprinosima.</w:t>
      </w:r>
    </w:p>
    <w:p w:rsidRDefault="00495767" w:rsidP="00495767" w:rsidR="00495767">
      <w:pPr>
        <w:jc w:val="both"/>
      </w:pPr>
      <w:r w:rsidRPr="00F100FA">
        <w:tab/>
        <w:t>Iznosi nagrada stečajnim upraviteljima u smislu spomenute Uredbe</w:t>
      </w:r>
      <w:r>
        <w:t xml:space="preserve"> određeni su u neto iznosima te</w:t>
      </w:r>
      <w:r w:rsidRPr="00F100FA">
        <w:t xml:space="preserve"> porezi i doprinosi na neto isplaćene iznose nagrada terete troškove stečajnog postupka (čl. </w:t>
      </w:r>
      <w:smartTag w:element="metricconverter" w:uri="urn:schemas-microsoft-com:office:smarttags">
        <w:smartTagPr>
          <w:attr w:val="19. st" w:name="ProductID"/>
        </w:smartTagPr>
        <w:r w:rsidRPr="00F100FA">
          <w:t>19. st</w:t>
        </w:r>
      </w:smartTag>
      <w:r w:rsidRPr="00F100FA">
        <w:t xml:space="preserve">. 1. i st. 2. Uredbe). </w:t>
      </w:r>
    </w:p>
    <w:p w:rsidRDefault="00244B10" w:rsidP="00535CA0" w:rsidR="00535CA0">
      <w:pPr>
        <w:jc w:val="both"/>
        <w:rPr>
          <w:bCs/>
        </w:rPr>
      </w:pPr>
      <w:r>
        <w:tab/>
        <w:t>Tijekom prethodnog postupka dužnik je dostavio obrazac BON – 2 na dan 8.9.2015. g. iz kojeg je utvrđeno da je dužnik postao sposoban za plaćanje, budući nema evidentiranih neizvršenih osnova za plaćanje.</w:t>
      </w:r>
      <w:r w:rsidR="00535CA0">
        <w:rPr>
          <w:bCs/>
        </w:rPr>
        <w:tab/>
      </w:r>
    </w:p>
    <w:p w:rsidRDefault="00535CA0" w:rsidP="00535CA0" w:rsidR="00535CA0">
      <w:pPr>
        <w:jc w:val="both"/>
      </w:pPr>
      <w:r>
        <w:rPr>
          <w:bCs/>
        </w:rPr>
        <w:tab/>
        <w:t xml:space="preserve">Slijedom navedenog, s obzirom da je odredbom čl. 53. st. 9. </w:t>
      </w:r>
      <w:r w:rsidRPr="00F100FA">
        <w:t xml:space="preserve">Stečajnog zakona </w:t>
      </w:r>
      <w:r>
        <w:t>(dalje: SZ, NN broj 44/96, 161/98, 29/99, 129/00, 123/03, 197/03, 187/04, 82/06, 116/10, 25/12, 133/12, 45/13) propisano da će se, ako se utvrdi da je dužnik do završetka prethodnog postupka postao sposoban za plaćanje, postupak obustaviti, donesena je odluka kao u</w:t>
      </w:r>
      <w:r w:rsidR="00244B10">
        <w:t xml:space="preserve"> točki III. izreke</w:t>
      </w:r>
      <w:r>
        <w:t>.</w:t>
      </w:r>
    </w:p>
    <w:p w:rsidRDefault="00535CA0" w:rsidP="00535CA0" w:rsidR="00535CA0">
      <w:pPr>
        <w:jc w:val="both"/>
      </w:pPr>
      <w:r>
        <w:tab/>
        <w:t xml:space="preserve">Istom odredbom je propisano da će troškove provedenog postupka u tom slučaju snositi dužnik. Troškovi koji su nastali u ovom postupku odnose se na nagradu i trošak za rad privremenog stečajnog upravitelja u prethodnom postupku </w:t>
      </w:r>
      <w:r w:rsidR="00244B10">
        <w:t>kako je navedeno u točki I. i II. izreke</w:t>
      </w:r>
      <w:r>
        <w:t xml:space="preserve"> i </w:t>
      </w:r>
      <w:r w:rsidR="00274235">
        <w:t xml:space="preserve">na </w:t>
      </w:r>
      <w:r>
        <w:t>trošak objave u Narodnim novinama rješenja po</w:t>
      </w:r>
      <w:r w:rsidR="00244B10">
        <w:t>sl.br. 2 St-32</w:t>
      </w:r>
      <w:r>
        <w:t xml:space="preserve">/15-4 od </w:t>
      </w:r>
      <w:r w:rsidR="00244B10">
        <w:t>24.6</w:t>
      </w:r>
      <w:r>
        <w:t>.2015. g. u iznosu od 400,00 kn. Slijedom navedenog</w:t>
      </w:r>
      <w:r w:rsidR="00244B10">
        <w:t xml:space="preserve"> </w:t>
      </w:r>
      <w:r>
        <w:t xml:space="preserve">donesena je odluka kao u </w:t>
      </w:r>
      <w:r w:rsidR="00244B10">
        <w:t xml:space="preserve">točki IV. i V. </w:t>
      </w:r>
      <w:r>
        <w:t>izre</w:t>
      </w:r>
      <w:r w:rsidR="00244B10">
        <w:t>ke</w:t>
      </w:r>
      <w:r>
        <w:t>.</w:t>
      </w:r>
    </w:p>
    <w:p w:rsidRDefault="00495767" w:rsidP="00495767" w:rsidR="00495767" w:rsidRPr="00F100FA">
      <w:pPr>
        <w:jc w:val="both"/>
      </w:pPr>
    </w:p>
    <w:p w:rsidRDefault="00495767" w:rsidP="00495767" w:rsidR="00495767" w:rsidRPr="00F100FA">
      <w:pPr>
        <w:jc w:val="both"/>
      </w:pPr>
      <w:r w:rsidRPr="00F100FA">
        <w:tab/>
      </w:r>
      <w:r w:rsidRPr="00F100FA">
        <w:tab/>
      </w:r>
    </w:p>
    <w:p w:rsidRDefault="00495767" w:rsidP="00495767" w:rsidR="00495767" w:rsidRPr="00F100FA">
      <w:pPr>
        <w:jc w:val="center"/>
      </w:pPr>
      <w:r w:rsidRPr="00F100FA">
        <w:t xml:space="preserve">U Pazinu, dana </w:t>
      </w:r>
      <w:r w:rsidR="00A17434">
        <w:t>15. rujna</w:t>
      </w:r>
      <w:r>
        <w:t xml:space="preserve"> 2015</w:t>
      </w:r>
      <w:r w:rsidRPr="00F100FA">
        <w:t xml:space="preserve">. </w:t>
      </w:r>
    </w:p>
    <w:p w:rsidRDefault="00495767" w:rsidP="00495767" w:rsidR="00495767" w:rsidRPr="00F100FA">
      <w:pPr>
        <w:jc w:val="both"/>
      </w:pPr>
    </w:p>
    <w:p w:rsidRDefault="00495767" w:rsidP="00495767" w:rsidR="00495767" w:rsidRPr="00F100FA">
      <w:pPr>
        <w:jc w:val="both"/>
      </w:pPr>
    </w:p>
    <w:p w:rsidRDefault="00495767" w:rsidP="00495767" w:rsidR="00495767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Stečajni sudac                 </w:t>
      </w:r>
    </w:p>
    <w:p w:rsidRDefault="00495767" w:rsidP="00495767" w:rsidR="00495767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495767" w:rsidP="00495767" w:rsidR="00495767" w:rsidRPr="00F100FA"/>
    <w:p w:rsidRDefault="00495767" w:rsidP="00495767" w:rsidR="00495767" w:rsidRPr="00F100FA"/>
    <w:p w:rsidRDefault="00495767" w:rsidP="00495767" w:rsidR="00495767"/>
    <w:p w:rsidRDefault="00535CA0" w:rsidP="00495767" w:rsidR="00535CA0" w:rsidRPr="00F100FA"/>
    <w:p w:rsidRDefault="00495767" w:rsidP="00495767" w:rsidR="00495767" w:rsidRPr="00F100FA">
      <w:r w:rsidRPr="00F100FA">
        <w:t>UPUTA O PRAVNOM LIJEKU:</w:t>
      </w:r>
    </w:p>
    <w:p w:rsidRDefault="00535CA0" w:rsidP="00495767" w:rsidR="00495767" w:rsidRPr="00F100FA">
      <w:pPr>
        <w:jc w:val="both"/>
      </w:pPr>
      <w:r>
        <w:tab/>
      </w:r>
      <w:r w:rsidR="00495767" w:rsidRPr="00F100FA">
        <w:t xml:space="preserve">Protiv  ovog  rješenja nezadovoljna stranka može podnijeti žalbu u roku od 8 dana od dana primitka </w:t>
      </w:r>
      <w:r>
        <w:t xml:space="preserve">prijepisa </w:t>
      </w:r>
      <w:r w:rsidR="00495767" w:rsidRPr="00F100FA">
        <w:t>istog. Žalba se podnosi putem ovog  suda u dva  istovjetna primjerka, a o žalbi odlučuje Visoki trgovački sud  Republike  Hrvatske.</w:t>
      </w:r>
    </w:p>
    <w:p w:rsidRDefault="00495767" w:rsidP="00495767" w:rsidR="00495767" w:rsidRPr="00F100FA">
      <w:pPr>
        <w:jc w:val="center"/>
      </w:pPr>
    </w:p>
    <w:p w:rsidRDefault="00495767" w:rsidP="00495767" w:rsidR="00495767" w:rsidRPr="00F100FA">
      <w:r w:rsidRPr="00F100FA">
        <w:t>DNA</w:t>
      </w:r>
      <w:r w:rsidR="00A17434">
        <w:t>:</w:t>
      </w:r>
    </w:p>
    <w:p w:rsidRDefault="00274235" w:rsidP="00274235" w:rsidR="00274235" w:rsidRPr="004E6F95">
      <w:pPr>
        <w:jc w:val="both"/>
      </w:pPr>
      <w:r>
        <w:t>- FINA, Regionalni centar Rijeka, Rijeka, F. Kurelca 3</w:t>
      </w:r>
      <w:r w:rsidRPr="004E6F95">
        <w:t xml:space="preserve"> </w:t>
      </w:r>
    </w:p>
    <w:p w:rsidRDefault="00274235" w:rsidP="00274235" w:rsidR="00274235">
      <w:pPr>
        <w:jc w:val="both"/>
      </w:pPr>
      <w:r>
        <w:t>- dužnik</w:t>
      </w:r>
      <w:r w:rsidRPr="004E6F95">
        <w:t xml:space="preserve"> </w:t>
      </w:r>
      <w:r>
        <w:t xml:space="preserve">Nogometni klub "JEDINSTVO - OMLADINAC" Nedešćina, Nedešćina 103, </w:t>
      </w:r>
    </w:p>
    <w:p w:rsidRDefault="00274235" w:rsidP="00274235" w:rsidR="00274235" w:rsidRPr="004E6F95">
      <w:pPr>
        <w:jc w:val="both"/>
      </w:pPr>
      <w:r>
        <w:t xml:space="preserve">   Nedešćina</w:t>
      </w:r>
      <w:r w:rsidR="009355C7">
        <w:t>, pp Goran Jovanović, Labin, Rudarska 1</w:t>
      </w:r>
    </w:p>
    <w:p w:rsidRDefault="00274235" w:rsidP="00274235" w:rsidR="00274235" w:rsidRPr="004E6F95">
      <w:pPr>
        <w:jc w:val="both"/>
      </w:pPr>
      <w:r w:rsidRPr="004E6F95">
        <w:t xml:space="preserve">- privremeni stečajni upravitelj </w:t>
      </w:r>
      <w:r>
        <w:t>Damir Majstorović, Pula, Koparska 37</w:t>
      </w:r>
    </w:p>
    <w:p w:rsidRDefault="00274235" w:rsidP="00274235" w:rsidR="00274235" w:rsidRPr="004E6F95">
      <w:pPr>
        <w:jc w:val="both"/>
      </w:pPr>
      <w:r w:rsidRPr="004E6F95">
        <w:t xml:space="preserve">- </w:t>
      </w:r>
      <w:r>
        <w:t>Porezna uprava – Ispostava Pazin, Porezno mjesto Labin, Labin, Rudarska 1</w:t>
      </w:r>
    </w:p>
    <w:p w:rsidRDefault="00274235" w:rsidP="00274235" w:rsidR="00274235">
      <w:pPr>
        <w:jc w:val="both"/>
      </w:pPr>
      <w:r w:rsidRPr="004E6F95">
        <w:t>- ŽDO Pula</w:t>
      </w:r>
      <w:r>
        <w:t>, Pula, Kranjčevićeva 8</w:t>
      </w:r>
    </w:p>
    <w:p w:rsidRDefault="009355C7" w:rsidP="009355C7" w:rsidR="009355C7" w:rsidRPr="004E6F95">
      <w:r w:rsidRPr="00F100FA">
        <w:t>- oglasna ploča –</w:t>
      </w:r>
      <w:r>
        <w:t>8 dana</w:t>
      </w:r>
    </w:p>
    <w:p w:rsidRDefault="009355C7" w:rsidP="009355C7" w:rsidR="009355C7" w:rsidRPr="00F100FA">
      <w:r>
        <w:t>- mrežna stranica e-Oglasna ploča sudova – 8 dana</w:t>
      </w:r>
    </w:p>
    <w:p w:rsidRDefault="009355C7" w:rsidP="009355C7" w:rsidR="009355C7">
      <w:pPr>
        <w:jc w:val="both"/>
      </w:pPr>
      <w:r w:rsidRPr="004E6F95">
        <w:t xml:space="preserve">- </w:t>
      </w:r>
      <w:r>
        <w:t>Ured državne uprave u Istarskoj županiji, Pula, Splitska 14, po pravomoćnosti</w:t>
      </w:r>
    </w:p>
    <w:p w:rsidRDefault="00495767" w:rsidP="00495767" w:rsidR="00495767" w:rsidRPr="00F100FA"/>
    <w:p w:rsidRDefault="00F664C2" w:rsidR="00500701"/>
    <w:sectPr w:rsidSect="00244B10" w:rsidR="00500701">
      <w:headerReference w:type="even" r:id="rId9"/>
      <w:headerReference w:type="default" r:id="rId10"/>
      <w:pgSz w:h="16838" w:w="11906"/>
      <w:pgMar w:gutter="0" w:footer="709" w:header="709" w:left="1418" w:bottom="184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767" w:rsidP="00495767" w:rsidR="00495767">
      <w:r>
        <w:separator/>
      </w:r>
    </w:p>
  </w:endnote>
  <w:endnote w:id="0" w:type="continuationSeparator">
    <w:p w:rsidRDefault="00495767" w:rsidP="00495767" w:rsidR="00495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767" w:rsidP="00495767" w:rsidR="00495767">
      <w:r>
        <w:separator/>
      </w:r>
    </w:p>
  </w:footnote>
  <w:footnote w:id="0" w:type="continuationSeparator">
    <w:p w:rsidRDefault="00495767" w:rsidP="00495767" w:rsidR="00495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5C7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64C2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5C7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64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355C7" w:rsidP="005275EF" w:rsidR="00E52DDF">
    <w:pPr>
      <w:pStyle w:val="Zaglavlje"/>
      <w:jc w:val="center"/>
    </w:pPr>
    <w:r>
      <w:tab/>
    </w:r>
    <w:r>
      <w:tab/>
    </w:r>
    <w:r w:rsidR="00495767">
      <w:t>Posl.br.: 2</w:t>
    </w:r>
    <w:r w:rsidR="00495767" w:rsidRPr="00F83270">
      <w:t xml:space="preserve"> St-</w:t>
    </w:r>
    <w:r w:rsidR="00495767">
      <w:t>32</w:t>
    </w:r>
    <w:r w:rsidR="00495767" w:rsidRPr="00F83270">
      <w:t>/1</w:t>
    </w:r>
    <w:r w:rsidR="00495767">
      <w:t>5</w:t>
    </w:r>
    <w:r w:rsidR="00495767" w:rsidRPr="00F83270">
      <w:t>-</w:t>
    </w:r>
    <w:r w:rsidR="00495767">
      <w:t>26</w:t>
    </w:r>
  </w:p>
  <w:p w:rsidRDefault="00F664C2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5767"/>
    <w:rsid w:val="00244B10"/>
    <w:rsid w:val="00274235"/>
    <w:rsid w:val="00495767"/>
    <w:rsid w:val="00535CA0"/>
    <w:rsid w:val="00554328"/>
    <w:rsid w:val="00600B77"/>
    <w:rsid w:val="00730A73"/>
    <w:rsid w:val="009355C7"/>
    <w:rsid w:val="0096532D"/>
    <w:rsid w:val="00985388"/>
    <w:rsid w:val="00A17434"/>
    <w:rsid w:val="00F6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57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957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9576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95767"/>
  </w:style>
  <w:style w:styleId="Tekstbalonia" w:type="paragraph">
    <w:name w:val="Balloon Text"/>
    <w:basedOn w:val="Normal"/>
    <w:link w:val="TekstbaloniaChar"/>
    <w:uiPriority w:val="99"/>
    <w:semiHidden/>
    <w:unhideWhenUsed/>
    <w:rsid w:val="004957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576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57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57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6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4C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4C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4C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4C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57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957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9576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95767"/>
  </w:style>
  <w:style w:styleId="Tekstbalonia" w:type="paragraph">
    <w:name w:val="Balloon Text"/>
    <w:basedOn w:val="Normal"/>
    <w:link w:val="TekstbaloniaChar"/>
    <w:uiPriority w:val="99"/>
    <w:semiHidden/>
    <w:unhideWhenUsed/>
    <w:rsid w:val="004957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576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57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57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6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4C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4C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4C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4C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JEDINSTVO - OMLADINAC, NEDEŠĆINA zastupanog po punomoćniku Odvj. Goran Jovanović</izvorni_sadrzaj>
    <derivirana_varijabla naziv="DomainObject.Predmet.ProtustrankaFormated_1">  NOGOMETNI KLUB JEDINSTVO - OMLADINAC, NEDEŠĆINA zastupanog po punomoćniku Odvj. Goran Jovanović</derivirana_varijabla>
  </DomainObject.Predmet.ProtustrankaFormated>
  <DomainObject.Predmet.ProtustrankaFormatedOIB>
    <izvorni_sadrzaj>  NOGOMETNI KLUB JEDINSTVO - OMLADINAC, NEDEŠĆINA, OIB 98992909416 zastupanog po punomoćniku Odvj. Goran Jovanović</izvorni_sadrzaj>
    <derivirana_varijabla naziv="DomainObject.Predmet.ProtustrankaFormatedOIB_1">  NOGOMETNI KLUB JEDINSTVO - OMLADINAC, NEDEŠĆINA, OIB 98992909416 zastupanog po punomoćniku Odvj. Goran Jovanović</derivirana_varijabla>
  </DomainObject.Predmet.ProtustrankaFormatedOIB>
  <DomainObject.Predmet.ProtustrankaFormatedWithAdress>
    <izvorni_sadrzaj> NOGOMETNI KLUB JEDINSTVO - OMLADINAC, NEDEŠĆINA, Nedešćina 103, 52220 Nedešćina zastupanog po punomoćniku Odvj. Goran Jovanović</izvorni_sadrzaj>
    <derivirana_varijabla naziv="DomainObject.Predmet.ProtustrankaFormatedWithAdress_1"> NOGOMETNI KLUB JEDINSTVO - OMLADINAC, NEDEŠĆINA, Nedešćina 103, 52220 Nedešćina zastupanog po punomoćniku Odvj. Goran Jovanović</derivirana_varijabla>
  </DomainObject.Predmet.ProtustrankaFormatedWithAdress>
  <DomainObject.Predmet.ProtustrankaFormatedWithAdressOIB>
    <izvorni_sadrzaj> NOGOMETNI KLUB JEDINSTVO - OMLADINAC, NEDEŠĆINA, OIB 98992909416, Nedešćina 103, 52220 Nedešćina zastupanog po punomoćniku Odvj. Goran Jovanović</izvorni_sadrzaj>
    <derivirana_varijabla naziv="DomainObject.Predmet.ProtustrankaFormatedWithAdressOIB_1"> NOGOMETNI KLUB JEDINSTVO - OMLADINAC, NEDEŠĆINA, OIB 98992909416, Nedešćina 103, 52220 Nedešćina zastupanog po punomoćniku Odvj. Goran Jovanović</derivirana_varijabla>
  </DomainObject.Predmet.ProtustrankaFormatedWithAdressOIB>
  <DomainObject.Predmet.ProtustrankaWithAdress>
    <izvorni_sadrzaj>NOGOMETNI KLUB JEDINSTVO - OMLADINAC, NEDEŠĆINA Nedešćina 103, 52220 Nedešćina</izvorni_sadrzaj>
    <derivirana_varijabla naziv="DomainObject.Predmet.ProtustrankaWithAdress_1">NOGOMETNI KLUB JEDINSTVO - OMLADINAC, NEDEŠĆINA Nedešćina 103, 52220 Nedešćina</derivirana_varijabla>
  </DomainObject.Predmet.ProtustrankaWithAdress>
  <DomainObject.Predmet.ProtustrankaWithAdressOIB>
    <izvorni_sadrzaj>NOGOMETNI KLUB JEDINSTVO - OMLADINAC, NEDEŠĆINA, OIB 98992909416, Nedešćina 103, 52220 Nedešćina</izvorni_sadrzaj>
    <derivirana_varijabla naziv="DomainObject.Predmet.ProtustrankaWithAdressOIB_1">NOGOMETNI KLUB JEDINSTVO - OMLADINAC, NEDEŠĆINA, OIB 98992909416, Nedešćina 103, 52220 Nedešćina</derivirana_varijabla>
  </DomainObject.Predmet.ProtustrankaWithAdressOIB>
  <DomainObject.Predmet.ProtustrankaNazivFormated>
    <izvorni_sadrzaj>NOGOMETNI KLUB JEDINSTVO - OMLADINAC, NEDEŠĆINA</izvorni_sadrzaj>
    <derivirana_varijabla naziv="DomainObject.Predmet.ProtustrankaNazivFormated_1">NOGOMETNI KLUB JEDINSTVO - OMLADINAC, NEDEŠĆINA</derivirana_varijabla>
  </DomainObject.Predmet.ProtustrankaNazivFormated>
  <DomainObject.Predmet.ProtustrankaNazivFormatedOIB>
    <izvorni_sadrzaj>NOGOMETNI KLUB JEDINSTVO - OMLADINAC, NEDEŠĆINA, OIB 98992909416</izvorni_sadrzaj>
    <derivirana_varijabla naziv="DomainObject.Predmet.ProtustrankaNazivFormatedOIB_1">NOGOMETNI KLUB JEDINSTVO - OMLADINAC, NEDEŠĆINA, OIB 98992909416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INSTITUCIJA - NAGODBENO VIJEĆE</izvorni_sadrzaj>
    <derivirana_varijabla naziv="DomainObject.Predmet.StrankaFormated_1">  FINANCIJSKA INSTITUCIJA - NAGODBENO VIJEĆE</derivirana_varijabla>
  </DomainObject.Predmet.StrankaFormated>
  <DomainObject.Predmet.StrankaFormatedOIB>
    <izvorni_sadrzaj>  FINANCIJSKA INSTITUCIJA - NAGODBENO VIJEĆE</izvorni_sadrzaj>
    <derivirana_varijabla naziv="DomainObject.Predmet.StrankaFormatedOIB_1">  FINANCIJSKA INSTITUCIJA - NAGODBENO VIJEĆE</derivirana_varijabla>
  </DomainObject.Predmet.StrankaFormatedOIB>
  <DomainObject.Predmet.StrankaFormatedWithAdress>
    <izvorni_sadrzaj> FINANCIJSKA INSTITUCIJA - NAGODBENO VIJEĆE</izvorni_sadrzaj>
    <derivirana_varijabla naziv="DomainObject.Predmet.StrankaFormatedWithAdress_1"> FINANCIJSKA INSTITUCIJA - NAGODBENO VIJEĆE</derivirana_varijabla>
  </DomainObject.Predmet.StrankaFormatedWithAdress>
  <DomainObject.Predmet.StrankaFormatedWithAdressOIB>
    <izvorni_sadrzaj> FINANCIJSKA INSTITUCIJA - NAGODBENO VIJEĆE</izvorni_sadrzaj>
    <derivirana_varijabla naziv="DomainObject.Predmet.StrankaFormatedWithAdressOIB_1"> FINANCIJSKA INSTITUCIJA - NAGODBENO VIJEĆE</derivirana_varijabla>
  </DomainObject.Predmet.StrankaFormatedWithAdressOIB>
  <DomainObject.Predmet.StrankaWithAdress>
    <izvorni_sadrzaj>FINANCIJSKA INSTITUCIJA - NAGODBENO VIJEĆE </izvorni_sadrzaj>
    <derivirana_varijabla naziv="DomainObject.Predmet.StrankaWithAdress_1">FINANCIJSKA INSTITUCIJA - NAGODBENO VIJEĆE </derivirana_varijabla>
  </DomainObject.Predmet.StrankaWithAdress>
  <DomainObject.Predmet.StrankaWithAdressOIB>
    <izvorni_sadrzaj>FINANCIJSKA INSTITUCIJA - NAGODBENO VIJEĆE</izvorni_sadrzaj>
    <derivirana_varijabla naziv="DomainObject.Predmet.StrankaWithAdressOIB_1">FINANCIJSKA INSTITUCIJA - NAGODBENO VIJEĆE</derivirana_varijabla>
  </DomainObject.Predmet.StrankaWithAdressOIB>
  <DomainObject.Predmet.StrankaNazivFormated>
    <izvorni_sadrzaj>FINANCIJSKA INSTITUCIJA - NAGODBENO VIJEĆE</izvorni_sadrzaj>
    <derivirana_varijabla naziv="DomainObject.Predmet.StrankaNazivFormated_1">FINANCIJSKA INSTITUCIJA - NAGODBENO VIJEĆE</derivirana_varijabla>
  </DomainObject.Predmet.StrankaNazivFormated>
  <DomainObject.Predmet.StrankaNazivFormatedOIB>
    <izvorni_sadrzaj>FINANCIJSKA INSTITUCIJA - NAGODBENO VIJEĆE</izvorni_sadrzaj>
    <derivirana_varijabla naziv="DomainObject.Predmet.StrankaNazivFormatedOIB_1">FINANCIJSKA INSTITUCIJA - NAGODBENO VIJEĆE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INSTITUCIJA - NAGODBENO VIJEĆE</item>
    </izvorni_sadrzaj>
    <derivirana_varijabla naziv="DomainObject.Predmet.StrankaListFormated_1">
      <item>FINANCIJSKA INSTITUCIJA - NAGODBENO VIJEĆE</item>
    </derivirana_varijabla>
  </DomainObject.Predmet.StrankaListFormated>
  <DomainObject.Predmet.StrankaListFormatedOIB>
    <izvorni_sadrzaj>
      <item>FINANCIJSKA INSTITUCIJA - NAGODBENO VIJEĆE</item>
    </izvorni_sadrzaj>
    <derivirana_varijabla naziv="DomainObject.Predmet.StrankaListFormatedOIB_1">
      <item>FINANCIJSKA INSTITUCIJA - NAGODBENO VIJEĆE</item>
    </derivirana_varijabla>
  </DomainObject.Predmet.StrankaListFormatedOIB>
  <DomainObject.Predmet.StrankaListFormatedWithAdress>
    <izvorni_sadrzaj>
      <item>FINANCIJSKA INSTITUCIJA - NAGODBENO VIJEĆE</item>
    </izvorni_sadrzaj>
    <derivirana_varijabla naziv="DomainObject.Predmet.StrankaListFormatedWithAdress_1">
      <item>FINANCIJSKA INSTITUCIJA - NAGODBENO VIJEĆE</item>
    </derivirana_varijabla>
  </DomainObject.Predmet.StrankaListFormatedWithAdress>
  <DomainObject.Predmet.StrankaListFormatedWithAdressOIB>
    <izvorni_sadrzaj>
      <item>FINANCIJSKA INSTITUCIJA - NAGODBENO VIJEĆE</item>
    </izvorni_sadrzaj>
    <derivirana_varijabla naziv="DomainObject.Predmet.StrankaListFormatedWithAdressOIB_1">
      <item>FINANCIJSKA INSTITUCIJA - NAGODBENO VIJEĆE</item>
    </derivirana_varijabla>
  </DomainObject.Predmet.StrankaListFormatedWithAdressOIB>
  <DomainObject.Predmet.StrankaListNazivFormated>
    <izvorni_sadrzaj>
      <item>FINANCIJSKA INSTITUCIJA - NAGODBENO VIJEĆE</item>
    </izvorni_sadrzaj>
    <derivirana_varijabla naziv="DomainObject.Predmet.StrankaListNazivFormated_1">
      <item>FINANCIJSKA INSTITUCIJA - NAGODBENO VIJEĆE</item>
    </derivirana_varijabla>
  </DomainObject.Predmet.StrankaListNazivFormated>
  <DomainObject.Predmet.StrankaListNazivFormatedOIB>
    <izvorni_sadrzaj>
      <item>FINANCIJSKA INSTITUCIJA - NAGODBENO VIJEĆE</item>
    </izvorni_sadrzaj>
    <derivirana_varijabla naziv="DomainObject.Predmet.StrankaListNazivFormatedOIB_1">
      <item>FINANCIJSKA INSTITUCIJA - NAGODBENO VIJEĆE</item>
    </derivirana_varijabla>
  </DomainObject.Predmet.StrankaListNazivFormatedOIB>
  <DomainObject.Predmet.ProtuStrankaListFormated>
    <izvorni_sadrzaj>
      <item>NOGOMETNI KLUB JEDINSTVO - OMLADINAC, NEDEŠĆINA zastupanog po punomoćniku Odvj. Goran Jovanović</item>
    </izvorni_sadrzaj>
    <derivirana_varijabla naziv="DomainObject.Predmet.ProtuStrankaListFormated_1">
      <item>NOGOMETNI KLUB JEDINSTVO - OMLADINAC, NEDEŠĆINA zastupanog po punomoćniku Odvj. Goran Jovanović</item>
    </derivirana_varijabla>
  </DomainObject.Predmet.ProtuStrankaListFormated>
  <DomainObject.Predmet.ProtuStrankaListFormatedOIB>
    <izvorni_sadrzaj>
      <item>NOGOMETNI KLUB JEDINSTVO - OMLADINAC, NEDEŠĆINA, OIB 98992909416 zastupanog po punomoćniku Odvj. Goran Jovanović</item>
    </izvorni_sadrzaj>
    <derivirana_varijabla naziv="DomainObject.Predmet.ProtuStrankaListFormatedOIB_1">
      <item>NOGOMETNI KLUB JEDINSTVO - OMLADINAC, NEDEŠĆINA, OIB 98992909416 zastupanog po punomoćniku Odvj. Goran Jovanović</item>
    </derivirana_varijabla>
  </DomainObject.Predmet.ProtuStrankaListFormatedOIB>
  <DomainObject.Predmet.ProtuStrankaListFormatedWithAdress>
    <izvorni_sadrzaj>
      <item>NOGOMETNI KLUB JEDINSTVO - OMLADINAC, NEDEŠĆINA, Nedešćina 103, 52220 Nedešćina zastupanog po punomoćniku Odvj. Goran Jovanović</item>
    </izvorni_sadrzaj>
    <derivirana_varijabla naziv="DomainObject.Predmet.ProtuStrankaListFormatedWithAdress_1">
      <item>NOGOMETNI KLUB JEDINSTVO - OMLADINAC, NEDEŠĆINA, Nedešćina 103, 52220 Nedešćina zastupanog po punomoćniku Odvj. Goran Jovanović</item>
    </derivirana_varijabla>
  </DomainObject.Predmet.ProtuStrankaListFormatedWithAdress>
  <DomainObject.Predmet.ProtuStrankaListFormatedWithAdressOIB>
    <izvorni_sadrzaj>
      <item>NOGOMETNI KLUB JEDINSTVO - OMLADINAC, NEDEŠĆINA, OIB 98992909416, Nedešćina 103, 52220 Nedešćina zastupanog po punomoćniku Odvj. Goran Jovanović</item>
    </izvorni_sadrzaj>
    <derivirana_varijabla naziv="DomainObject.Predmet.ProtuStrankaListFormatedWithAdressOIB_1">
      <item>NOGOMETNI KLUB JEDINSTVO - OMLADINAC, NEDEŠĆINA, OIB 98992909416, Nedešćina 103, 52220 Nedešćina zastupanog po punomoćniku Odvj. Goran Jovanović</item>
    </derivirana_varijabla>
  </DomainObject.Predmet.ProtuStrankaListFormatedWithAdressOIB>
  <DomainObject.Predmet.ProtuStrankaListNazivFormated>
    <izvorni_sadrzaj>
      <item>NOGOMETNI KLUB JEDINSTVO - OMLADINAC, NEDEŠĆINA</item>
    </izvorni_sadrzaj>
    <derivirana_varijabla naziv="DomainObject.Predmet.ProtuStrankaListNazivFormated_1">
      <item>NOGOMETNI KLUB JEDINSTVO - OMLADINAC, NEDEŠĆINA</item>
    </derivirana_varijabla>
  </DomainObject.Predmet.ProtuStrankaListNazivFormated>
  <DomainObject.Predmet.ProtuStrankaListNazivFormatedOIB>
    <izvorni_sadrzaj>
      <item>NOGOMETNI KLUB JEDINSTVO - OMLADINAC, NEDEŠĆINA, OIB 98992909416</item>
    </izvorni_sadrzaj>
    <derivirana_varijabla naziv="DomainObject.Predmet.ProtuStrankaListNazivFormatedOIB_1">
      <item>NOGOMETNI KLUB JEDINSTVO - OMLADINAC, NEDEŠĆINA, OIB 98992909416</item>
    </derivirana_varijabla>
  </DomainObject.Predmet.ProtuStrankaListNazivFormatedOIB>
  <DomainObject.Predmet.OstaliListFormated>
    <izvorni_sadrzaj>
      <item>Damir Majstorović</item>
      <item>Odvj. Goran Jovanović punomoćnik sudionika u postupku NOGOMETNI KLUB JEDINSTVO - OMLADINAC, NEDEŠĆINA</item>
    </izvorni_sadrzaj>
    <derivirana_varijabla naziv="DomainObject.Predmet.OstaliListFormated_1">
      <item>Damir Majstorović</item>
      <item>Odvj. Goran Jovanović punomoćnik sudionika u postupku NOGOMETNI KLUB JEDINSTVO - OMLADINAC, NEDEŠĆINA</item>
    </derivirana_varijabla>
  </DomainObject.Predmet.OstaliListFormated>
  <DomainObject.Predmet.OstaliListFormatedOIB>
    <izvorni_sadrzaj>
      <item>Damir Majstorović, OIB 98992909416</item>
      <item>Odvj. Goran Jovanović punomoćnik sudionika u postupku NOGOMETNI KLUB JEDINSTVO - OMLADINAC, NEDEŠĆINA</item>
    </izvorni_sadrzaj>
    <derivirana_varijabla naziv="DomainObject.Predmet.OstaliListFormatedOIB_1">
      <item>Damir Majstorović, OIB 98992909416</item>
      <item>Odvj. Goran Jovanović punomoćnik sudionika u postupku NOGOMETNI KLUB JEDINSTVO - OMLADINAC, NEDEŠĆINA</item>
    </derivirana_varijabla>
  </DomainObject.Predmet.OstaliListFormatedOIB>
  <DomainObject.Predmet.OstaliListFormatedWithAdress>
    <izvorni_sadrzaj>
      <item>Damir Majstorović, Koparska 37, 52100 Pula</item>
      <item>Odvj. Goran Jovanović, Rudarska 1, 52220 Labin punomoćnik sudionika u postupku NOGOMETNI KLUB JEDINSTVO - OMLADINAC, NEDEŠĆINA</item>
    </izvorni_sadrzaj>
    <derivirana_varijabla naziv="DomainObject.Predmet.OstaliListFormatedWithAdress_1">
      <item>Damir Majstorović, Koparska 37, 52100 Pula</item>
      <item>Odvj. Goran Jovanović, Rudarska 1, 52220 Labin punomoćnik sudionika u postupku NOGOMETNI KLUB JEDINSTVO - OMLADINAC, NEDEŠĆINA</item>
    </derivirana_varijabla>
  </DomainObject.Predmet.OstaliListFormatedWithAdress>
  <DomainObject.Predmet.OstaliListFormatedWithAdressOIB>
    <izvorni_sadrzaj>
      <item>Damir Majstorović, OIB 98992909416, Koparska 37, 52100 Pula</item>
      <item>Odvj. Goran Jovanović, Rudarska 1, 52220 Labin punomoćnik sudionika u postupku NOGOMETNI KLUB JEDINSTVO - OMLADINAC, NEDEŠĆINA</item>
    </izvorni_sadrzaj>
    <derivirana_varijabla naziv="DomainObject.Predmet.OstaliListFormatedWithAdressOIB_1">
      <item>Damir Majstorović, OIB 98992909416, Koparska 37, 52100 Pula</item>
      <item>Odvj. Goran Jovanović, Rudarska 1, 52220 Labin punomoćnik sudionika u postupku NOGOMETNI KLUB JEDINSTVO - OMLADINAC, NEDEŠĆINA</item>
    </derivirana_varijabla>
  </DomainObject.Predmet.OstaliListFormatedWithAdressOIB>
  <DomainObject.Predmet.OstaliListNazivFormated>
    <izvorni_sadrzaj>
      <item>Damir Majstorović</item>
      <item>Odvj. Goran Jovanović</item>
    </izvorni_sadrzaj>
    <derivirana_varijabla naziv="DomainObject.Predmet.OstaliListNazivFormated_1">
      <item>Damir Majstorović</item>
      <item>Odvj. Goran Jovanović</item>
    </derivirana_varijabla>
  </DomainObject.Predmet.OstaliListNazivFormated>
  <DomainObject.Predmet.OstaliListNazivFormatedOIB>
    <izvorni_sadrzaj>
      <item>Damir Majstorović, OIB 98992909416</item>
      <item>Odvj. Goran Jovanović</item>
    </izvorni_sadrzaj>
    <derivirana_varijabla naziv="DomainObject.Predmet.OstaliListNazivFormatedOIB_1">
      <item>Damir Majstorović, OIB 98992909416</item>
      <item>Odvj. Goran Jovanović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INSTITUCIJA - NAGODBENO VIJEĆE</izvorni_sadrzaj>
    <derivirana_varijabla naziv="DomainObject.Predmet.StrankaIDrugi_1">FINANCIJSKA INSTITUCIJA - NAGODBENO VIJEĆE</derivirana_varijabla>
  </DomainObject.Predmet.StrankaIDrugi>
  <DomainObject.Predmet.ProtustrankaIDrugi>
    <izvorni_sadrzaj>NOGOMETNI KLUB JEDINSTVO - OMLADINAC, NEDEŠĆINA</izvorni_sadrzaj>
    <derivirana_varijabla naziv="DomainObject.Predmet.ProtustrankaIDrugi_1">NOGOMETNI KLUB JEDINSTVO - OMLADINAC, NEDEŠĆINA</derivirana_varijabla>
  </DomainObject.Predmet.ProtustrankaIDrugi>
  <DomainObject.Predmet.StrankaIDrugiAdressOIB>
    <izvorni_sadrzaj>FINANCIJSKA INSTITUCIJA - NAGODBENO VIJEĆE</izvorni_sadrzaj>
    <derivirana_varijabla naziv="DomainObject.Predmet.StrankaIDrugiAdressOIB_1">FINANCIJSKA INSTITUCIJA - NAGODBENO VIJEĆE</derivirana_varijabla>
  </DomainObject.Predmet.StrankaIDrugiAdressOIB>
  <DomainObject.Predmet.ProtustrankaIDrugiAdressOIB>
    <izvorni_sadrzaj>NOGOMETNI KLUB JEDINSTVO - OMLADINAC, NEDEŠĆINA, OIB 98992909416, Nedešćina 103, 52220 Nedešćina</izvorni_sadrzaj>
    <derivirana_varijabla naziv="DomainObject.Predmet.ProtustrankaIDrugiAdressOIB_1">NOGOMETNI KLUB JEDINSTVO - OMLADINAC, NEDEŠĆINA, OIB 98992909416, Nedešćina 103,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JEDINSTVO - OMLADINAC, NEDEŠĆINA</item>
      <item>FINANCIJSKA INSTITUCIJA - NAGODBENO VIJEĆE</item>
      <item>Damir Majstorović</item>
      <item>Odvj. Goran Jovanović</item>
    </izvorni_sadrzaj>
    <derivirana_varijabla naziv="DomainObject.Predmet.SudioniciListNaziv_1">
      <item>NOGOMETNI KLUB JEDINSTVO - OMLADINAC, NEDEŠĆINA</item>
      <item>FINANCIJSKA INSTITUCIJA - NAGODBENO VIJEĆE</item>
      <item>Damir Majstorović</item>
      <item>Odvj. Goran Jovanović</item>
    </derivirana_varijabla>
  </DomainObject.Predmet.SudioniciListNaziv>
  <DomainObject.Predmet.SudioniciListAdressOIB>
    <izvorni_sadrzaj>
      <item>NOGOMETNI KLUB JEDINSTVO - OMLADINAC, NEDEŠĆINA, OIB 98992909416, Nedešćina 103,52220 Nedešćina</item>
      <item>FINANCIJSKA INSTITUCIJA - NAGODBENO VIJEĆE</item>
      <item>Damir Majstorović, OIB 98992909416, Koparska 37,52100 Pula</item>
      <item>Odvj. Goran Jovanović, Rudarska 1,52220 Labin</item>
    </izvorni_sadrzaj>
    <derivirana_varijabla naziv="DomainObject.Predmet.SudioniciListAdressOIB_1">
      <item>NOGOMETNI KLUB JEDINSTVO - OMLADINAC, NEDEŠĆINA, OIB 98992909416, Nedešćina 103,52220 Nedešćina</item>
      <item>FINANCIJSKA INSTITUCIJA - NAGODBENO VIJEĆE</item>
      <item>Damir Majstorović, OIB 98992909416, Koparska 37,52100 Pula</item>
      <item>Odvj. Goran Jovanović, Rudarska 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98992909416</item>
      <item>, OIB null</item>
      <item>, OIB 98992909416</item>
      <item>, OIB null</item>
    </izvorni_sadrzaj>
    <derivirana_varijabla naziv="DomainObject.Predmet.SudioniciListNazivOIB_1">
      <item>, OIB 98992909416</item>
      <item>, OIB null</item>
      <item>, OIB 98992909416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1011</properties:Words>
  <properties:Characters>5606</properties:Characters>
  <properties:Lines>125</properties:Lines>
  <properties:Paragraphs>37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2015-09-15T07:38:00Z</dcterms:created>
  <dc:creator>Jasmina Matika</dc:creator>
  <cp:lastModifiedBy>Jasmina Matika</cp:lastModifiedBy>
  <dcterms:modified xmlns:xsi="http://www.w3.org/2001/XMLSchema-instance" xsi:type="dcterms:W3CDTF">2015-09-15T08:50:00Z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