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f8cf" w14:paraId="530f8cf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884F13">
        <w:t>7</w:t>
      </w:r>
      <w:r w:rsidR="00705284">
        <w:t>78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0F4353" w:rsidR="0032192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705284">
        <w:rPr>
          <w:lang w:val="hr-HR"/>
        </w:rPr>
        <w:t xml:space="preserve"> KAMBIJ društvo s ograničenom odgovornošću, za trgovinu, poslovne usluge i turizam,OIB:</w:t>
      </w:r>
      <w:r w:rsidR="00705284">
        <w:t xml:space="preserve"> </w:t>
      </w:r>
      <w:r w:rsidR="00705284">
        <w:rPr>
          <w:lang w:val="hr-HR"/>
        </w:rPr>
        <w:t>71885543949,Stjepana Ivičevića 7., Makarska</w:t>
      </w:r>
      <w:r w:rsidR="00F83C02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05284">
        <w:rPr>
          <w:lang w:val="hr-HR"/>
        </w:rPr>
        <w:t>01.veljače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05284">
        <w:rPr>
          <w:lang w:val="hr-HR"/>
        </w:rPr>
        <w:t xml:space="preserve"> KAMBIJ društvo s ograničenom odgovornošću, za trgovinu, poslovne usluge i turizam,OIB:</w:t>
      </w:r>
      <w:r w:rsidR="00705284">
        <w:t xml:space="preserve"> </w:t>
      </w:r>
      <w:r w:rsidR="00705284">
        <w:rPr>
          <w:lang w:val="hr-HR"/>
        </w:rPr>
        <w:t>71885543949,Stjepana Ivičevića 7., Makarska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05284">
        <w:rPr>
          <w:lang w:val="hr-HR"/>
        </w:rPr>
        <w:t>01.veljače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107400">
        <w:rPr>
          <w:lang w:val="hr-HR"/>
        </w:rPr>
        <w:t>1</w:t>
      </w:r>
      <w:r w:rsidR="00705284">
        <w:rPr>
          <w:lang w:val="hr-HR"/>
        </w:rPr>
        <w:t>2</w:t>
      </w:r>
      <w:r w:rsidR="00107400">
        <w:rPr>
          <w:lang w:val="hr-HR"/>
        </w:rPr>
        <w:t>,</w:t>
      </w:r>
      <w:r w:rsidR="00705284">
        <w:rPr>
          <w:lang w:val="hr-HR"/>
        </w:rPr>
        <w:t>3</w:t>
      </w:r>
      <w:r w:rsidR="00107400">
        <w:rPr>
          <w:lang w:val="hr-HR"/>
        </w:rPr>
        <w:t xml:space="preserve">0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705284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proofErr w:type="spellStart"/>
      <w:r w:rsidR="00705284" w:rsidRPr="003422FB">
        <w:t>Majić</w:t>
      </w:r>
      <w:proofErr w:type="spellEnd"/>
      <w:r w:rsidR="00705284" w:rsidRPr="003422FB">
        <w:t xml:space="preserve"> Ante , dipl. </w:t>
      </w:r>
      <w:proofErr w:type="spellStart"/>
      <w:proofErr w:type="gramStart"/>
      <w:r w:rsidR="00705284" w:rsidRPr="003422FB">
        <w:t>ing</w:t>
      </w:r>
      <w:proofErr w:type="spellEnd"/>
      <w:proofErr w:type="gramEnd"/>
      <w:r w:rsidR="00705284" w:rsidRPr="003422FB">
        <w:t xml:space="preserve">. </w:t>
      </w:r>
      <w:proofErr w:type="spellStart"/>
      <w:proofErr w:type="gramStart"/>
      <w:r w:rsidR="00705284" w:rsidRPr="003422FB">
        <w:t>elektrotehnike</w:t>
      </w:r>
      <w:proofErr w:type="spellEnd"/>
      <w:proofErr w:type="gramEnd"/>
      <w:r w:rsidR="00705284" w:rsidRPr="003422FB">
        <w:t>, OIB: 54998137767 ,</w:t>
      </w:r>
      <w:r w:rsidR="00705284">
        <w:t xml:space="preserve"> </w:t>
      </w:r>
      <w:proofErr w:type="spellStart"/>
      <w:r w:rsidR="00705284" w:rsidRPr="003422FB">
        <w:t>Prilaz</w:t>
      </w:r>
      <w:proofErr w:type="spellEnd"/>
      <w:r w:rsidR="00705284" w:rsidRPr="003422FB">
        <w:t xml:space="preserve"> </w:t>
      </w:r>
      <w:proofErr w:type="spellStart"/>
      <w:r w:rsidR="00705284" w:rsidRPr="003422FB">
        <w:t>Baruna</w:t>
      </w:r>
      <w:proofErr w:type="spellEnd"/>
      <w:r w:rsidR="00705284" w:rsidRPr="003422FB">
        <w:t xml:space="preserve"> </w:t>
      </w:r>
      <w:proofErr w:type="spellStart"/>
      <w:r w:rsidR="00705284" w:rsidRPr="003422FB">
        <w:t>Filipovića</w:t>
      </w:r>
      <w:proofErr w:type="spellEnd"/>
      <w:r w:rsidR="00705284" w:rsidRPr="003422FB">
        <w:t xml:space="preserve"> 13, Zagreb,</w:t>
      </w:r>
    </w:p>
    <w:p w:rsidRDefault="004D791B" w:rsidP="006C59C2" w:rsidR="004D791B" w:rsidRPr="004D791B">
      <w:pPr>
        <w:rPr>
          <w:lang w:val="hr-HR"/>
        </w:rPr>
      </w:pPr>
    </w:p>
    <w:p w:rsidRDefault="00753E18" w:rsidP="000F4353" w:rsidR="0012115C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05284">
        <w:rPr>
          <w:lang w:val="hr-HR"/>
        </w:rPr>
        <w:t xml:space="preserve"> KAMBIJ društvo s ograničenom odgovornošću, za trgovinu, poslovne usluge i turizam,OIB:</w:t>
      </w:r>
      <w:r w:rsidR="00705284">
        <w:t xml:space="preserve"> </w:t>
      </w:r>
      <w:r w:rsidR="00705284">
        <w:rPr>
          <w:lang w:val="hr-HR"/>
        </w:rPr>
        <w:t>71885543949,Stjepana Ivičevića 7., Makarska</w:t>
      </w:r>
      <w:r w:rsidR="008A0B49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8A0B49">
        <w:rPr>
          <w:lang w:val="hr-HR"/>
        </w:rPr>
        <w:t xml:space="preserve"> </w:t>
      </w:r>
      <w:r w:rsidR="00705284">
        <w:rPr>
          <w:lang w:val="hr-HR"/>
        </w:rPr>
        <w:t>r</w:t>
      </w:r>
      <w:r w:rsidR="008A0B49">
        <w:rPr>
          <w:lang w:val="hr-HR"/>
        </w:rPr>
        <w:t>egistra</w:t>
      </w:r>
      <w:r w:rsidR="00107400">
        <w:rPr>
          <w:lang w:val="hr-HR"/>
        </w:rPr>
        <w:t xml:space="preserve"> 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705284">
        <w:rPr>
          <w:lang w:val="hr-HR"/>
        </w:rPr>
        <w:t>20</w:t>
      </w:r>
      <w:r w:rsidR="00BA242C">
        <w:rPr>
          <w:lang w:val="hr-HR"/>
        </w:rPr>
        <w:t>.09.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BA242C">
        <w:rPr>
          <w:lang w:val="hr-HR"/>
        </w:rPr>
        <w:t xml:space="preserve"> </w:t>
      </w:r>
      <w:r w:rsidR="00705284">
        <w:rPr>
          <w:lang w:val="hr-HR"/>
        </w:rPr>
        <w:t>KAMBIJ društvo s ograničenom odgovornošću, za trgovinu, poslovne usluge i turizam,OIB:</w:t>
      </w:r>
      <w:r w:rsidR="00705284">
        <w:t xml:space="preserve"> </w:t>
      </w:r>
      <w:r w:rsidR="00705284">
        <w:rPr>
          <w:lang w:val="hr-HR"/>
        </w:rPr>
        <w:t>71885543949,Stjepana Ivičevića 7., Makarska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705284">
        <w:rPr>
          <w:lang w:val="hr-HR"/>
        </w:rPr>
        <w:t>13.09</w:t>
      </w:r>
      <w:r w:rsidR="00551426">
        <w:rPr>
          <w:lang w:val="hr-HR"/>
        </w:rPr>
        <w:t>.2016.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705284">
        <w:rPr>
          <w:lang w:val="hr-HR"/>
        </w:rPr>
        <w:t>8.186,32</w:t>
      </w:r>
      <w:r w:rsidR="002F0A7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2F0A7F" w:rsidR="00E154FE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705284">
        <w:rPr>
          <w:lang w:val="hr-HR"/>
        </w:rPr>
        <w:t>1</w:t>
      </w:r>
      <w:r w:rsidR="00884F13">
        <w:rPr>
          <w:lang w:val="hr-HR"/>
        </w:rPr>
        <w:t>7</w:t>
      </w:r>
      <w:r w:rsidR="00551426">
        <w:rPr>
          <w:lang w:val="hr-HR"/>
        </w:rPr>
        <w:t>.02.</w:t>
      </w:r>
      <w:r w:rsidR="00705284">
        <w:rPr>
          <w:lang w:val="hr-HR"/>
        </w:rPr>
        <w:t>2017</w:t>
      </w: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BA242C">
        <w:rPr>
          <w:b/>
          <w:lang w:val="hr-HR"/>
        </w:rPr>
        <w:t>7</w:t>
      </w:r>
      <w:r w:rsidR="00705284">
        <w:rPr>
          <w:b/>
          <w:lang w:val="hr-HR"/>
        </w:rPr>
        <w:t>78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05284">
        <w:rPr>
          <w:lang w:val="hr-HR"/>
        </w:rPr>
        <w:t>01.veljače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705284">
        <w:t>Registar-nakon</w:t>
      </w:r>
      <w:proofErr w:type="spellEnd"/>
      <w:r w:rsidR="00705284">
        <w:t xml:space="preserve"> </w:t>
      </w:r>
      <w:proofErr w:type="spellStart"/>
      <w:r w:rsidR="00705284">
        <w:t>pravomoćnosti</w:t>
      </w:r>
      <w:proofErr w:type="spellEnd"/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51426"/>
    <w:rsid w:val="005641F0"/>
    <w:rsid w:val="00571D18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51EB5"/>
    <w:rsid w:val="00862755"/>
    <w:rsid w:val="00884F13"/>
    <w:rsid w:val="00886C13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A242C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51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E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E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E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E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51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E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E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E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E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1778</izvorni_sadrzaj>
    <derivirana_varijabla naziv="DomainObject.Predmet.Broj_1">1778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St-1778/2016</izvorni_sadrzaj>
    <derivirana_varijabla naziv="DomainObject.Predmet.OznakaBroj_1">St-1778/2016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KAMBIJ društvo s ograničenom odgovornošću, za trgovinu, poslovne usluge i turizam</izvorni_sadrzaj>
    <derivirana_varijabla naziv="DomainObject.Predmet.ProtustrankaFormated_1">  KAMBIJ društvo s ograničenom odgovornošću, za trgovinu, poslovne usluge i turizam</derivirana_varijabla>
  </DomainObject.Predmet.ProtustrankaFormated>
  <DomainObject.Predmet.ProtustrankaFormatedOIB>
    <izvorni_sadrzaj>  KAMBIJ društvo s ograničenom odgovornošću, za trgovinu, poslovne usluge i turizam, OIB 71885543949</izvorni_sadrzaj>
    <derivirana_varijabla naziv="DomainObject.Predmet.ProtustrankaFormatedOIB_1">  KAMBIJ društvo s ograničenom odgovornošću, za trgovinu, poslovne usluge i turizam, OIB 71885543949</derivirana_varijabla>
  </DomainObject.Predmet.ProtustrankaFormatedOIB>
  <DomainObject.Predmet.ProtustrankaFormatedWithAdress>
    <izvorni_sadrzaj> KAMBIJ društvo s ograničenom odgovornošću, za trgovinu, poslovne usluge i turizam, Stjepana Ivičevića 7, 21300 Makarska</izvorni_sadrzaj>
    <derivirana_varijabla naziv="DomainObject.Predmet.ProtustrankaFormatedWithAdress_1"> KAMBIJ društvo s ograničenom odgovornošću, za trgovinu, poslovne usluge i turizam, Stjepana Ivičevića 7, 21300 Makarska</derivirana_varijabla>
  </DomainObject.Predmet.ProtustrankaFormatedWithAdress>
  <DomainObject.Predmet.ProtustrankaFormatedWithAdressOIB>
    <izvorni_sadrzaj> KAMBIJ društvo s ograničenom odgovornošću, za trgovinu, poslovne usluge i turizam, OIB 71885543949, Stjepana Ivičevića 7, 21300 Makarska</izvorni_sadrzaj>
    <derivirana_varijabla naziv="DomainObject.Predmet.ProtustrankaFormatedWithAdressOIB_1"> KAMBIJ društvo s ograničenom odgovornošću, za trgovinu, poslovne usluge i turizam, OIB 71885543949, Stjepana Ivičevića 7, 21300 Makarska</derivirana_varijabla>
  </DomainObject.Predmet.ProtustrankaFormatedWithAdressOIB>
  <DomainObject.Predmet.ProtustrankaWithAdress>
    <izvorni_sadrzaj>KAMBIJ društvo s ograničenom odgovornošću, za trgovinu, poslovne usluge i turizam Stjepana Ivičevića 7, 21300 Makarska</izvorni_sadrzaj>
    <derivirana_varijabla naziv="DomainObject.Predmet.ProtustrankaWithAdress_1">KAMBIJ društvo s ograničenom odgovornošću, za trgovinu, poslovne usluge i turizam Stjepana Ivičevića 7, 21300 Makarska</derivirana_varijabla>
  </DomainObject.Predmet.ProtustrankaWithAdress>
  <DomainObject.Predmet.ProtustrankaWithAdressOIB>
    <izvorni_sadrzaj>KAMBIJ društvo s ograničenom odgovornošću, za trgovinu, poslovne usluge i turizam, OIB 71885543949, Stjepana Ivičevića 7, 21300 Makarska</izvorni_sadrzaj>
    <derivirana_varijabla naziv="DomainObject.Predmet.ProtustrankaWithAdressOIB_1">KAMBIJ društvo s ograničenom odgovornošću, za trgovinu, poslovne usluge i turizam, OIB 71885543949, Stjepana Ivičevića 7, 21300 Makarska</derivirana_varijabla>
  </DomainObject.Predmet.ProtustrankaWithAdressOIB>
  <DomainObject.Predmet.ProtustrankaNazivFormated>
    <izvorni_sadrzaj>KAMBIJ društvo s ograničenom odgovornošću, za trgovinu, poslovne usluge i turizam</izvorni_sadrzaj>
    <derivirana_varijabla naziv="DomainObject.Predmet.ProtustrankaNazivFormated_1">KAMBIJ društvo s ograničenom odgovornošću, za trgovinu, poslovne usluge i turizam</derivirana_varijabla>
  </DomainObject.Predmet.ProtustrankaNazivFormated>
  <DomainObject.Predmet.ProtustrankaNazivFormatedOIB>
    <izvorni_sadrzaj>KAMBIJ društvo s ograničenom odgovornošću, za trgovinu, poslovne usluge i turizam, OIB 71885543949</izvorni_sadrzaj>
    <derivirana_varijabla naziv="DomainObject.Predmet.ProtustrankaNazivFormatedOIB_1">KAMBIJ društvo s ograničenom odgovornošću, za trgovinu, poslovne usluge i turizam, OIB 71885543949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8186.32</izvorni_sadrzaj>
    <derivirana_varijabla naziv="DomainObject.Predmet.TrenutnaVrijednost_1">8186.32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KAMBIJ društvo s ograničenom odgovornošću, za trgovinu, poslovne usluge i turizam</item>
    </izvorni_sadrzaj>
    <derivirana_varijabla naziv="DomainObject.Predmet.ProtuStrankaListFormated_1">
      <item>KAMBIJ društvo s ograničenom odgovornošću, za trgovinu, poslovne usluge i turizam</item>
    </derivirana_varijabla>
  </DomainObject.Predmet.ProtuStrankaListFormated>
  <DomainObject.Predmet.ProtuStrankaListFormatedOIB>
    <izvorni_sadrzaj>
      <item>KAMBIJ društvo s ograničenom odgovornošću, za trgovinu, poslovne usluge i turizam, OIB 71885543949</item>
    </izvorni_sadrzaj>
    <derivirana_varijabla naziv="DomainObject.Predmet.ProtuStrankaListFormatedOIB_1">
      <item>KAMBIJ društvo s ograničenom odgovornošću, za trgovinu, poslovne usluge i turizam, OIB 71885543949</item>
    </derivirana_varijabla>
  </DomainObject.Predmet.ProtuStrankaListFormatedOIB>
  <DomainObject.Predmet.ProtuStrankaListFormatedWithAdress>
    <izvorni_sadrzaj>
      <item>KAMBIJ društvo s ograničenom odgovornošću, za trgovinu, poslovne usluge i turizam, Stjepana Ivičevića 7, 21300 Makarska</item>
    </izvorni_sadrzaj>
    <derivirana_varijabla naziv="DomainObject.Predmet.ProtuStrankaListFormatedWithAdress_1">
      <item>KAMBIJ društvo s ograničenom odgovornošću, za trgovinu, poslovne usluge i turizam, Stjepana Ivičevića 7, 21300 Makarska</item>
    </derivirana_varijabla>
  </DomainObject.Predmet.ProtuStrankaListFormatedWithAdress>
  <DomainObject.Predmet.ProtuStrankaListFormatedWithAdressOIB>
    <izvorni_sadrzaj>
      <item>KAMBIJ društvo s ograničenom odgovornošću, za trgovinu, poslovne usluge i turizam, OIB 71885543949, Stjepana Ivičevića 7, 21300 Makarska</item>
    </izvorni_sadrzaj>
    <derivirana_varijabla naziv="DomainObject.Predmet.ProtuStrankaListFormatedWithAdressOIB_1">
      <item>KAMBIJ društvo s ograničenom odgovornošću, za trgovinu, poslovne usluge i turizam, OIB 71885543949, Stjepana Ivičevića 7, 21300 Makarska</item>
    </derivirana_varijabla>
  </DomainObject.Predmet.ProtuStrankaListFormatedWithAdressOIB>
  <DomainObject.Predmet.ProtuStrankaListNazivFormated>
    <izvorni_sadrzaj>
      <item>KAMBIJ društvo s ograničenom odgovornošću, za trgovinu, poslovne usluge i turizam</item>
    </izvorni_sadrzaj>
    <derivirana_varijabla naziv="DomainObject.Predmet.ProtuStrankaListNazivFormated_1">
      <item>KAMBIJ društvo s ograničenom odgovornošću, za trgovinu, poslovne usluge i turizam</item>
    </derivirana_varijabla>
  </DomainObject.Predmet.ProtuStrankaListNazivFormated>
  <DomainObject.Predmet.ProtuStrankaListNazivFormatedOIB>
    <izvorni_sadrzaj>
      <item>KAMBIJ društvo s ograničenom odgovornošću, za trgovinu, poslovne usluge i turizam, OIB 71885543949</item>
    </izvorni_sadrzaj>
    <derivirana_varijabla naziv="DomainObject.Predmet.ProtuStrankaListNazivFormatedOIB_1">
      <item>KAMBIJ društvo s ograničenom odgovornošću, za trgovinu, poslovne usluge i turizam, OIB 71885543949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KAMBIJ društvo s ograničenom odgovornošću, za trgovinu, poslovne usluge i turizam</izvorni_sadrzaj>
    <derivirana_varijabla naziv="DomainObject.Predmet.ProtustrankaIDrugi_1">KAMBIJ društvo s ograničenom odgovornošću, za trgovinu, poslovne usluge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KAMBIJ društvo s ograničenom odgovornošću, za trgovinu, poslovne usluge i turizam, OIB 71885543949, Stjepana Ivičevića 7, 21300 Makarska</izvorni_sadrzaj>
    <derivirana_varijabla naziv="DomainObject.Predmet.ProtustrankaIDrugiAdressOIB_1">KAMBIJ društvo s ograničenom odgovornošću, za trgovinu, poslovne usluge i turizam, OIB 71885543949, Stjepana Ivičevića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KAMBIJ društvo s ograničenom odgovornošću, za trgovinu, poslovne usluge i turizam</item>
      <item>FINANCIJSKA AGENCIJA, RC SPLIT</item>
    </izvorni_sadrzaj>
    <derivirana_varijabla naziv="DomainObject.Predmet.SudioniciListNaziv_1">
      <item>KAMBIJ društvo s ograničenom odgovornošću, za trgovinu, poslovne usluge i turizam</item>
      <item>FINANCIJSKA AGENCIJA, RC SPLIT</item>
    </derivirana_varijabla>
  </DomainObject.Predmet.SudioniciListNaziv>
  <DomainObject.Predmet.SudioniciListAdressOIB>
    <izvorni_sadrzaj>
      <item>KAMBIJ društvo s ograničenom odgovornošću, za trgovinu, poslovne usluge i turizam, OIB 71885543949, Stjepana Ivičevića 7,21300 Makarska</item>
      <item>FINANCIJSKA AGENCIJA, RC SPLIT, OIB 85821130368, Mažuranićevo šetalište 24 b,21000 Split</item>
    </izvorni_sadrzaj>
    <derivirana_varijabla naziv="DomainObject.Predmet.SudioniciListAdressOIB_1">
      <item>KAMBIJ društvo s ograničenom odgovornošću, za trgovinu, poslovne usluge i turizam, OIB 71885543949, Stjepana Ivičevića 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71885543949</item>
      <item>, OIB 85821130368</item>
    </izvorni_sadrzaj>
    <derivirana_varijabla naziv="DomainObject.Predmet.SudioniciListNazivOIB_1">
      <item>, OIB 71885543949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4C441-0F4B-4897-BCF9-4216C0EBC6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784</properties:Words>
  <properties:Characters>4319</properties:Characters>
  <properties:Lines>104</properties:Lines>
  <properties:Paragraphs>38</properties:Paragraphs>
  <properties:TotalTime>864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1.St-1713/2016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2018-01-31T07:50:00Z</cp:lastPrinted>
  <dcterms:modified xmlns:xsi="http://www.w3.org/2001/XMLSchema-instance" xsi:type="dcterms:W3CDTF">2018-02-01T11:09:00Z</dcterms:modified>
  <cp:revision>124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