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6755" w14:paraId="b206755" w:rsidRDefault="00A873D7" w:rsidP="001940FB" w:rsidR="00A873D7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A873D7" w:rsidR="001065A0" w:rsidRPr="00A873D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62D9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A873D7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873D7" w:rsidP="00AA6BCF" w:rsidR="00A873D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873D7" w:rsidP="00A873D7" w:rsidR="00A873D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873D7" w:rsidP="00A873D7" w:rsidR="00A873D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873D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873D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21873">
        <w:rPr>
          <w:rFonts w:cs="Calibri" w:eastAsia="Arial Unicode MS" w:hAnsi="Calibri" w:ascii="Calibri"/>
          <w:kern w:val="1"/>
          <w:lang w:eastAsia="ar-SA" w:val="hr-HR"/>
        </w:rPr>
        <w:t>TEREZIJA PIJEROV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873D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21873">
        <w:rPr>
          <w:rFonts w:cs="Calibri" w:eastAsia="Arial Unicode MS" w:hAnsi="Calibri" w:ascii="Calibri"/>
          <w:kern w:val="1"/>
          <w:lang w:eastAsia="ar-SA" w:val="hr-HR"/>
        </w:rPr>
        <w:t>81.543,40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21873">
        <w:rPr>
          <w:rFonts w:cs="Calibri" w:eastAsia="Arial Unicode MS" w:hAnsi="Calibri" w:ascii="Calibri"/>
          <w:kern w:val="1"/>
          <w:lang w:eastAsia="ar-SA" w:val="hr-HR"/>
        </w:rPr>
        <w:t>75.443,40</w:t>
      </w:r>
      <w:r w:rsidR="001D182A" w:rsidRPr="001D182A">
        <w:rPr>
          <w:rFonts w:cs="Calibri" w:hAnsi="Calibri" w:ascii="Calibri"/>
        </w:rPr>
        <w:t xml:space="preserve"> kn</w:t>
      </w:r>
      <w:r w:rsidR="00A873D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21873">
        <w:rPr>
          <w:rFonts w:cs="Calibri" w:eastAsia="Arial Unicode MS" w:hAnsi="Calibri" w:ascii="Calibri"/>
          <w:kern w:val="1"/>
          <w:lang w:eastAsia="ar-SA" w:val="hr-HR"/>
        </w:rPr>
        <w:t>6</w:t>
      </w:r>
      <w:r w:rsidR="001D182A" w:rsidRPr="001D182A">
        <w:rPr>
          <w:rFonts w:cs="Calibri" w:hAnsi="Calibri" w:ascii="Calibri"/>
        </w:rPr>
        <w:t>.</w:t>
      </w:r>
      <w:r w:rsidR="00F21873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873D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873D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873D7" w:rsidRPr="00A873D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873D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873D7" w:rsidP="001D182A" w:rsidR="00A873D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62D95" w:rsidP="001D182A" w:rsidR="00962D9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1873" w:rsidP="00F218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TEREZIJA PIJEROV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Gradišćanskih hrvata 20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97583595538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1873" w:rsidP="00F21873" w:rsidR="00F21873" w:rsidRPr="00F21873">
            <w:pPr>
              <w:rPr>
                <w:rFonts w:cs="Calibri" w:hAnsi="Calibri" w:ascii="Calibri"/>
              </w:rPr>
            </w:pPr>
            <w:r w:rsidRPr="00F2187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2187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81.543,40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187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75.443,40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1873" w:rsidP="00F218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1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73D7" w:rsidP="00A873D7" w:rsidR="00A873D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A303B" w:rsidP="007F3DE6" w:rsidR="007F3DE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DE6" w:rsidP="007F3DE6" w:rsidR="007F3DE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F3DE6" w:rsidP="007F3DE6" w:rsidR="007F3DE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F3DE6" w:rsidP="007F3DE6" w:rsidR="007F3DE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827" w:rsidR="00D96827">
      <w:pPr>
        <w:spacing w:after="0"/>
      </w:pPr>
      <w:r>
        <w:separator/>
      </w:r>
    </w:p>
  </w:endnote>
  <w:endnote w:id="0" w:type="continuationSeparator">
    <w:p w:rsidRDefault="00D96827" w:rsidR="00D968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1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827" w:rsidR="00D96827">
      <w:pPr>
        <w:spacing w:after="0"/>
      </w:pPr>
      <w:r>
        <w:separator/>
      </w:r>
    </w:p>
  </w:footnote>
  <w:footnote w:id="0" w:type="continuationSeparator">
    <w:p w:rsidRDefault="00D96827" w:rsidR="00D9682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19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B6EEE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3AA2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7195"/>
    <w:rsid w:val="002A1010"/>
    <w:rsid w:val="002A3FD1"/>
    <w:rsid w:val="002A57C2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2991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15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3DE6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2D95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3D7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827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8775A"/>
    <w:rsid w:val="00E90016"/>
    <w:rsid w:val="00E966BB"/>
    <w:rsid w:val="00E96898"/>
    <w:rsid w:val="00EA13E2"/>
    <w:rsid w:val="00EA303B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33ED"/>
    <w:rsid w:val="00F15459"/>
    <w:rsid w:val="00F1559A"/>
    <w:rsid w:val="00F17845"/>
    <w:rsid w:val="00F21873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52C9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9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19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195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195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195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9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19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195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195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195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EF577-2A91-4918-B4D0-FE849E946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1453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St-651/2017-316 / Podnesak - Podnesak (-316.docx)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