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eda6" w14:paraId="8a2eda6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117CE4">
        <w:t>31/00-550</w:t>
      </w:r>
    </w:p>
    <w:p w:rsidRDefault="00607731" w:rsidP="00607731" w:rsidR="00607731">
      <w:r>
        <w:rPr>
          <w:rStyle w:val="Naglaeno"/>
        </w:rPr>
        <w:t xml:space="preserve">             </w:t>
      </w:r>
      <w:r w:rsidR="00AB747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AB7477" w:rsidR="00607731" w:rsidRPr="00AB747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REPUBLIKA HRVATSKA</w:t>
      </w:r>
    </w:p>
    <w:p w:rsidRDefault="00025FCE" w:rsidP="00025FCE" w:rsidR="00025FCE">
      <w:pPr>
        <w:jc w:val="center"/>
      </w:pPr>
    </w:p>
    <w:p w:rsidRDefault="00984ABF" w:rsidP="00AB7477" w:rsidR="00025FCE" w:rsidRPr="00AB7477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117CE4" w:rsidRPr="00117CE4">
        <w:rPr>
          <w:b/>
        </w:rPr>
        <w:t xml:space="preserve">Osječka tvornica koža d.d. "u stečaju" iz Osijeka, Mije </w:t>
      </w:r>
      <w:proofErr w:type="spellStart"/>
      <w:r w:rsidR="00117CE4" w:rsidRPr="00117CE4">
        <w:rPr>
          <w:b/>
        </w:rPr>
        <w:t>Kišpatića</w:t>
      </w:r>
      <w:proofErr w:type="spellEnd"/>
      <w:r w:rsidR="00117CE4" w:rsidRPr="00117CE4">
        <w:rPr>
          <w:b/>
        </w:rPr>
        <w:t xml:space="preserve"> 2, MBS: 030025512, OIB: 11879561491</w:t>
      </w:r>
      <w:r w:rsidR="00370575">
        <w:t>,</w:t>
      </w:r>
      <w:r w:rsidR="00984ABF">
        <w:t xml:space="preserve">  dana </w:t>
      </w:r>
      <w:r w:rsidR="00117CE4">
        <w:t>29. studenog</w:t>
      </w:r>
      <w:r w:rsidR="00607731">
        <w:t xml:space="preserve"> 2016.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117CE4" w:rsidRPr="00117CE4">
        <w:rPr>
          <w:b/>
        </w:rPr>
        <w:t xml:space="preserve">Osječka tvornica koža d.d. "u stečaju" iz Osijeka, Mije </w:t>
      </w:r>
      <w:proofErr w:type="spellStart"/>
      <w:r w:rsidR="00117CE4" w:rsidRPr="00117CE4">
        <w:rPr>
          <w:b/>
        </w:rPr>
        <w:t>Kišpatića</w:t>
      </w:r>
      <w:proofErr w:type="spellEnd"/>
      <w:r w:rsidR="00117CE4" w:rsidRPr="00117CE4">
        <w:rPr>
          <w:b/>
        </w:rPr>
        <w:t xml:space="preserve"> 2, MBS: 030025512, OIB: 11879561491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117CE4" w:rsidP="00984ABF" w:rsidR="00984ABF">
      <w:pPr>
        <w:pStyle w:val="Tijeloteksta"/>
        <w:jc w:val="center"/>
        <w:rPr>
          <w:b/>
        </w:rPr>
      </w:pPr>
      <w:r>
        <w:rPr>
          <w:b/>
        </w:rPr>
        <w:t>21. prosinac</w:t>
      </w:r>
      <w:r w:rsidR="00607731">
        <w:rPr>
          <w:b/>
        </w:rPr>
        <w:t xml:space="preserve"> 2016. g. u </w:t>
      </w:r>
      <w:r>
        <w:rPr>
          <w:b/>
        </w:rPr>
        <w:t>10</w:t>
      </w:r>
      <w:r w:rsidR="00607731">
        <w:rPr>
          <w:b/>
        </w:rPr>
        <w:t>,</w:t>
      </w:r>
      <w:r w:rsidR="00AB7477">
        <w:rPr>
          <w:b/>
        </w:rPr>
        <w:t>3</w:t>
      </w:r>
      <w:r w:rsidR="00607731">
        <w:rPr>
          <w:b/>
        </w:rPr>
        <w:t xml:space="preserve">0 </w:t>
      </w:r>
      <w:r w:rsidR="00984ABF">
        <w:rPr>
          <w:b/>
        </w:rPr>
        <w:t>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607731">
        <w:t>40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AB7477" w:rsidP="00607731" w:rsidR="00607731" w:rsidRPr="00D4303E">
      <w:pPr>
        <w:numPr>
          <w:ilvl w:val="0"/>
          <w:numId w:val="5"/>
        </w:numPr>
        <w:jc w:val="both"/>
      </w:pPr>
      <w:r>
        <w:t>Izvješće stečajne upraviteljice o tijeku stečajnog</w:t>
      </w:r>
      <w:r w:rsidR="00607731" w:rsidRPr="00D4303E">
        <w:t xml:space="preserve"> postupka i stanju stečajne mase.</w:t>
      </w:r>
    </w:p>
    <w:p w:rsidRDefault="00607731" w:rsidP="00607731" w:rsidR="00607731" w:rsidRPr="00D4303E">
      <w:pPr>
        <w:jc w:val="both"/>
      </w:pPr>
    </w:p>
    <w:p w:rsidRDefault="00607731" w:rsidP="00117CE4" w:rsidR="00117CE4">
      <w:pPr>
        <w:numPr>
          <w:ilvl w:val="0"/>
          <w:numId w:val="5"/>
        </w:numPr>
        <w:jc w:val="both"/>
      </w:pPr>
      <w:r w:rsidRPr="00D4303E">
        <w:t xml:space="preserve">Donošenje odluke o </w:t>
      </w:r>
      <w:r w:rsidR="00117CE4">
        <w:t>obustavi stečajnog postupka zbog nedostatnosti stečajne mase za pokriće troškova stečajnog postupka.</w:t>
      </w:r>
    </w:p>
    <w:p w:rsidRDefault="00117CE4" w:rsidP="00117CE4" w:rsidR="00117CE4"/>
    <w:p w:rsidRDefault="00984ABF" w:rsidP="00117CE4" w:rsidR="00025FCE" w:rsidRPr="00AB7477">
      <w:pPr>
        <w:ind w:left="720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583E66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117CE4">
        <w:t>28. studenog</w:t>
      </w:r>
      <w:r w:rsidR="00F64D2E">
        <w:t xml:space="preserve"> 201</w:t>
      </w:r>
      <w:r w:rsidR="00607731">
        <w:t>6</w:t>
      </w:r>
      <w:r w:rsidR="00F64D2E">
        <w:t>. g. stečaj</w:t>
      </w:r>
      <w:r w:rsidR="00AB7477">
        <w:t>na</w:t>
      </w:r>
      <w:r w:rsidR="00F64D2E">
        <w:t xml:space="preserve"> upravitelj</w:t>
      </w:r>
      <w:r w:rsidR="00AB7477">
        <w:t xml:space="preserve">ica </w:t>
      </w:r>
      <w:r w:rsidR="00117CE4">
        <w:t xml:space="preserve">Edita </w:t>
      </w:r>
      <w:proofErr w:type="spellStart"/>
      <w:r w:rsidR="00117CE4">
        <w:t>Đurkin</w:t>
      </w:r>
      <w:proofErr w:type="spellEnd"/>
      <w:r w:rsidR="00117CE4">
        <w:t xml:space="preserve"> iz Osijeka</w:t>
      </w:r>
      <w:r w:rsidR="00583E66">
        <w:t xml:space="preserve"> predloži</w:t>
      </w:r>
      <w:r w:rsidR="00AB7477">
        <w:t>la</w:t>
      </w:r>
      <w:r w:rsidR="00583E66">
        <w:t xml:space="preserve"> je sazivanje Skupštine vjerovnika u stečajnom postupku nad dužnikom</w:t>
      </w:r>
      <w:r w:rsidR="00025FCE">
        <w:t xml:space="preserve"> s predloženim dnevnim redom kao u izreci</w:t>
      </w:r>
      <w:r w:rsidR="00583E66">
        <w:t>.</w:t>
      </w:r>
    </w:p>
    <w:p w:rsidRDefault="001432C7" w:rsidP="00984ABF" w:rsidR="001432C7">
      <w:pPr>
        <w:pStyle w:val="Tijeloteksta"/>
      </w:pP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117CE4">
        <w:t>29. studenog</w:t>
      </w:r>
      <w:r w:rsidR="00607731">
        <w:t xml:space="preserve"> 2016.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STEČAJNA SUTKINJA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Nada Roso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AB7477" w:rsidR="0045167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025FCE" w:rsidP="00AB7477" w:rsidR="00025FCE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984ABF" w:rsidP="00984ABF" w:rsidR="00984ABF">
      <w:pPr>
        <w:pStyle w:val="Tijeloteksta"/>
        <w:numPr>
          <w:ilvl w:val="0"/>
          <w:numId w:val="3"/>
        </w:numPr>
        <w:jc w:val="left"/>
      </w:pPr>
      <w:r>
        <w:t>Stečajn</w:t>
      </w:r>
      <w:r w:rsidR="00AB7477">
        <w:t>a</w:t>
      </w:r>
      <w:r>
        <w:t xml:space="preserve"> upravitelj</w:t>
      </w:r>
      <w:r w:rsidR="00AB7477">
        <w:t xml:space="preserve">ica </w:t>
      </w:r>
      <w:r w:rsidR="00117CE4">
        <w:t xml:space="preserve">Edita </w:t>
      </w:r>
      <w:proofErr w:type="spellStart"/>
      <w:r w:rsidR="00117CE4">
        <w:t>Đurkin</w:t>
      </w:r>
      <w:proofErr w:type="spellEnd"/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</w:p>
    <w:p w:rsidRDefault="00025FCE" w:rsidP="00984ABF" w:rsidR="001432C7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AB7477">
        <w:t>Osijek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117CE4">
        <w:t>21.12.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AB7477" w:rsidP="00207714" w:rsidR="00D72462" w:rsidRPr="00EF33B5">
      <w:pPr>
        <w:pStyle w:val="Tijeloteksta"/>
        <w:ind w:firstLine="708" w:left="4956"/>
        <w:jc w:val="left"/>
      </w:pPr>
      <w:r>
        <w:t xml:space="preserve">              </w:t>
      </w:r>
      <w:bookmarkStart w:name="_GoBack" w:id="0"/>
      <w:bookmarkEnd w:id="0"/>
    </w:p>
    <w:p w:rsidRDefault="00D72462" w:rsidP="00D72462" w:rsidR="00D72462" w:rsidRPr="00382D05">
      <w:pPr>
        <w:pStyle w:val="Tijeloteksta"/>
        <w:jc w:val="left"/>
      </w:pPr>
    </w:p>
    <w:sectPr w:rsidSect="001432C7" w:rsidR="00D72462" w:rsidRPr="00382D05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575" w:rsidP="00025FCE" w:rsidR="00103575">
      <w:r>
        <w:separator/>
      </w:r>
    </w:p>
  </w:endnote>
  <w:endnote w:id="0" w:type="continuationSeparator">
    <w:p w:rsidRDefault="00103575" w:rsidP="00025FCE" w:rsidR="00103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575" w:rsidP="00025FCE" w:rsidR="00103575">
      <w:r>
        <w:separator/>
      </w:r>
    </w:p>
  </w:footnote>
  <w:footnote w:id="0" w:type="continuationSeparator">
    <w:p w:rsidRDefault="00103575" w:rsidP="00025FCE" w:rsidR="001035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07714">
      <w:rPr>
        <w:noProof/>
      </w:rPr>
      <w:t>2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03575"/>
    <w:rsid w:val="00117CE4"/>
    <w:rsid w:val="001432C7"/>
    <w:rsid w:val="001437B2"/>
    <w:rsid w:val="00173F18"/>
    <w:rsid w:val="001B49A2"/>
    <w:rsid w:val="001C73F4"/>
    <w:rsid w:val="001C7F1E"/>
    <w:rsid w:val="001E375C"/>
    <w:rsid w:val="002063E3"/>
    <w:rsid w:val="00207714"/>
    <w:rsid w:val="002126C0"/>
    <w:rsid w:val="0025000D"/>
    <w:rsid w:val="00267D26"/>
    <w:rsid w:val="0028507D"/>
    <w:rsid w:val="00292D89"/>
    <w:rsid w:val="002A2AF5"/>
    <w:rsid w:val="002D2610"/>
    <w:rsid w:val="002D7681"/>
    <w:rsid w:val="002F4AAF"/>
    <w:rsid w:val="002F66FE"/>
    <w:rsid w:val="003006EA"/>
    <w:rsid w:val="003276D7"/>
    <w:rsid w:val="00342079"/>
    <w:rsid w:val="003612A7"/>
    <w:rsid w:val="00370575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7731"/>
    <w:rsid w:val="00613D0A"/>
    <w:rsid w:val="006227AD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376FF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B7477"/>
    <w:rsid w:val="00AC0506"/>
    <w:rsid w:val="00B04D36"/>
    <w:rsid w:val="00B24B41"/>
    <w:rsid w:val="00B82540"/>
    <w:rsid w:val="00B95B20"/>
    <w:rsid w:val="00BE33FF"/>
    <w:rsid w:val="00C2016D"/>
    <w:rsid w:val="00C255B2"/>
    <w:rsid w:val="00CA01EF"/>
    <w:rsid w:val="00CE0EE4"/>
    <w:rsid w:val="00D212DB"/>
    <w:rsid w:val="00D23251"/>
    <w:rsid w:val="00D24D2F"/>
    <w:rsid w:val="00D72462"/>
    <w:rsid w:val="00D97782"/>
    <w:rsid w:val="00DA4636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7C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77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77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7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7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7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7C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77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77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7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7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7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B28ED-8574-471C-BD8A-A6EDD440D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232</properties:Words>
  <properties:Characters>1218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2016-11-29T13:50:00Z</dcterms:created>
  <dc:creator>Korisnik</dc:creator>
  <cp:lastModifiedBy>Danijela Sekulić</cp:lastModifiedBy>
  <cp:lastPrinted>2016-11-29T13:50:00Z</cp:lastPrinted>
  <dcterms:modified xmlns:xsi="http://www.w3.org/2001/XMLSchema-instance" xsi:type="dcterms:W3CDTF">2016-11-29T13:51:00Z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