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3e9d" w14:paraId="59d3e9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042AE">
        <w:t>7125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C388A" w:rsidR="007C388A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7C388A" w:rsidRPr="00F80CCE">
        <w:t>dužnik</w:t>
      </w:r>
      <w:r w:rsidR="007C388A" w:rsidRPr="00392D6B">
        <w:t>o</w:t>
      </w:r>
      <w:r w:rsidR="007C388A" w:rsidRPr="00AD6BD1">
        <w:t>m</w:t>
      </w:r>
      <w:r w:rsidR="007C388A">
        <w:t xml:space="preserve"> </w:t>
      </w:r>
      <w:r w:rsidR="00050B0B">
        <w:t xml:space="preserve"> </w:t>
      </w:r>
      <w:r w:rsidR="006042AE">
        <w:t>VEZI-GRAD d.o.o. Velikogorička 30, Novo Čiče, OIB: 45266074770</w:t>
      </w:r>
    </w:p>
    <w:p w:rsidRDefault="006042AE" w:rsidP="006042AE" w:rsidR="006042A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042AE">
        <w:t xml:space="preserve">140.952,04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AE4" w:rsidR="009F2AE4">
      <w:r>
        <w:separator/>
      </w:r>
    </w:p>
  </w:endnote>
  <w:endnote w:id="0" w:type="continuationSeparator">
    <w:p w:rsidRDefault="009F2AE4" w:rsidR="009F2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AE4" w:rsidR="009F2AE4">
      <w:r>
        <w:separator/>
      </w:r>
    </w:p>
  </w:footnote>
  <w:footnote w:id="0" w:type="continuationSeparator">
    <w:p w:rsidRDefault="009F2AE4" w:rsidR="009F2A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50B0B"/>
    <w:rsid w:val="000B5EB6"/>
    <w:rsid w:val="000B7BCA"/>
    <w:rsid w:val="000C4458"/>
    <w:rsid w:val="000D20D1"/>
    <w:rsid w:val="000E3B58"/>
    <w:rsid w:val="00114EAD"/>
    <w:rsid w:val="001406CB"/>
    <w:rsid w:val="001735E9"/>
    <w:rsid w:val="00185571"/>
    <w:rsid w:val="001A359B"/>
    <w:rsid w:val="001E4791"/>
    <w:rsid w:val="001E50FB"/>
    <w:rsid w:val="001F6933"/>
    <w:rsid w:val="00230A63"/>
    <w:rsid w:val="00250247"/>
    <w:rsid w:val="00263D6D"/>
    <w:rsid w:val="00264D19"/>
    <w:rsid w:val="00297E94"/>
    <w:rsid w:val="002D0E00"/>
    <w:rsid w:val="002D403C"/>
    <w:rsid w:val="00325398"/>
    <w:rsid w:val="0034257D"/>
    <w:rsid w:val="0038246E"/>
    <w:rsid w:val="003968FD"/>
    <w:rsid w:val="003D35F9"/>
    <w:rsid w:val="003E3A15"/>
    <w:rsid w:val="003F5CA3"/>
    <w:rsid w:val="00413F4C"/>
    <w:rsid w:val="004264AB"/>
    <w:rsid w:val="004B337A"/>
    <w:rsid w:val="004F3962"/>
    <w:rsid w:val="00511BE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42AE"/>
    <w:rsid w:val="00627F6A"/>
    <w:rsid w:val="00657B8E"/>
    <w:rsid w:val="00676857"/>
    <w:rsid w:val="00712FD9"/>
    <w:rsid w:val="007B5AFD"/>
    <w:rsid w:val="007C388A"/>
    <w:rsid w:val="007D5A5D"/>
    <w:rsid w:val="00813E02"/>
    <w:rsid w:val="008155EE"/>
    <w:rsid w:val="008613BD"/>
    <w:rsid w:val="00863025"/>
    <w:rsid w:val="00871F01"/>
    <w:rsid w:val="00920CA0"/>
    <w:rsid w:val="00923BBC"/>
    <w:rsid w:val="00925046"/>
    <w:rsid w:val="009419D8"/>
    <w:rsid w:val="009806A6"/>
    <w:rsid w:val="009F2AE4"/>
    <w:rsid w:val="00A71431"/>
    <w:rsid w:val="00AA6D06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044B3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6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6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St-7125/2015</izvorni_sadrzaj>
    <derivirana_varijabla naziv="DomainObject.Predmet.OznakaBroj_1">St-7125/2015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VEZI-GRAD d.o.o. zastupanog po punomoćniku VEĆESLAV ZITEK</izvorni_sadrzaj>
    <derivirana_varijabla naziv="DomainObject.Predmet.ProtustrankaFormated_1">  VEZI-GRAD d.o.o. zastupanog po punomoćniku VEĆESLAV ZITEK</derivirana_varijabla>
  </DomainObject.Predmet.ProtustrankaFormated>
  <DomainObject.Predmet.ProtustrankaFormatedOIB>
    <izvorni_sadrzaj>  VEZI-GRAD d.o.o., OIB 45266074770 zastupanog po punomoćniku VEĆESLAV ZITEK</izvorni_sadrzaj>
    <derivirana_varijabla naziv="DomainObject.Predmet.ProtustrankaFormatedOIB_1">  VEZI-GRAD d.o.o., OIB 45266074770 zastupanog po punomoćniku VEĆESLAV ZITEK</derivirana_varijabla>
  </DomainObject.Predmet.ProtustrankaFormatedOIB>
  <DomainObject.Predmet.ProtustrankaFormatedWithAdress>
    <izvorni_sadrzaj> VEZI-GRAD d.o.o., Velikogorička 30, 10415 Novo Čiče zastupanog po punomoćniku VEĆESLAV ZITEK</izvorni_sadrzaj>
    <derivirana_varijabla naziv="DomainObject.Predmet.ProtustrankaFormatedWithAdress_1"> VEZI-GRAD d.o.o., Velikogorička 30, 10415 Novo Čiče zastupanog po punomoćniku VEĆESLAV ZITEK</derivirana_varijabla>
  </DomainObject.Predmet.ProtustrankaFormatedWithAdress>
  <DomainObject.Predmet.ProtustrankaFormatedWithAdressOIB>
    <izvorni_sadrzaj> VEZI-GRAD d.o.o., OIB 45266074770, Velikogorička 30, 10415 Novo Čiče zastupanog po punomoćniku VEĆESLAV ZITEK</izvorni_sadrzaj>
    <derivirana_varijabla naziv="DomainObject.Predmet.ProtustrankaFormatedWithAdressOIB_1"> VEZI-GRAD d.o.o., OIB 45266074770, Velikogorička 30, 10415 Novo Čiče zastupanog po punomoćniku VEĆESLAV ZITEK</derivirana_varijabla>
  </DomainObject.Predmet.ProtustrankaFormatedWithAdressOIB>
  <DomainObject.Predmet.ProtustrankaWithAdress>
    <izvorni_sadrzaj>VEZI-GRAD d.o.o. Velikogorička 30, 10415 Novo Čiče</izvorni_sadrzaj>
    <derivirana_varijabla naziv="DomainObject.Predmet.ProtustrankaWithAdress_1">VEZI-GRAD d.o.o. Velikogorička 30, 10415 Novo Čiče</derivirana_varijabla>
  </DomainObject.Predmet.ProtustrankaWithAdress>
  <DomainObject.Predmet.ProtustrankaWithAdressOIB>
    <izvorni_sadrzaj>VEZI-GRAD d.o.o., OIB 45266074770, Velikogorička 30, 10415 Novo Čiče</izvorni_sadrzaj>
    <derivirana_varijabla naziv="DomainObject.Predmet.ProtustrankaWithAdressOIB_1">VEZI-GRAD d.o.o., OIB 45266074770, Velikogorička 30, 10415 Novo Čiče</derivirana_varijabla>
  </DomainObject.Predmet.ProtustrankaWithAdressOIB>
  <DomainObject.Predmet.ProtustrankaNazivFormated>
    <izvorni_sadrzaj>VEZI-GRAD d.o.o.</izvorni_sadrzaj>
    <derivirana_varijabla naziv="DomainObject.Predmet.ProtustrankaNazivFormated_1">VEZI-GRAD d.o.o.</derivirana_varijabla>
  </DomainObject.Predmet.ProtustrankaNazivFormated>
  <DomainObject.Predmet.ProtustrankaNazivFormatedOIB>
    <izvorni_sadrzaj>VEZI-GRAD d.o.o., OIB 45266074770</izvorni_sadrzaj>
    <derivirana_varijabla naziv="DomainObject.Predmet.ProtustrankaNazivFormatedOIB_1">VEZI-GRAD d.o.o., OIB 45266074770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VEZI-GRAD d.o.o. zastupanog po punomoćniku VEĆESLAV ZITEK</item>
    </izvorni_sadrzaj>
    <derivirana_varijabla naziv="DomainObject.Predmet.ProtuStrankaListFormated_1">
      <item>VEZI-GRAD d.o.o. zastupanog po punomoćniku VEĆESLAV ZITEK</item>
    </derivirana_varijabla>
  </DomainObject.Predmet.ProtuStrankaListFormated>
  <DomainObject.Predmet.ProtuStrankaListFormatedOIB>
    <izvorni_sadrzaj>
      <item>VEZI-GRAD d.o.o., OIB 45266074770 zastupanog po punomoćniku VEĆESLAV ZITEK</item>
    </izvorni_sadrzaj>
    <derivirana_varijabla naziv="DomainObject.Predmet.ProtuStrankaListFormatedOIB_1">
      <item>VEZI-GRAD d.o.o., OIB 45266074770 zastupanog po punomoćniku VEĆESLAV ZITEK</item>
    </derivirana_varijabla>
  </DomainObject.Predmet.ProtuStrankaListFormatedOIB>
  <DomainObject.Predmet.ProtuStrankaListFormatedWithAdress>
    <izvorni_sadrzaj>
      <item>VEZI-GRAD d.o.o., Velikogorička 30, 10415 Novo Čiče zastupanog po punomoćniku VEĆESLAV ZITEK</item>
    </izvorni_sadrzaj>
    <derivirana_varijabla naziv="DomainObject.Predmet.ProtuStrankaListFormatedWithAdress_1">
      <item>VEZI-GRAD d.o.o., Velikogorička 30, 10415 Novo Čiče zastupanog po punomoćniku VEĆESLAV ZITEK</item>
    </derivirana_varijabla>
  </DomainObject.Predmet.ProtuStrankaListFormatedWithAdress>
  <DomainObject.Predmet.ProtuStrankaListFormatedWithAdressOIB>
    <izvorni_sadrzaj>
      <item>VEZI-GRAD d.o.o., OIB 45266074770, Velikogorička 30, 10415 Novo Čiče zastupanog po punomoćniku VEĆESLAV ZITEK</item>
    </izvorni_sadrzaj>
    <derivirana_varijabla naziv="DomainObject.Predmet.ProtuStrankaListFormatedWithAdressOIB_1">
      <item>VEZI-GRAD d.o.o., OIB 45266074770, Velikogorička 30, 10415 Novo Čiče zastupanog po punomoćniku VEĆESLAV ZITEK</item>
    </derivirana_varijabla>
  </DomainObject.Predmet.ProtuStrankaListFormatedWithAdressOIB>
  <DomainObject.Predmet.ProtuStrankaListNazivFormated>
    <izvorni_sadrzaj>
      <item>VEZI-GRAD d.o.o.</item>
    </izvorni_sadrzaj>
    <derivirana_varijabla naziv="DomainObject.Predmet.ProtuStrankaListNazivFormated_1">
      <item>VEZI-GRAD d.o.o.</item>
    </derivirana_varijabla>
  </DomainObject.Predmet.ProtuStrankaListNazivFormated>
  <DomainObject.Predmet.ProtuStrankaListNazivFormatedOIB>
    <izvorni_sadrzaj>
      <item>VEZI-GRAD d.o.o., OIB 45266074770</item>
    </izvorni_sadrzaj>
    <derivirana_varijabla naziv="DomainObject.Predmet.ProtuStrankaListNazivFormatedOIB_1">
      <item>VEZI-GRAD d.o.o., OIB 45266074770</item>
    </derivirana_varijabla>
  </DomainObject.Predmet.ProtuStrankaListNazivFormatedOIB>
  <DomainObject.Predmet.OstaliListFormated>
    <izvorni_sadrzaj>
      <item>VEĆESLAV ZITEK punomoćnik sudionika u postupku VEZI-GRAD d.o.o.</item>
    </izvorni_sadrzaj>
    <derivirana_varijabla naziv="DomainObject.Predmet.OstaliListFormated_1">
      <item>VEĆESLAV ZITEK punomoćnik sudionika u postupku VEZI-GRAD d.o.o.</item>
    </derivirana_varijabla>
  </DomainObject.Predmet.OstaliListFormated>
  <DomainObject.Predmet.OstaliListFormatedOIB>
    <izvorni_sadrzaj>
      <item>VEĆESLAV ZITEK, OIB 27518819462 punomoćnik sudionika u postupku VEZI-GRAD d.o.o.</item>
    </izvorni_sadrzaj>
    <derivirana_varijabla naziv="DomainObject.Predmet.OstaliListFormatedOIB_1">
      <item>VEĆESLAV ZITEK, OIB 27518819462 punomoćnik sudionika u postupku VEZI-GRAD d.o.o.</item>
    </derivirana_varijabla>
  </DomainObject.Predmet.OstaliListFormatedOIB>
  <DomainObject.Predmet.OstaliListFormatedWithAdress>
    <izvorni_sadrzaj>
      <item>VEĆESLAV ZITEK, Velikogorička 30, 10410 Novo Čiče punomoćnik sudionika u postupku VEZI-GRAD d.o.o.</item>
    </izvorni_sadrzaj>
    <derivirana_varijabla naziv="DomainObject.Predmet.OstaliListFormatedWithAdress_1">
      <item>VEĆESLAV ZITEK, Velikogorička 30, 10410 Novo Čiče punomoćnik sudionika u postupku VEZI-GRAD d.o.o.</item>
    </derivirana_varijabla>
  </DomainObject.Predmet.OstaliListFormatedWithAdress>
  <DomainObject.Predmet.OstaliListFormatedWithAdressOIB>
    <izvorni_sadrzaj>
      <item>VEĆESLAV ZITEK, OIB 27518819462, Velikogorička 30, 10410 Novo Čiče punomoćnik sudionika u postupku VEZI-GRAD d.o.o.</item>
    </izvorni_sadrzaj>
    <derivirana_varijabla naziv="DomainObject.Predmet.OstaliListFormatedWithAdressOIB_1">
      <item>VEĆESLAV ZITEK, OIB 27518819462, Velikogorička 30, 10410 Novo Čiče punomoćnik sudionika u postupku VEZI-GRAD d.o.o.</item>
    </derivirana_varijabla>
  </DomainObject.Predmet.OstaliListFormatedWithAdressOIB>
  <DomainObject.Predmet.OstaliListNazivFormated>
    <izvorni_sadrzaj>
      <item>VEĆESLAV ZITEK</item>
    </izvorni_sadrzaj>
    <derivirana_varijabla naziv="DomainObject.Predmet.OstaliListNazivFormated_1">
      <item>VEĆESLAV ZITEK</item>
    </derivirana_varijabla>
  </DomainObject.Predmet.OstaliListNazivFormated>
  <DomainObject.Predmet.OstaliListNazivFormatedOIB>
    <izvorni_sadrzaj>
      <item>VEĆESLAV ZITEK, OIB 27518819462</item>
    </izvorni_sadrzaj>
    <derivirana_varijabla naziv="DomainObject.Predmet.OstaliListNazivFormatedOIB_1">
      <item>VEĆESLAV ZITEK, OIB 27518819462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VEZI-GRAD d.o.o.</izvorni_sadrzaj>
    <derivirana_varijabla naziv="DomainObject.Predmet.ProtustrankaIDrugi_1">VEZI-GRAD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VEZI-GRAD d.o.o., OIB 45266074770, Velikogorička 30, 10415 Novo Čiče</izvorni_sadrzaj>
    <derivirana_varijabla naziv="DomainObject.Predmet.ProtustrankaIDrugiAdressOIB_1">VEZI-GRAD d.o.o., OIB 45266074770, Velikogorička 30,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VEZI-GRAD d.o.o.</item>
      <item>VEĆESLAV ZITEK</item>
    </izvorni_sadrzaj>
    <derivirana_varijabla naziv="DomainObject.Predmet.SudioniciListNaziv_1">
      <item>FINA Regionalni centar Zagreb</item>
      <item>VEZI-GRAD d.o.o.</item>
      <item>VEĆESLAV ZITEK</item>
    </derivirana_varijabla>
  </DomainObject.Predmet.SudioniciListNaziv>
  <DomainObject.Predmet.SudioniciListAdressOIB>
    <izvorni_sadrzaj>
      <item>FINA Regionalni centar Zagreb, OIB 85821130368, Trg svibanjskih žrtava 1995. 1,10000 Zagreb</item>
      <item>VEZI-GRAD d.o.o., OIB 45266074770, Velikogorička 30,10415 Novo Čiče</item>
      <item>VEĆESLAV ZITEK, OIB 27518819462, Velikogorička 30,10410 Novo Čiče</item>
    </izvorni_sadrzaj>
    <derivirana_varijabla naziv="DomainObject.Predmet.SudioniciListAdressOIB_1">
      <item>FINA Regionalni centar Zagreb, OIB 85821130368, Trg svibanjskih žrtava 1995. 1,10000 Zagreb</item>
      <item>VEZI-GRAD d.o.o., OIB 45266074770, Velikogorička 30,10415 Novo Čiče</item>
      <item>VEĆESLAV ZITEK, OIB 27518819462, Velikogorička 30,10410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45266074770</item>
      <item>, OIB 27518819462</item>
    </izvorni_sadrzaj>
    <derivirana_varijabla naziv="DomainObject.Predmet.SudioniciListNazivOIB_1">
      <item>, OIB 85821130368</item>
      <item>, OIB 45266074770</item>
      <item>, OIB 27518819462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2016-01-04T10:48:00Z</dcterms:created>
  <dc:creator>ilukac</dc:creator>
  <cp:lastModifiedBy>Zlatka Plivelić</cp:lastModifiedBy>
  <cp:lastPrinted>2015-11-26T13:14:00Z</cp:lastPrinted>
  <dcterms:modified xmlns:xsi="http://www.w3.org/2001/XMLSchema-instance" xsi:type="dcterms:W3CDTF">2016-01-04T13:46:00Z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