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ed83" w14:paraId="bb3ed83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C44639">
        <w:rPr>
          <w:rFonts w:cs="Times New Roman" w:eastAsia="Times New Roman"/>
          <w:lang w:eastAsia="hr-HR"/>
        </w:rPr>
        <w:t>20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C44639">
        <w:t>LESIS MODA</w:t>
      </w:r>
      <w:r w:rsidR="00B2793F" w:rsidRPr="00B2793F">
        <w:t xml:space="preserve"> </w:t>
      </w:r>
      <w:r w:rsidR="00C44639">
        <w:t>jednostavno društvo s ograničenom odgovornošću za trgovinu i usluge,</w:t>
      </w:r>
      <w:r w:rsidR="00427A42">
        <w:t xml:space="preserve"> </w:t>
      </w:r>
      <w:r w:rsidR="00177D9E">
        <w:t>Zagreb</w:t>
      </w:r>
      <w:r w:rsidR="00427A42">
        <w:t>,</w:t>
      </w:r>
      <w:r w:rsidR="00F0296A">
        <w:t xml:space="preserve"> </w:t>
      </w:r>
      <w:proofErr w:type="spellStart"/>
      <w:r w:rsidR="00C275BC">
        <w:t>K</w:t>
      </w:r>
      <w:r w:rsidR="00C44639">
        <w:t>umborski</w:t>
      </w:r>
      <w:proofErr w:type="spellEnd"/>
      <w:r w:rsidR="00C275BC">
        <w:t xml:space="preserve"> put 1</w:t>
      </w:r>
      <w:r w:rsidR="00C44639">
        <w:t>7</w:t>
      </w:r>
      <w:r w:rsidR="00427A42">
        <w:t xml:space="preserve">, OIB: </w:t>
      </w:r>
      <w:r w:rsidR="00C44639">
        <w:t>61478112639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B437D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F05E81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F05E81">
        <w:t>LESIS MODA</w:t>
      </w:r>
      <w:r w:rsidR="00F05E81" w:rsidRPr="00B2793F">
        <w:t xml:space="preserve"> </w:t>
      </w:r>
      <w:r w:rsidR="00F05E81">
        <w:t xml:space="preserve">jednostavno društvo s ograničenom odgovornošću za trgovinu i usluge, Zagreb, </w:t>
      </w:r>
      <w:proofErr w:type="spellStart"/>
      <w:r w:rsidR="00F05E81">
        <w:t>Kumborski</w:t>
      </w:r>
      <w:proofErr w:type="spellEnd"/>
      <w:r w:rsidR="00F05E81">
        <w:t xml:space="preserve"> put 17, OIB: 61478112639.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F05E81">
        <w:rPr>
          <w:rFonts w:cs="Times New Roman" w:eastAsia="Times New Roman"/>
          <w:lang w:eastAsia="hr-HR"/>
        </w:rPr>
        <w:t>7</w:t>
      </w:r>
      <w:r w:rsidR="00856FA6">
        <w:rPr>
          <w:rFonts w:cs="Times New Roman" w:eastAsia="Times New Roman"/>
          <w:lang w:eastAsia="hr-HR"/>
        </w:rPr>
        <w:t>.</w:t>
      </w:r>
      <w:r w:rsidR="00F05E81">
        <w:rPr>
          <w:rFonts w:cs="Times New Roman" w:eastAsia="Times New Roman"/>
          <w:lang w:eastAsia="hr-HR"/>
        </w:rPr>
        <w:t>650</w:t>
      </w:r>
      <w:r w:rsidR="00856FA6">
        <w:rPr>
          <w:rFonts w:cs="Times New Roman" w:eastAsia="Times New Roman"/>
          <w:lang w:eastAsia="hr-HR"/>
        </w:rPr>
        <w:t>,</w:t>
      </w:r>
      <w:r w:rsidR="00F05E81">
        <w:rPr>
          <w:rFonts w:cs="Times New Roman" w:eastAsia="Times New Roman"/>
          <w:lang w:eastAsia="hr-HR"/>
        </w:rPr>
        <w:t>0</w:t>
      </w:r>
      <w:r w:rsidR="00C275BC">
        <w:rPr>
          <w:rFonts w:cs="Times New Roman" w:eastAsia="Times New Roman"/>
          <w:lang w:eastAsia="hr-HR"/>
        </w:rPr>
        <w:t>0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B437D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F8368A">
        <w:rPr>
          <w:rFonts w:cs="Times New Roman" w:eastAsia="Times New Roman"/>
          <w:lang w:eastAsia="hr-HR"/>
        </w:rPr>
        <w:t xml:space="preserve">, v. r. </w:t>
      </w:r>
    </w:p>
    <w:p w:rsidRDefault="00F8368A" w:rsidP="00907AB4" w:rsidR="00F8368A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F8368A" w:rsidP="004A36CD" w:rsidR="00F8368A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F8368A" w:rsidP="00907AB4" w:rsidR="00F8368A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4F16"/>
    <w:rsid w:val="004E7324"/>
    <w:rsid w:val="004F106F"/>
    <w:rsid w:val="00512644"/>
    <w:rsid w:val="00541E11"/>
    <w:rsid w:val="00543AB4"/>
    <w:rsid w:val="005C7BEC"/>
    <w:rsid w:val="0061338A"/>
    <w:rsid w:val="00640D1E"/>
    <w:rsid w:val="00682189"/>
    <w:rsid w:val="006B6789"/>
    <w:rsid w:val="006B711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D1C66"/>
    <w:rsid w:val="009F26F0"/>
    <w:rsid w:val="00A1720E"/>
    <w:rsid w:val="00A454AD"/>
    <w:rsid w:val="00A80E54"/>
    <w:rsid w:val="00B2793F"/>
    <w:rsid w:val="00B37838"/>
    <w:rsid w:val="00B437DD"/>
    <w:rsid w:val="00B9067A"/>
    <w:rsid w:val="00BD3B48"/>
    <w:rsid w:val="00BD4211"/>
    <w:rsid w:val="00BF0A6A"/>
    <w:rsid w:val="00C275BC"/>
    <w:rsid w:val="00C3281E"/>
    <w:rsid w:val="00C44639"/>
    <w:rsid w:val="00C53427"/>
    <w:rsid w:val="00C53D2A"/>
    <w:rsid w:val="00C83325"/>
    <w:rsid w:val="00CF2305"/>
    <w:rsid w:val="00D040B6"/>
    <w:rsid w:val="00D165AC"/>
    <w:rsid w:val="00D2232D"/>
    <w:rsid w:val="00D62A59"/>
    <w:rsid w:val="00D83B7C"/>
    <w:rsid w:val="00DF0D66"/>
    <w:rsid w:val="00E77974"/>
    <w:rsid w:val="00E9568D"/>
    <w:rsid w:val="00EC0067"/>
    <w:rsid w:val="00F0296A"/>
    <w:rsid w:val="00F05E81"/>
    <w:rsid w:val="00F16860"/>
    <w:rsid w:val="00F26428"/>
    <w:rsid w:val="00F3008C"/>
    <w:rsid w:val="00F60B02"/>
    <w:rsid w:val="00F742AC"/>
    <w:rsid w:val="00F8368A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68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368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368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368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68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368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368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368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St-1220/2018</izvorni_sadrzaj>
    <derivirana_varijabla naziv="DomainObject.Predmet.OznakaBroj_1">St-1220/2018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LESIS MODA jednostavno društvo s ograničenom odgovornošću za trgovinu i usluge zastupanog po punomoćniku Suzana Topalović</izvorni_sadrzaj>
    <derivirana_varijabla naziv="DomainObject.Predmet.ProtustrankaFormated_1">  LESIS MODA jednostavno društvo s ograničenom odgovornošću za trgovinu i usluge zastupanog po punomoćniku Suzana Topalović</derivirana_varijabla>
  </DomainObject.Predmet.ProtustrankaFormated>
  <DomainObject.Predmet.ProtustrankaFormatedOIB>
    <izvorni_sadrzaj>  LESIS MODA jednostavno društvo s ograničenom odgovornošću za trgovinu i usluge, OIB 61478112639 zastupanog po punomoćniku Suzana Topalović</izvorni_sadrzaj>
    <derivirana_varijabla naziv="DomainObject.Predmet.ProtustrankaFormatedOIB_1">  LESIS MODA jednostavno društvo s ograničenom odgovornošću za trgovinu i usluge, OIB 61478112639 zastupanog po punomoćniku Suzana Topalović</derivirana_varijabla>
  </DomainObject.Predmet.ProtustrankaFormatedOIB>
  <DomainObject.Predmet.ProtustrankaFormatedWithAdress>
    <izvorni_sadrzaj> LESIS MODA jednostavno društvo s ograničenom odgovornošću za trgovinu i usluge, Kumborski put 17, 10000 Zagreb zastupanog po punomoćniku Suzana Topalović</izvorni_sadrzaj>
    <derivirana_varijabla naziv="DomainObject.Predmet.ProtustrankaFormatedWithAdress_1"> LESIS MODA jednostavno društvo s ograničenom odgovornošću za trgovinu i usluge, Kumborski put 17, 10000 Zagreb zastupanog po punomoćniku Suzana Topalović</derivirana_varijabla>
  </DomainObject.Predmet.ProtustrankaFormatedWithAdress>
  <DomainObject.Predmet.ProtustrankaFormatedWithAdressOIB>
    <izvorni_sadrzaj> LESIS MODA jednostavno društvo s ograničenom odgovornošću za trgovinu i usluge, OIB 61478112639, Kumborski put 17, 10000 Zagreb zastupanog po punomoćniku Suzana Topalović</izvorni_sadrzaj>
    <derivirana_varijabla naziv="DomainObject.Predmet.ProtustrankaFormatedWithAdressOIB_1"> LESIS MODA jednostavno društvo s ograničenom odgovornošću za trgovinu i usluge, OIB 61478112639, Kumborski put 17, 10000 Zagreb zastupanog po punomoćniku Suzana Topalović</derivirana_varijabla>
  </DomainObject.Predmet.ProtustrankaFormatedWithAdressOIB>
  <DomainObject.Predmet.ProtustrankaWithAdress>
    <izvorni_sadrzaj>LESIS MODA jednostavno društvo s ograničenom odgovornošću za trgovinu i usluge Kumborski put 17, 10000 Zagreb</izvorni_sadrzaj>
    <derivirana_varijabla naziv="DomainObject.Predmet.ProtustrankaWithAdress_1">LESIS MODA jednostavno društvo s ograničenom odgovornošću za trgovinu i usluge Kumborski put 17, 10000 Zagreb</derivirana_varijabla>
  </DomainObject.Predmet.ProtustrankaWithAdress>
  <DomainObject.Predmet.ProtustrankaWithAdressOIB>
    <izvorni_sadrzaj>LESIS MODA jednostavno društvo s ograničenom odgovornošću za trgovinu i usluge, OIB 61478112639, Kumborski put 17, 10000 Zagreb</izvorni_sadrzaj>
    <derivirana_varijabla naziv="DomainObject.Predmet.ProtustrankaWithAdressOIB_1">LESIS MODA jednostavno društvo s ograničenom odgovornošću za trgovinu i usluge, OIB 61478112639, Kumborski put 17, 10000 Zagreb</derivirana_varijabla>
  </DomainObject.Predmet.ProtustrankaWithAdressOIB>
  <DomainObject.Predmet.ProtustrankaNazivFormated>
    <izvorni_sadrzaj>LESIS MODA jednostavno društvo s ograničenom odgovornošću za trgovinu i usluge</izvorni_sadrzaj>
    <derivirana_varijabla naziv="DomainObject.Predmet.ProtustrankaNazivFormated_1">LESIS MODA jednostavno društvo s ograničenom odgovornošću za trgovinu i usluge</derivirana_varijabla>
  </DomainObject.Predmet.ProtustrankaNazivFormated>
  <DomainObject.Predmet.ProtustrankaNazivFormatedOIB>
    <izvorni_sadrzaj>LESIS MODA jednostavno društvo s ograničenom odgovornošću za trgovinu i usluge, OIB 61478112639</izvorni_sadrzaj>
    <derivirana_varijabla naziv="DomainObject.Predmet.ProtustrankaNazivFormatedOIB_1">LESIS MODA jednostavno društvo s ograničenom odgovornošću za trgovinu i usluge, OIB 61478112639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LESIS MODA jednostavno društvo s ograničenom odgovornošću za trgovinu i usluge zastupanog po punomoćniku Suzana Topalović</item>
    </izvorni_sadrzaj>
    <derivirana_varijabla naziv="DomainObject.Predmet.ProtuStrankaListFormated_1">
      <item>LESIS MODA jednostavno društvo s ograničenom odgovornošću za trgovinu i usluge zastupanog po punomoćniku Suzana Topalović</item>
    </derivirana_varijabla>
  </DomainObject.Predmet.ProtuStrankaListFormated>
  <DomainObject.Predmet.ProtuStrankaListFormatedOIB>
    <izvorni_sadrzaj>
      <item>LESIS MODA jednostavno društvo s ograničenom odgovornošću za trgovinu i usluge, OIB 61478112639 zastupanog po punomoćniku Suzana Topalović</item>
    </izvorni_sadrzaj>
    <derivirana_varijabla naziv="DomainObject.Predmet.ProtuStrankaListFormatedOIB_1">
      <item>LESIS MODA jednostavno društvo s ograničenom odgovornošću za trgovinu i usluge, OIB 61478112639 zastupanog po punomoćniku Suzana Topalović</item>
    </derivirana_varijabla>
  </DomainObject.Predmet.ProtuStrankaListFormatedOIB>
  <DomainObject.Predmet.ProtuStrankaListFormatedWithAdress>
    <izvorni_sadrzaj>
      <item>LESIS MODA jednostavno društvo s ograničenom odgovornošću za trgovinu i usluge, Kumborski put 17, 10000 Zagreb zastupanog po punomoćniku Suzana Topalović</item>
    </izvorni_sadrzaj>
    <derivirana_varijabla naziv="DomainObject.Predmet.ProtuStrankaListFormatedWithAdress_1">
      <item>LESIS MODA jednostavno društvo s ograničenom odgovornošću za trgovinu i usluge, Kumborski put 17, 10000 Zagreb zastupanog po punomoćniku Suzana Topalović</item>
    </derivirana_varijabla>
  </DomainObject.Predmet.ProtuStrankaListFormatedWithAdress>
  <DomainObject.Predmet.ProtuStrankaListFormatedWithAdressOIB>
    <izvorni_sadrzaj>
      <item>LESIS MODA jednostavno društvo s ograničenom odgovornošću za trgovinu i usluge, OIB 61478112639, Kumborski put 17, 10000 Zagreb zastupanog po punomoćniku Suzana Topalović</item>
    </izvorni_sadrzaj>
    <derivirana_varijabla naziv="DomainObject.Predmet.ProtuStrankaListFormatedWithAdressOIB_1">
      <item>LESIS MODA jednostavno društvo s ograničenom odgovornošću za trgovinu i usluge, OIB 61478112639, Kumborski put 17, 10000 Zagreb zastupanog po punomoćniku Suzana Topalović</item>
    </derivirana_varijabla>
  </DomainObject.Predmet.ProtuStrankaListFormatedWithAdressOIB>
  <DomainObject.Predmet.ProtuStrankaListNazivFormated>
    <izvorni_sadrzaj>
      <item>LESIS MODA jednostavno društvo s ograničenom odgovornošću za trgovinu i usluge</item>
    </izvorni_sadrzaj>
    <derivirana_varijabla naziv="DomainObject.Predmet.ProtuStrankaListNazivFormated_1">
      <item>LESIS MODA jednostavno društvo s ograničenom odgovornošću za trgovinu i usluge</item>
    </derivirana_varijabla>
  </DomainObject.Predmet.ProtuStrankaListNazivFormated>
  <DomainObject.Predmet.ProtuStrankaListNazivFormatedOIB>
    <izvorni_sadrzaj>
      <item>LESIS MODA jednostavno društvo s ograničenom odgovornošću za trgovinu i usluge, OIB 61478112639</item>
    </izvorni_sadrzaj>
    <derivirana_varijabla naziv="DomainObject.Predmet.ProtuStrankaListNazivFormatedOIB_1">
      <item>LESIS MODA jednostavno društvo s ograničenom odgovornošću za trgovinu i usluge, OIB 61478112639</item>
    </derivirana_varijabla>
  </DomainObject.Predmet.ProtuStrankaListNazivFormatedOIB>
  <DomainObject.Predmet.OstaliListFormated>
    <izvorni_sadrzaj>
      <item>Suzana Topalović punomoćnik sudionika u postupku LESIS MODA jednostavno društvo s ograničenom odgovornošću za trgovinu i usluge</item>
    </izvorni_sadrzaj>
    <derivirana_varijabla naziv="DomainObject.Predmet.OstaliListFormated_1">
      <item>Suzana Topalović punomoćnik sudionika u postupku LESIS MODA jednostavno društvo s ograničenom odgovornošću za trgovinu i usluge</item>
    </derivirana_varijabla>
  </DomainObject.Predmet.OstaliListFormated>
  <DomainObject.Predmet.OstaliListFormatedOIB>
    <izvorni_sadrzaj>
      <item>Suzana Topalović, OIB 93240669476 punomoćnik sudionika u postupku LESIS MODA jednostavno društvo s ograničenom odgovornošću za trgovinu i usluge</item>
    </izvorni_sadrzaj>
    <derivirana_varijabla naziv="DomainObject.Predmet.OstaliListFormatedOIB_1">
      <item>Suzana Topalović, OIB 93240669476 punomoćnik sudionika u postupku LESIS MODA jednostavno društvo s ograničenom odgovornošću za trgovinu i usluge</item>
    </derivirana_varijabla>
  </DomainObject.Predmet.OstaliListFormatedOIB>
  <DomainObject.Predmet.OstaliListFormatedWithAdress>
    <izvorni_sadrzaj>
      <item>Suzana Topalović, Kumborski put 17, 10000 Zagreb punomoćnik sudionika u postupku LESIS MODA jednostavno društvo s ograničenom odgovornošću za trgovinu i usluge</item>
    </izvorni_sadrzaj>
    <derivirana_varijabla naziv="DomainObject.Predmet.OstaliListFormatedWithAdress_1">
      <item>Suzana Topalović, Kumborski put 17, 10000 Zagreb punomoćnik sudionika u postupku LESIS MODA jednostavno društvo s ograničenom odgovornošću za trgovinu i usluge</item>
    </derivirana_varijabla>
  </DomainObject.Predmet.OstaliListFormatedWithAdress>
  <DomainObject.Predmet.OstaliListFormatedWithAdressOIB>
    <izvorni_sadrzaj>
      <item>Suzana Topalović, OIB 93240669476, Kumborski put 17, 10000 Zagreb punomoćnik sudionika u postupku LESIS MODA jednostavno društvo s ograničenom odgovornošću za trgovinu i usluge</item>
    </izvorni_sadrzaj>
    <derivirana_varijabla naziv="DomainObject.Predmet.OstaliListFormatedWithAdressOIB_1">
      <item>Suzana Topalović, OIB 93240669476, Kumborski put 17, 10000 Zagreb punomoćnik sudionika u postupku LESIS MODA jednostavno društvo s ograničenom odgovornošću za trgovinu i usluge</item>
    </derivirana_varijabla>
  </DomainObject.Predmet.OstaliListFormatedWithAdressOIB>
  <DomainObject.Predmet.OstaliListNazivFormated>
    <izvorni_sadrzaj>
      <item>Suzana Topalović</item>
    </izvorni_sadrzaj>
    <derivirana_varijabla naziv="DomainObject.Predmet.OstaliListNazivFormated_1">
      <item>Suzana Topalović</item>
    </derivirana_varijabla>
  </DomainObject.Predmet.OstaliListNazivFormated>
  <DomainObject.Predmet.OstaliListNazivFormatedOIB>
    <izvorni_sadrzaj>
      <item>Suzana Topalović, OIB 93240669476</item>
    </izvorni_sadrzaj>
    <derivirana_varijabla naziv="DomainObject.Predmet.OstaliListNazivFormatedOIB_1">
      <item>Suzana Topalović, OIB 93240669476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LESIS MODA jednostavno društvo s ograničenom odgovornošću za trgovinu i usluge</izvorni_sadrzaj>
    <derivirana_varijabla naziv="DomainObject.Predmet.ProtustrankaIDrugi_1">LESIS MODA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LESIS MODA jednostavno društvo s ograničenom odgovornošću za trgovinu i usluge, OIB 61478112639, Kumborski put 17, 10000 Zagreb</izvorni_sadrzaj>
    <derivirana_varijabla naziv="DomainObject.Predmet.ProtustrankaIDrugiAdressOIB_1">LESIS MODA jednostavno društvo s ograničenom odgovornošću za trgovinu i usluge, OIB 61478112639, Kumborski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LESIS MODA jednostavno društvo s ograničenom odgovornošću za trgovinu i usluge</item>
      <item>FINA Regionalni centar Zagreb</item>
      <item>Suzana Topalović</item>
    </izvorni_sadrzaj>
    <derivirana_varijabla naziv="DomainObject.Predmet.SudioniciListNaziv_1">
      <item>LESIS MODA jednostavno društvo s ograničenom odgovornošću za trgovinu i usluge</item>
      <item>FINA Regionalni centar Zagreb</item>
      <item>Suzana Topalović</item>
    </derivirana_varijabla>
  </DomainObject.Predmet.SudioniciListNaziv>
  <DomainObject.Predmet.SudioniciListAdressOIB>
    <izvorni_sadrzaj>
      <item>LESIS MODA jednostavno društvo s ograničenom odgovornošću za trgovinu i usluge, OIB 61478112639, Kumborski put 17,10000 Zagreb</item>
      <item>FINA Regionalni centar Zagreb, OIB 85821130368, Trg svibanjskih žrtava 1995. 1,10000 Zagreb</item>
      <item>Suzana Topalović, OIB 93240669476, Kumborski put 17,10000 Zagreb</item>
    </izvorni_sadrzaj>
    <derivirana_varijabla naziv="DomainObject.Predmet.SudioniciListAdressOIB_1">
      <item>LESIS MODA jednostavno društvo s ograničenom odgovornošću za trgovinu i usluge, OIB 61478112639, Kumborski put 17,10000 Zagreb</item>
      <item>FINA Regionalni centar Zagreb, OIB 85821130368, Trg svibanjskih žrtava 1995. 1,10000 Zagreb</item>
      <item>Suzana Topalović, OIB 93240669476, Kumborski put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61478112639</item>
      <item>, OIB 85821130368</item>
      <item>, OIB 93240669476</item>
    </izvorni_sadrzaj>
    <derivirana_varijabla naziv="DomainObject.Predmet.SudioniciListNazivOIB_1">
      <item>, OIB 61478112639</item>
      <item>, OIB 85821130368</item>
      <item>, OIB 93240669476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1577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2018-08-23T05:13:00Z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2018-08-28T09:06:00Z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(St-1220-18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