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2257" w14:paraId="4472257" w:rsidRDefault="00532B71" w:rsidP="00D576F7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D576F7">
        <w:rPr>
          <w:rFonts w:hAnsi="Times New Roman" w:ascii="Times New Roman"/>
          <w:szCs w:val="24"/>
          <w:lang w:val="hr-HR"/>
        </w:rPr>
        <w:t>dužničkom ŠPORTSKO DRUŠTVO „HRVATSKI AKADEMSKI ŠPORTSKI KLUB“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D576F7">
        <w:rPr>
          <w:rFonts w:hAnsi="Times New Roman" w:ascii="Times New Roman"/>
          <w:szCs w:val="24"/>
          <w:lang w:val="hr-HR"/>
        </w:rPr>
        <w:t xml:space="preserve">Donje Svetice 87,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576F7">
        <w:rPr>
          <w:rFonts w:hAnsi="Times New Roman" w:ascii="Times New Roman"/>
          <w:szCs w:val="24"/>
          <w:lang w:val="hr-HR"/>
        </w:rPr>
        <w:t xml:space="preserve"> </w:t>
      </w:r>
      <w:r w:rsidR="00D576F7" w:rsidRPr="00D576F7">
        <w:rPr>
          <w:rFonts w:hAnsi="Times New Roman" w:ascii="Times New Roman"/>
          <w:szCs w:val="24"/>
          <w:lang w:val="hr-HR"/>
        </w:rPr>
        <w:t>03506414491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576F7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576F7" w:rsidP="00997BA9" w:rsidR="00D576F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576F7">
        <w:rPr>
          <w:rFonts w:hAnsi="Times New Roman" w:ascii="Times New Roman"/>
          <w:szCs w:val="24"/>
          <w:lang w:val="hr-HR"/>
        </w:rPr>
        <w:t xml:space="preserve"> ŠPORTSKO DRUŠTVO „HRVATSKI AKADEMSKI ŠPORTSKI KLUB“ </w:t>
      </w:r>
      <w:r w:rsidR="00D576F7" w:rsidRPr="003A09E3">
        <w:rPr>
          <w:rFonts w:hAnsi="Times New Roman" w:ascii="Times New Roman"/>
          <w:szCs w:val="24"/>
          <w:lang w:val="hr-HR"/>
        </w:rPr>
        <w:t xml:space="preserve"> </w:t>
      </w:r>
      <w:r w:rsidR="00D576F7">
        <w:rPr>
          <w:rFonts w:hAnsi="Times New Roman" w:ascii="Times New Roman"/>
          <w:szCs w:val="24"/>
          <w:lang w:val="hr-HR"/>
        </w:rPr>
        <w:t xml:space="preserve">Donje Svetice 87, Zagreb,  </w:t>
      </w:r>
      <w:r w:rsidR="00D576F7" w:rsidRPr="003A09E3">
        <w:rPr>
          <w:rFonts w:hAnsi="Times New Roman" w:ascii="Times New Roman"/>
          <w:szCs w:val="24"/>
          <w:lang w:val="hr-HR"/>
        </w:rPr>
        <w:t>OIB</w:t>
      </w:r>
      <w:r w:rsidR="00D576F7">
        <w:rPr>
          <w:rFonts w:hAnsi="Times New Roman" w:ascii="Times New Roman"/>
          <w:szCs w:val="24"/>
          <w:lang w:val="hr-HR"/>
        </w:rPr>
        <w:t xml:space="preserve"> </w:t>
      </w:r>
      <w:r w:rsidR="00D576F7" w:rsidRPr="00D576F7">
        <w:rPr>
          <w:rFonts w:hAnsi="Times New Roman" w:ascii="Times New Roman"/>
          <w:szCs w:val="24"/>
          <w:lang w:val="hr-HR"/>
        </w:rPr>
        <w:t>03506414491</w:t>
      </w:r>
      <w:r w:rsidR="00D576F7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C85395">
        <w:rPr>
          <w:rFonts w:hAnsi="Times New Roman" w:ascii="Times New Roman"/>
          <w:lang w:val="hr-HR"/>
        </w:rPr>
        <w:t>47.487,25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D576F7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6D4A65" w:rsidP="006D4A65" w:rsidR="006D4A65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6D4A65" w:rsidP="006D4A65" w:rsidR="006D4A65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6D4A65" w:rsidP="006D4A65" w:rsidR="006D4A65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6D4A65" w:rsidP="006D4A65" w:rsidR="006D4A65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6D4A65" w:rsidP="006D4A65" w:rsidR="006D4A65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A65" w:rsidP="00DB4528" w:rsidR="006D4A65">
      <w:r>
        <w:separator/>
      </w:r>
    </w:p>
  </w:endnote>
  <w:endnote w:id="0" w:type="continuationSeparator">
    <w:p w:rsidRDefault="006D4A65" w:rsidP="00DB4528" w:rsidR="006D4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A65" w:rsidP="00DB4528" w:rsidR="006D4A65">
      <w:r>
        <w:separator/>
      </w:r>
    </w:p>
  </w:footnote>
  <w:footnote w:id="0" w:type="continuationSeparator">
    <w:p w:rsidRDefault="006D4A65" w:rsidP="00DB4528" w:rsidR="006D4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D4A65" w:rsidR="006D4A6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3A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D4A65" w:rsidR="006D4A65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1001/2015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A65" w:rsidP="00840E3D" w:rsidR="006D4A65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6D4A65" w:rsidP="00840E3D" w:rsidR="006D4A65">
    <w:pPr>
      <w:pStyle w:val="Zaglavlje"/>
      <w:rPr>
        <w:lang w:val="hr-HR"/>
      </w:rPr>
    </w:pPr>
  </w:p>
  <w:p w:rsidRDefault="006D4A65" w:rsidP="00840E3D" w:rsidR="006D4A65">
    <w:pPr>
      <w:pStyle w:val="Zaglavlje"/>
      <w:rPr>
        <w:lang w:val="hr-HR"/>
      </w:rPr>
    </w:pP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1001/15</w:t>
    </w: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</w:p>
  <w:p w:rsidRDefault="006D4A65" w:rsidP="00840E3D" w:rsidR="006D4A65">
    <w:pPr>
      <w:pStyle w:val="Zaglavlje"/>
      <w:rPr>
        <w:rFonts w:hAnsi="Times New Roman" w:ascii="Times New Roman"/>
        <w:lang w:val="hr-HR"/>
      </w:rPr>
    </w:pPr>
  </w:p>
  <w:p w:rsidRDefault="006D4A65" w:rsidP="00840E3D" w:rsidR="006D4A65">
    <w:pPr>
      <w:pStyle w:val="Zaglavlje"/>
      <w:ind w:left="567"/>
      <w:rPr>
        <w:rFonts w:hAnsi="Times New Roman" w:ascii="Times New Roman"/>
        <w:lang w:val="hr-HR"/>
      </w:rPr>
    </w:pPr>
  </w:p>
  <w:p w:rsidRDefault="006D4A65" w:rsidP="00840E3D" w:rsidR="006D4A65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D4A65" w:rsidP="00840E3D" w:rsidR="006D4A65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6D4A65" w:rsidP="00D576F7" w:rsidR="006D4A65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653A00"/>
    <w:rsid w:val="006D4A65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022B2"/>
    <w:rsid w:val="00C85395"/>
    <w:rsid w:val="00CF2939"/>
    <w:rsid w:val="00D44D4F"/>
    <w:rsid w:val="00D576F7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- HRVATSKI AKADEMSKI ŠPORTSKI KLUB</izvorni_sadrzaj>
    <derivirana_varijabla naziv="DomainObject.Predmet.ProtustrankaFormated_1">  ŠPORTSKO DRUŠTVO - HRVATSKI AKADEMSKI ŠPORTSKI KLUB</derivirana_varijabla>
  </DomainObject.Predmet.ProtustrankaFormated>
  <DomainObject.Predmet.ProtustrankaFormatedOIB>
    <izvorni_sadrzaj>  ŠPORTSKO DRUŠTVO - HRVATSKI AKADEMSKI ŠPORTSKI KLUB, OIB 03506414491</izvorni_sadrzaj>
    <derivirana_varijabla naziv="DomainObject.Predmet.ProtustrankaFormatedOIB_1">  ŠPORTSKO DRUŠTVO - HRVATSKI AKADEMSKI ŠPORTSKI KLUB, OIB 03506414491</derivirana_varijabla>
  </DomainObject.Predmet.ProtustrankaFormatedOIB>
  <DomainObject.Predmet.ProtustrankaFormatedWithAdress>
    <izvorni_sadrzaj> ŠPORTSKO DRUŠTVO - HRVATSKI AKADEMSKI ŠPORTSKI KLUB, Donje Svetice 87, 10000 Zagreb</izvorni_sadrzaj>
    <derivirana_varijabla naziv="DomainObject.Predmet.ProtustrankaFormatedWithAdress_1"> ŠPORTSKO DRUŠTVO - HRVATSKI AKADEMSKI ŠPORTSKI KLUB, Donje Svetice 87, 10000 Zagreb</derivirana_varijabla>
  </DomainObject.Predmet.ProtustrankaFormatedWithAdress>
  <DomainObject.Predmet.ProtustrankaFormatedWithAdressOIB>
    <izvorni_sadrzaj> ŠPORTSKO DRUŠTVO - HRVATSKI AKADEMSKI ŠPORTSKI KLUB, OIB 03506414491, Donje Svetice 87, 10000 Zagreb</izvorni_sadrzaj>
    <derivirana_varijabla naziv="DomainObject.Predmet.ProtustrankaFormatedWithAdressOIB_1"> ŠPORTSKO DRUŠTVO - HRVATSKI AKADEMSKI ŠPORTSKI KLUB, OIB 03506414491, Donje Svetice 87, 10000 Zagreb</derivirana_varijabla>
  </DomainObject.Predmet.ProtustrankaFormatedWithAdressOIB>
  <DomainObject.Predmet.ProtustrankaWithAdress>
    <izvorni_sadrzaj>ŠPORTSKO DRUŠTVO - HRVATSKI AKADEMSKI ŠPORTSKI KLUB Donje Svetice 87, 10000 Zagreb</izvorni_sadrzaj>
    <derivirana_varijabla naziv="DomainObject.Predmet.ProtustrankaWithAdress_1">ŠPORTSKO DRUŠTVO - HRVATSKI AKADEMSKI ŠPORTSKI KLUB Donje Svetice 87, 10000 Zagreb</derivirana_varijabla>
  </DomainObject.Predmet.ProtustrankaWithAdress>
  <DomainObject.Predmet.ProtustrankaWithAdressOIB>
    <izvorni_sadrzaj>ŠPORTSKO DRUŠTVO - HRVATSKI AKADEMSKI ŠPORTSKI KLUB, OIB 03506414491, Donje Svetice 87, 10000 Zagreb</izvorni_sadrzaj>
    <derivirana_varijabla naziv="DomainObject.Predmet.ProtustrankaWithAdressOIB_1">ŠPORTSKO DRUŠTVO - HRVATSKI AKADEMSKI ŠPORTSKI KLUB, OIB 03506414491, Donje Svetice 87, 10000 Zagreb</derivirana_varijabla>
  </DomainObject.Predmet.ProtustrankaWithAdressOIB>
  <DomainObject.Predmet.ProtustrankaNazivFormated>
    <izvorni_sadrzaj>ŠPORTSKO DRUŠTVO - HRVATSKI AKADEMSKI ŠPORTSKI KLUB</izvorni_sadrzaj>
    <derivirana_varijabla naziv="DomainObject.Predmet.ProtustrankaNazivFormated_1">ŠPORTSKO DRUŠTVO - HRVATSKI AKADEMSKI ŠPORTSKI KLUB</derivirana_varijabla>
  </DomainObject.Predmet.ProtustrankaNazivFormated>
  <DomainObject.Predmet.ProtustrankaNazivFormatedOIB>
    <izvorni_sadrzaj>ŠPORTSKO DRUŠTVO - HRVATSKI AKADEMSKI ŠPORTSKI KLUB, OIB 03506414491</izvorni_sadrzaj>
    <derivirana_varijabla naziv="DomainObject.Predmet.ProtustrankaNazivFormatedOIB_1">ŠPORTSKO DRUŠTVO - HRVATSKI AKADEMSKI ŠPORTSKI KLUB, OIB 03506414491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- HRVATSKI AKADEMSKI ŠPORTSKI KLUB</item>
    </izvorni_sadrzaj>
    <derivirana_varijabla naziv="DomainObject.Predmet.ProtuStrankaListFormated_1">
      <item>ŠPORTSKO DRUŠTVO - HRVATSKI AKADEMSKI ŠPORTSKI KLUB</item>
    </derivirana_varijabla>
  </DomainObject.Predmet.ProtuStrankaListFormated>
  <DomainObject.Predmet.ProtuStrankaListFormatedOIB>
    <izvorni_sadrzaj>
      <item>ŠPORTSKO DRUŠTVO - HRVATSKI AKADEMSKI ŠPORTSKI KLUB, OIB 03506414491</item>
    </izvorni_sadrzaj>
    <derivirana_varijabla naziv="DomainObject.Predmet.ProtuStrankaListFormatedOIB_1">
      <item>ŠPORTSKO DRUŠTVO - HRVATSKI AKADEMSKI ŠPORTSKI KLUB, OIB 03506414491</item>
    </derivirana_varijabla>
  </DomainObject.Predmet.ProtuStrankaListFormatedOIB>
  <DomainObject.Predmet.ProtuStrankaListFormatedWithAdress>
    <izvorni_sadrzaj>
      <item>ŠPORTSKO DRUŠTVO - HRVATSKI AKADEMSKI ŠPORTSKI KLUB, Donje Svetice 87, 10000 Zagreb</item>
    </izvorni_sadrzaj>
    <derivirana_varijabla naziv="DomainObject.Predmet.ProtuStrankaListFormatedWithAdress_1">
      <item>ŠPORTSKO DRUŠTVO - HRVATSKI AKADEMSKI ŠPORTSKI KLUB, Donje Svetice 87, 10000 Zagreb</item>
    </derivirana_varijabla>
  </DomainObject.Predmet.ProtuStrankaListFormatedWithAdress>
  <DomainObject.Predmet.ProtuStrankaListFormatedWithAdressOIB>
    <izvorni_sadrzaj>
      <item>ŠPORTSKO DRUŠTVO - HRVATSKI AKADEMSKI ŠPORTSKI KLUB, OIB 03506414491, Donje Svetice 87, 10000 Zagreb</item>
    </izvorni_sadrzaj>
    <derivirana_varijabla naziv="DomainObject.Predmet.ProtuStrankaListFormatedWithAdressOIB_1">
      <item>ŠPORTSKO DRUŠTVO - HRVATSKI AKADEMSKI ŠPORTSKI KLUB, OIB 03506414491, Donje Svetice 87, 10000 Zagreb</item>
    </derivirana_varijabla>
  </DomainObject.Predmet.ProtuStrankaListFormatedWithAdressOIB>
  <DomainObject.Predmet.ProtuStrankaListNazivFormated>
    <izvorni_sadrzaj>
      <item>ŠPORTSKO DRUŠTVO - HRVATSKI AKADEMSKI ŠPORTSKI KLUB</item>
    </izvorni_sadrzaj>
    <derivirana_varijabla naziv="DomainObject.Predmet.ProtuStrankaListNazivFormated_1">
      <item>ŠPORTSKO DRUŠTVO - HRVATSKI AKADEMSKI ŠPORTSKI KLUB</item>
    </derivirana_varijabla>
  </DomainObject.Predmet.ProtuStrankaListNazivFormated>
  <DomainObject.Predmet.ProtuStrankaListNazivFormatedOIB>
    <izvorni_sadrzaj>
      <item>ŠPORTSKO DRUŠTVO - HRVATSKI AKADEMSKI ŠPORTSKI KLUB, OIB 03506414491</item>
    </izvorni_sadrzaj>
    <derivirana_varijabla naziv="DomainObject.Predmet.ProtuStrankaListNazivFormatedOIB_1">
      <item>ŠPORTSKO DRUŠTVO - HRVATSKI AKADEMSKI ŠPORTSKI KLUB, OIB 03506414491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- HRVATSKI AKADEMSKI ŠPORTSKI KLUB</izvorni_sadrzaj>
    <derivirana_varijabla naziv="DomainObject.Predmet.ProtustrankaIDrugi_1">ŠPORTSKO DRUŠTVO - HRVATSKI AKADEMSKI ŠPORTSKI KLUB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ŠPORTSKO DRUŠTVO - HRVATSKI AKADEMSKI ŠPORTSKI KLUB, OIB 03506414491, Donje Svetice 87, 10000 Zagreb</izvorni_sadrzaj>
    <derivirana_varijabla naziv="DomainObject.Predmet.ProtustrankaIDrugiAdressOIB_1">ŠPORTSKO DRUŠTVO - HRVATSKI AKADEMSKI ŠPORTSKI KLUB, OIB 03506414491, Donje Svetice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- HRVATSKI AKADEMSKI ŠPORTSKI KLUB</item>
    </izvorni_sadrzaj>
    <derivirana_varijabla naziv="DomainObject.Predmet.SudioniciListNaziv_1">
      <item>FINA Regionalni centar Zagreb</item>
      <item>ŠPORTSKO DRUŠTVO - HRVATSKI AKADEMSKI ŠPORTSKI KLUB</item>
    </derivirana_varijabla>
  </DomainObject.Predmet.SudioniciListNaziv>
  <DomainObject.Predmet.SudioniciListAdressOIB>
    <izvorni_sadrzaj>
      <item>FINA Regionalni centar Zagreb, OIB 85821130368, Trg svibanjskih žrtava 1995.1,10000 Zagreb</item>
      <item>ŠPORTSKO DRUŠTVO - HRVATSKI AKADEMSKI ŠPORTSKI KLUB, OIB 03506414491, Donje Svetice 87,10000 Zagreb</item>
    </izvorni_sadrzaj>
    <derivirana_varijabla naziv="DomainObject.Predmet.SudioniciListAdressOIB_1">
      <item>FINA Regionalni centar Zagreb, OIB 85821130368, Trg svibanjskih žrtava 1995.1,10000 Zagreb</item>
      <item>ŠPORTSKO DRUŠTVO - HRVATSKI AKADEMSKI ŠPORTSKI KLUB, OIB 03506414491, Donje Svetice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03506414491</item>
    </izvorni_sadrzaj>
    <derivirana_varijabla naziv="DomainObject.Predmet.SudioniciListNazivOIB_1">
      <item>, OIB 85821130368</item>
      <item>, OIB 03506414491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1841</properties:Characters>
  <properties:Lines>53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2016-02-18T08:02:00Z</dcterms:created>
  <dc:creator>Anđelka Mandarić</dc:creator>
  <cp:lastModifiedBy>Anđelka Mandarić</cp:lastModifiedBy>
  <cp:lastPrinted>2016-02-22T09:49:00Z</cp:lastPrinted>
  <dcterms:modified xmlns:xsi="http://www.w3.org/2001/XMLSchema-instance" xsi:type="dcterms:W3CDTF">2016-02-25T13:22:00Z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