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18fc" w14:paraId="cea18fc" w:rsidRDefault="00A403EC" w:rsidP="00A403EC" w:rsidR="00A403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3EC" w:rsidP="00A403EC" w:rsidR="00A403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403EC" w:rsidP="00A403EC" w:rsidR="00A403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403EC" w:rsidP="00A403EC" w:rsidR="00A403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403EC" w:rsidP="00A403EC" w:rsidR="00A403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03EC" w:rsidP="00A403EC" w:rsidR="00A403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403EC" w:rsidP="00A403EC" w:rsidR="00A403EC" w:rsidRPr="005D578C">
      <w:pPr>
        <w:jc w:val="center"/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UDRUGA ZANATA „MAISON CHIC” BRTONIGLA, Brtonigla, Dudova 5, OIB </w:t>
      </w:r>
      <w:r w:rsidRPr="00A403EC">
        <w:rPr>
          <w:rFonts w:cs="Times New Roman" w:eastAsia="Times New Roman"/>
          <w:szCs w:val="24"/>
        </w:rPr>
        <w:t>95291861117</w:t>
      </w:r>
      <w:r>
        <w:rPr>
          <w:rFonts w:cs="Times New Roman" w:eastAsia="Times New Roman"/>
          <w:szCs w:val="24"/>
        </w:rPr>
        <w:t>, reg. br. 18002583, 23. studenog 2017.</w:t>
      </w: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ZANATA „MAISON CHIC” BRTONIGLA, Brtonigla, Dudova 5, OIB </w:t>
      </w:r>
      <w:r w:rsidRPr="00A403EC">
        <w:rPr>
          <w:rFonts w:cs="Times New Roman" w:eastAsia="Times New Roman"/>
          <w:szCs w:val="24"/>
        </w:rPr>
        <w:t>95291861117</w:t>
      </w:r>
      <w:r>
        <w:rPr>
          <w:rFonts w:cs="Times New Roman" w:eastAsia="Times New Roman"/>
          <w:szCs w:val="24"/>
        </w:rPr>
        <w:t>, reg. br. 18002583.</w:t>
      </w: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ZANATA „MAISON CHIC” BRTONIGLA, Brtonigla, Dudova 5, OIB </w:t>
      </w:r>
      <w:r w:rsidRPr="00A403EC">
        <w:rPr>
          <w:rFonts w:cs="Times New Roman" w:eastAsia="Times New Roman"/>
          <w:szCs w:val="24"/>
        </w:rPr>
        <w:t>95291861117</w:t>
      </w:r>
      <w:r>
        <w:rPr>
          <w:rFonts w:cs="Times New Roman" w:eastAsia="Times New Roman"/>
          <w:szCs w:val="24"/>
        </w:rPr>
        <w:t>, reg. br. 18002583.</w:t>
      </w:r>
    </w:p>
    <w:p w:rsidRDefault="00A403EC" w:rsidP="00A403EC" w:rsidR="00A403EC">
      <w:pPr>
        <w:ind w:firstLine="709"/>
        <w:rPr>
          <w:rFonts w:cs="Times New Roman" w:eastAsia="Times New Roman"/>
          <w:szCs w:val="24"/>
        </w:rPr>
      </w:pPr>
    </w:p>
    <w:p w:rsidRDefault="00A403EC" w:rsidP="00A403EC" w:rsidR="00A403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ZANATA „MAISON CHIC” BRTONIGLA, Brtonigla, Dudova 5, OIB </w:t>
      </w:r>
      <w:r w:rsidRPr="00A403EC">
        <w:rPr>
          <w:rFonts w:cs="Times New Roman" w:eastAsia="Times New Roman"/>
          <w:szCs w:val="24"/>
        </w:rPr>
        <w:t>95291861117</w:t>
      </w:r>
      <w:r>
        <w:rPr>
          <w:rFonts w:cs="Times New Roman" w:eastAsia="Times New Roman"/>
          <w:szCs w:val="24"/>
        </w:rPr>
        <w:t>, reg. br. 18002583, iz Registra udruga u Republici Hrvatskoj.</w:t>
      </w:r>
    </w:p>
    <w:p w:rsidRDefault="00A403EC" w:rsidP="00A403EC" w:rsidR="00A403EC">
      <w:pPr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403EC" w:rsidP="00A403EC" w:rsidR="00A403EC">
      <w:pPr>
        <w:ind w:firstLine="708"/>
        <w:rPr>
          <w:rFonts w:cs="Times New Roman" w:eastAsia="Times New Roman"/>
          <w:szCs w:val="24"/>
        </w:rPr>
      </w:pPr>
    </w:p>
    <w:p w:rsidRDefault="00A403EC" w:rsidP="00A403EC" w:rsidR="00A40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UDRUGA ZANATA „MAISON CHIC” BRTONIGLA, Brtonigla.</w:t>
      </w:r>
    </w:p>
    <w:p w:rsidRDefault="00A403EC" w:rsidP="00A403EC" w:rsidR="00A403E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kolovoza 2017. imao neizvršene osnove za plaćanje u neprekinutom razdoblju od 120 dana u ukupnom iznosu 6.123,17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18.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St-502/2017-3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403EC" w:rsidP="00A403EC" w:rsidR="00A40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403EC" w:rsidP="00A403EC" w:rsidR="00A40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A403EC" w:rsidP="00A403EC" w:rsidR="00A403EC" w:rsidRPr="005D578C">
      <w:pPr>
        <w:ind w:firstLine="708"/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403EC" w:rsidP="00A403EC" w:rsidR="00A403EC">
      <w:pPr>
        <w:rPr>
          <w:rFonts w:cs="Times New Roman" w:eastAsia="Times New Roman"/>
          <w:szCs w:val="24"/>
        </w:rPr>
      </w:pPr>
    </w:p>
    <w:p w:rsidRDefault="00A403EC" w:rsidP="00A403EC" w:rsidR="00A403E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403EC" w:rsidP="00A403EC" w:rsidR="00A403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D4C25">
        <w:rPr>
          <w:rFonts w:cs="Times New Roman" w:eastAsia="Times New Roman"/>
          <w:szCs w:val="24"/>
        </w:rPr>
        <w:t>, v.r.</w:t>
      </w:r>
    </w:p>
    <w:p w:rsidRDefault="00A403EC" w:rsidP="00A403EC" w:rsidR="00A403EC">
      <w:pPr>
        <w:jc w:val="left"/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left"/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403EC" w:rsidP="00A403EC" w:rsidR="00A403E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403EC" w:rsidP="00A403EC" w:rsidR="00A40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403EC" w:rsidP="00A403EC" w:rsidR="00A403EC">
      <w:pPr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rPr>
          <w:rFonts w:cs="Times New Roman" w:eastAsia="Times New Roman"/>
          <w:szCs w:val="24"/>
        </w:rPr>
      </w:pPr>
    </w:p>
    <w:p w:rsidRDefault="00A403EC" w:rsidP="00A403EC" w:rsidR="00A403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403EC" w:rsidP="00A403EC" w:rsidR="00A40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403EC" w:rsidP="00A403EC" w:rsidR="00A40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ZANATA „MAISON CHIC” BRTONIGLA, Brtonigla, Dudova 5,</w:t>
      </w:r>
    </w:p>
    <w:p w:rsidRDefault="00A403EC" w:rsidP="00A403EC" w:rsidR="00A403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403EC" w:rsidP="00A403EC" w:rsidR="00A40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403EC" w:rsidP="00A403EC" w:rsidR="00A403E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Slaven Gavrić iz Rijeke, Zagrebačka 18</w:t>
      </w:r>
      <w:r>
        <w:rPr>
          <w:rFonts w:cs="Times New Roman" w:eastAsia="Times New Roman"/>
          <w:szCs w:val="20"/>
        </w:rPr>
        <w:t>,</w:t>
      </w:r>
    </w:p>
    <w:p w:rsidRDefault="00A403EC" w:rsidP="00A403EC" w:rsidR="00A403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403EC" w:rsidP="00A403EC" w:rsidR="00A40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A403EC" w:rsidP="00A403EC" w:rsidR="00A40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A403EC" w:rsidP="00A403EC" w:rsidR="00A403EC"/>
    <w:p w:rsidRDefault="00A403EC" w:rsidP="00A403EC" w:rsidR="00A403EC"/>
    <w:p w:rsidRDefault="005C0FA7" w:rsidR="005C0FA7"/>
    <w:sectPr w:rsidSect="00A403EC" w:rsidR="005C0FA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3EC" w:rsidP="00A403EC" w:rsidR="00A403EC">
      <w:r>
        <w:separator/>
      </w:r>
    </w:p>
  </w:endnote>
  <w:endnote w:id="0" w:type="continuationSeparator">
    <w:p w:rsidRDefault="00A403EC" w:rsidP="00A403EC" w:rsidR="00A40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3EC" w:rsidP="00A403EC" w:rsidR="00A403EC">
      <w:r>
        <w:separator/>
      </w:r>
    </w:p>
  </w:footnote>
  <w:footnote w:id="0" w:type="continuationSeparator">
    <w:p w:rsidRDefault="00A403EC" w:rsidP="00A403EC" w:rsidR="00A40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3EC" w:rsidP="00A403EC" w:rsidR="00A403E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D4C2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St-502/2017-4</w:t>
    </w:r>
  </w:p>
  <w:p w:rsidRDefault="00A403EC" w:rsidP="00A403EC" w:rsidR="00A403E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3EC" w:rsidP="00A403EC" w:rsidR="00A403EC" w:rsidRPr="00970AE0">
    <w:pPr>
      <w:pStyle w:val="Zaglavlje"/>
      <w:jc w:val="right"/>
    </w:pPr>
    <w:r>
      <w:rPr>
        <w:szCs w:val="24"/>
      </w:rPr>
      <w:t>9 St-502/2017-4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AD2"/>
    <w:rsid w:val="002C69ED"/>
    <w:rsid w:val="005C0FA7"/>
    <w:rsid w:val="008D4C25"/>
    <w:rsid w:val="00A403EC"/>
    <w:rsid w:val="00E8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3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03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403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0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3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03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03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C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4C2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4C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4C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3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03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403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0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3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03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03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C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4C2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4C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4C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ZANATA "MAISON CHIC" BRTONIGLA</izvorni_sadrzaj>
    <derivirana_varijabla naziv="DomainObject.Predmet.ProtustrankaFormated_1">  UDRUGA ZANATA "MAISON CHIC" BRTONIGLA</derivirana_varijabla>
  </DomainObject.Predmet.ProtustrankaFormated>
  <DomainObject.Predmet.ProtustrankaFormatedOIB>
    <izvorni_sadrzaj>  UDRUGA ZANATA "MAISON CHIC" BRTONIGLA, OIB 95291861117</izvorni_sadrzaj>
    <derivirana_varijabla naziv="DomainObject.Predmet.ProtustrankaFormatedOIB_1">  UDRUGA ZANATA "MAISON CHIC" BRTONIGLA, OIB 95291861117</derivirana_varijabla>
  </DomainObject.Predmet.ProtustrankaFormatedOIB>
  <DomainObject.Predmet.ProtustrankaFormatedWithAdress>
    <izvorni_sadrzaj> UDRUGA ZANATA "MAISON CHIC" BRTONIGLA, Dudova 5, 52474 Brtonigla</izvorni_sadrzaj>
    <derivirana_varijabla naziv="DomainObject.Predmet.ProtustrankaFormatedWithAdress_1"> UDRUGA ZANATA "MAISON CHIC" BRTONIGLA, Dudova 5, 52474 Brtonigla</derivirana_varijabla>
  </DomainObject.Predmet.ProtustrankaFormatedWithAdress>
  <DomainObject.Predmet.ProtustrankaFormatedWithAdressOIB>
    <izvorni_sadrzaj> UDRUGA ZANATA "MAISON CHIC" BRTONIGLA, OIB 95291861117, Dudova 5, 52474 Brtonigla</izvorni_sadrzaj>
    <derivirana_varijabla naziv="DomainObject.Predmet.ProtustrankaFormatedWithAdressOIB_1"> UDRUGA ZANATA "MAISON CHIC" BRTONIGLA, OIB 95291861117, Dudova 5, 52474 Brtonigla</derivirana_varijabla>
  </DomainObject.Predmet.ProtustrankaFormatedWithAdressOIB>
  <DomainObject.Predmet.ProtustrankaWithAdress>
    <izvorni_sadrzaj>UDRUGA ZANATA "MAISON CHIC" BRTONIGLA Dudova 5, 52474 Brtonigla</izvorni_sadrzaj>
    <derivirana_varijabla naziv="DomainObject.Predmet.ProtustrankaWithAdress_1">UDRUGA ZANATA "MAISON CHIC" BRTONIGLA Dudova 5, 52474 Brtonigla</derivirana_varijabla>
  </DomainObject.Predmet.ProtustrankaWithAdress>
  <DomainObject.Predmet.ProtustrankaWithAdressOIB>
    <izvorni_sadrzaj>UDRUGA ZANATA "MAISON CHIC" BRTONIGLA, OIB 95291861117, Dudova 5, 52474 Brtonigla</izvorni_sadrzaj>
    <derivirana_varijabla naziv="DomainObject.Predmet.ProtustrankaWithAdressOIB_1">UDRUGA ZANATA "MAISON CHIC" BRTONIGLA, OIB 95291861117, Dudova 5, 52474 Brtonigla</derivirana_varijabla>
  </DomainObject.Predmet.ProtustrankaWithAdressOIB>
  <DomainObject.Predmet.ProtustrankaNazivFormated>
    <izvorni_sadrzaj>UDRUGA ZANATA "MAISON CHIC" BRTONIGLA</izvorni_sadrzaj>
    <derivirana_varijabla naziv="DomainObject.Predmet.ProtustrankaNazivFormated_1">UDRUGA ZANATA "MAISON CHIC" BRTONIGLA</derivirana_varijabla>
  </DomainObject.Predmet.ProtustrankaNazivFormated>
  <DomainObject.Predmet.ProtustrankaNazivFormatedOIB>
    <izvorni_sadrzaj>UDRUGA ZANATA "MAISON CHIC" BRTONIGLA, OIB 95291861117</izvorni_sadrzaj>
    <derivirana_varijabla naziv="DomainObject.Predmet.ProtustrankaNazivFormatedOIB_1">UDRUGA ZANATA "MAISON CHIC" BRTONIGLA, OIB 95291861117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6123.17</izvorni_sadrzaj>
    <derivirana_varijabla naziv="DomainObject.Predmet.TrenutnaVrijednost_1">6123.17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ZANATA "MAISON CHIC" BRTONIGLA</item>
    </izvorni_sadrzaj>
    <derivirana_varijabla naziv="DomainObject.Predmet.ProtuStrankaListFormated_1">
      <item>UDRUGA ZANATA "MAISON CHIC" BRTONIGLA</item>
    </derivirana_varijabla>
  </DomainObject.Predmet.ProtuStrankaListFormated>
  <DomainObject.Predmet.ProtuStrankaListFormatedOIB>
    <izvorni_sadrzaj>
      <item>UDRUGA ZANATA "MAISON CHIC" BRTONIGLA, OIB 95291861117</item>
    </izvorni_sadrzaj>
    <derivirana_varijabla naziv="DomainObject.Predmet.ProtuStrankaListFormatedOIB_1">
      <item>UDRUGA ZANATA "MAISON CHIC" BRTONIGLA, OIB 95291861117</item>
    </derivirana_varijabla>
  </DomainObject.Predmet.ProtuStrankaListFormatedOIB>
  <DomainObject.Predmet.ProtuStrankaListFormatedWithAdress>
    <izvorni_sadrzaj>
      <item>UDRUGA ZANATA "MAISON CHIC" BRTONIGLA, Dudova 5, 52474 Brtonigla</item>
    </izvorni_sadrzaj>
    <derivirana_varijabla naziv="DomainObject.Predmet.ProtuStrankaListFormatedWithAdress_1">
      <item>UDRUGA ZANATA "MAISON CHIC" BRTONIGLA, Dudova 5, 52474 Brtonigla</item>
    </derivirana_varijabla>
  </DomainObject.Predmet.ProtuStrankaListFormatedWithAdress>
  <DomainObject.Predmet.ProtuStrankaListFormatedWithAdressOIB>
    <izvorni_sadrzaj>
      <item>UDRUGA ZANATA "MAISON CHIC" BRTONIGLA, OIB 95291861117, Dudova 5, 52474 Brtonigla</item>
    </izvorni_sadrzaj>
    <derivirana_varijabla naziv="DomainObject.Predmet.ProtuStrankaListFormatedWithAdressOIB_1">
      <item>UDRUGA ZANATA "MAISON CHIC" BRTONIGLA, OIB 95291861117, Dudova 5, 52474 Brtonigla</item>
    </derivirana_varijabla>
  </DomainObject.Predmet.ProtuStrankaListFormatedWithAdressOIB>
  <DomainObject.Predmet.ProtuStrankaListNazivFormated>
    <izvorni_sadrzaj>
      <item>UDRUGA ZANATA "MAISON CHIC" BRTONIGLA</item>
    </izvorni_sadrzaj>
    <derivirana_varijabla naziv="DomainObject.Predmet.ProtuStrankaListNazivFormated_1">
      <item>UDRUGA ZANATA "MAISON CHIC" BRTONIGLA</item>
    </derivirana_varijabla>
  </DomainObject.Predmet.ProtuStrankaListNazivFormated>
  <DomainObject.Predmet.ProtuStrankaListNazivFormatedOIB>
    <izvorni_sadrzaj>
      <item>UDRUGA ZANATA "MAISON CHIC" BRTONIGLA, OIB 95291861117</item>
    </izvorni_sadrzaj>
    <derivirana_varijabla naziv="DomainObject.Predmet.ProtuStrankaListNazivFormatedOIB_1">
      <item>UDRUGA ZANATA "MAISON CHIC" BRTONIGLA, OIB 95291861117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ZANATA "MAISON CHIC" BRTONIGLA</izvorni_sadrzaj>
    <derivirana_varijabla naziv="DomainObject.Predmet.ProtustrankaIDrugi_1">UDRUGA ZANATA "MAISON CHIC"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ZANATA "MAISON CHIC" BRTONIGLA, OIB 95291861117, Dudova 5, 52474 Brtonigla</izvorni_sadrzaj>
    <derivirana_varijabla naziv="DomainObject.Predmet.ProtustrankaIDrugiAdressOIB_1">UDRUGA ZANATA "MAISON CHIC" BRTONIGLA, OIB 95291861117, Dudova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ZANATA "MAISON CHIC" BRTONIGLA</item>
    </izvorni_sadrzaj>
    <derivirana_varijabla naziv="DomainObject.Predmet.SudioniciListNaziv_1">
      <item>FINANCIJSKA AGENCIJA, RC RIJEKA, PODRUŽNICA PULA, PULA</item>
      <item>UDRUGA ZANATA "MAISON CHIC"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ZANATA "MAISON CHIC" BRTONIGLA, OIB 95291861117, Dudova 5,52474 Brtonigla</item>
    </izvorni_sadrzaj>
    <derivirana_varijabla naziv="DomainObject.Predmet.SudioniciListAdressOIB_1">
      <item>FINANCIJSKA AGENCIJA, RC RIJEKA, PODRUŽNICA PULA, PULA, OIB 85821130368, F. Kurelca 8,51000 Rijeka</item>
      <item>UDRUGA ZANATA "MAISON CHIC" BRTONIGLA, OIB 95291861117, Dudova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95291861117</item>
    </izvorni_sadrzaj>
    <derivirana_varijabla naziv="DomainObject.Predmet.SudioniciListNazivOIB_1">
      <item>, OIB 85821130368</item>
      <item>, OIB 95291861117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3969</properties:Characters>
  <properties:Lines>94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2017-11-21T13:33:00Z</dcterms:created>
  <dc:creator>Morena Brajuha</dc:creator>
  <dc:description/>
  <cp:keywords/>
  <cp:lastModifiedBy>Ana Jeromela</cp:lastModifiedBy>
  <cp:lastPrinted>2017-11-23T07:52:00Z</cp:lastPrinted>
  <dcterms:modified xmlns:xsi="http://www.w3.org/2001/XMLSchema-instance" xsi:type="dcterms:W3CDTF">2017-11-23T07:52:00Z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