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78bf" w14:paraId="65478b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F19B3">
        <w:rPr>
          <w:lang w:val="hr-HR"/>
        </w:rPr>
        <w:t>2</w:t>
      </w:r>
      <w:r w:rsidR="005629E8">
        <w:rPr>
          <w:lang w:val="hr-HR"/>
        </w:rPr>
        <w:t>1</w:t>
      </w:r>
      <w:r w:rsidR="003F19B3">
        <w:rPr>
          <w:lang w:val="hr-HR"/>
        </w:rPr>
        <w:t>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26B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629E8">
        <w:rPr>
          <w:lang w:val="hr-HR"/>
        </w:rPr>
        <w:t>DUNGLASIA j.d.o.o. za proizvodnju, građenje,</w:t>
      </w:r>
      <w:r w:rsidR="006418C9">
        <w:rPr>
          <w:lang w:val="hr-HR"/>
        </w:rPr>
        <w:t xml:space="preserve"> </w:t>
      </w:r>
      <w:r w:rsidR="003F19B3">
        <w:rPr>
          <w:lang w:val="hr-HR"/>
        </w:rPr>
        <w:t>trgovinu</w:t>
      </w:r>
      <w:r w:rsidR="005629E8">
        <w:rPr>
          <w:lang w:val="hr-HR"/>
        </w:rPr>
        <w:t xml:space="preserve"> i usluge, Orahovica, Matije Gupca 55/A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3F19B3">
        <w:rPr>
          <w:lang w:val="hr-HR"/>
        </w:rPr>
        <w:t>01009</w:t>
      </w:r>
      <w:r w:rsidR="005629E8">
        <w:rPr>
          <w:lang w:val="hr-HR"/>
        </w:rPr>
        <w:t>2937</w:t>
      </w:r>
      <w:r w:rsidR="003734FC">
        <w:rPr>
          <w:lang w:val="hr-HR"/>
        </w:rPr>
        <w:t xml:space="preserve">, OIB: </w:t>
      </w:r>
      <w:r w:rsidR="005629E8">
        <w:rPr>
          <w:lang w:val="hr-HR"/>
        </w:rPr>
        <w:t>53302466085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3F19B3">
        <w:rPr>
          <w:lang w:val="hr-HR"/>
        </w:rPr>
        <w:t>2</w:t>
      </w:r>
      <w:r w:rsidR="005629E8">
        <w:rPr>
          <w:lang w:val="hr-HR"/>
        </w:rPr>
        <w:t>1</w:t>
      </w:r>
      <w:r w:rsidR="003F19B3">
        <w:rPr>
          <w:lang w:val="hr-HR"/>
        </w:rPr>
        <w:t>6</w:t>
      </w:r>
      <w:r w:rsidRPr="000664E3">
        <w:rPr>
          <w:lang w:val="hr-HR"/>
        </w:rPr>
        <w:t>/201</w:t>
      </w:r>
      <w:r w:rsidR="004426B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5629E8">
        <w:rPr>
          <w:lang w:val="hr-HR"/>
        </w:rPr>
        <w:t>8. ožujka</w:t>
      </w:r>
      <w:r w:rsidRPr="000664E3">
        <w:rPr>
          <w:lang w:val="hr-HR"/>
        </w:rPr>
        <w:t xml:space="preserve"> 201</w:t>
      </w:r>
      <w:r w:rsidR="005629E8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629E8">
        <w:rPr>
          <w:lang w:val="hr-HR"/>
        </w:rPr>
        <w:t>8.379,55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5629E8">
        <w:rPr>
          <w:lang w:val="hr-HR"/>
        </w:rPr>
        <w:t>Marijan Sabljak iz Orahovice, Matije Gupca 55/A,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629E8">
        <w:rPr>
          <w:lang w:val="hr-HR"/>
        </w:rPr>
        <w:t>49897933636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629E8">
        <w:rPr>
          <w:lang w:val="hr-HR"/>
        </w:rPr>
        <w:t>18. travnja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426B6" w:rsidP="000664E3" w:rsidR="004426B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629E8">
        <w:rPr>
          <w:lang w:val="hr-HR"/>
        </w:rPr>
        <w:t>18</w:t>
      </w:r>
      <w:r w:rsidR="0094317E">
        <w:rPr>
          <w:lang w:val="hr-HR"/>
        </w:rPr>
        <w:t>.</w:t>
      </w:r>
      <w:r w:rsidR="005629E8">
        <w:rPr>
          <w:lang w:val="hr-HR"/>
        </w:rPr>
        <w:t>4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D06" w:rsidR="00C03D06">
      <w:r>
        <w:separator/>
      </w:r>
    </w:p>
  </w:endnote>
  <w:endnote w:id="0" w:type="continuationSeparator">
    <w:p w:rsidRDefault="00C03D06" w:rsidR="00C0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D06" w:rsidR="00C03D06">
      <w:r>
        <w:separator/>
      </w:r>
    </w:p>
  </w:footnote>
  <w:footnote w:id="0" w:type="continuationSeparator">
    <w:p w:rsidRDefault="00C03D06" w:rsidR="00C03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3648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F19B3"/>
    <w:rsid w:val="00411530"/>
    <w:rsid w:val="00425CF6"/>
    <w:rsid w:val="004368C8"/>
    <w:rsid w:val="004426B6"/>
    <w:rsid w:val="00450DA1"/>
    <w:rsid w:val="004935A0"/>
    <w:rsid w:val="004D5164"/>
    <w:rsid w:val="004F1D25"/>
    <w:rsid w:val="00537961"/>
    <w:rsid w:val="00543B57"/>
    <w:rsid w:val="005629E8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C7155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03D06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DUNGLASIA j.d.o.o. za proizvodnju, građenje, trgovinu i usluge, Orahovica zastupanog po punomoćniku Marijan Sabljak</izvorni_sadrzaj>
    <derivirana_varijabla naziv="DomainObject.Predmet.ProtustrankaFormated_1">  DUNGLASIA j.d.o.o. za proizvodnju, građenje, trgovinu i usluge, Orahovica zastupanog po punomoćniku Marijan Sabljak</derivirana_varijabla>
  </DomainObject.Predmet.ProtustrankaFormated>
  <DomainObject.Predmet.ProtustrankaFormatedOIB>
    <izvorni_sadrzaj>  DUNGLASIA j.d.o.o. za proizvodnju, građenje, trgovinu i usluge, Orahovica, OIB 53302466085 zastupanog po punomoćniku Marijan Sabljak</izvorni_sadrzaj>
    <derivirana_varijabla naziv="DomainObject.Predmet.ProtustrankaFormatedOIB_1">  DUNGLASIA j.d.o.o. za proizvodnju, građenje, trgovinu i usluge, Orahovica, OIB 53302466085 zastupanog po punomoćniku Marijan Sabljak</derivirana_varijabla>
  </DomainObject.Predmet.ProtustrankaFormatedOIB>
  <DomainObject.Predmet.ProtustrankaFormatedWithAdress>
    <izvorni_sadrzaj> DUNGLASIA j.d.o.o. za proizvodnju, građenje, trgovinu i usluge, Orahovica, Matije Gupca 55/A, 33515 Orahovica zastupanog po punomoćniku Marijan Sabljak</izvorni_sadrzaj>
    <derivirana_varijabla naziv="DomainObject.Predmet.ProtustrankaFormatedWithAdress_1"> DUNGLASIA j.d.o.o. za proizvodnju, građenje, trgovinu i usluge, Orahovica, Matije Gupca 55/A, 33515 Orahovica zastupanog po punomoćniku Marijan Sabljak</derivirana_varijabla>
  </DomainObject.Predmet.ProtustrankaFormatedWithAdress>
  <DomainObject.Predmet.ProtustrankaFormatedWithAdressOIB>
    <izvorni_sadrzaj> DUNGLASIA j.d.o.o. za proizvodnju, građenje, trgovinu i usluge, Orahovica, OIB 53302466085, Matije Gupca 55/A, 33515 Orahovica zastupanog po punomoćniku Marijan Sabljak</izvorni_sadrzaj>
    <derivirana_varijabla naziv="DomainObject.Predmet.ProtustrankaFormatedWithAdressOIB_1"> DUNGLASIA j.d.o.o. za proizvodnju, građenje, trgovinu i usluge, Orahovica, OIB 53302466085, Matije Gupca 55/A, 33515 Orahovica zastupanog po punomoćniku Marijan Sabljak</derivirana_varijabla>
  </DomainObject.Predmet.ProtustrankaFormatedWithAdressOIB>
  <DomainObject.Predmet.ProtustrankaWithAdress>
    <izvorni_sadrzaj>DUNGLASIA j.d.o.o. za proizvodnju, građenje, trgovinu i usluge, Orahovica Matije Gupca 55/A, 33515 Orahovica</izvorni_sadrzaj>
    <derivirana_varijabla naziv="DomainObject.Predmet.ProtustrankaWithAdress_1">DUNGLASIA j.d.o.o. za proizvodnju, građenje, trgovinu i usluge, Orahovica Matije Gupca 55/A, 33515 Orahovica</derivirana_varijabla>
  </DomainObject.Predmet.ProtustrankaWithAdress>
  <DomainObject.Predmet.ProtustrankaWithAdressOIB>
    <izvorni_sadrzaj>DUNGLASIA j.d.o.o. za proizvodnju, građenje, trgovinu i usluge, Orahovica, OIB 53302466085, Matije Gupca 55/A, 33515 Orahovica</izvorni_sadrzaj>
    <derivirana_varijabla naziv="DomainObject.Predmet.ProtustrankaWithAdressOIB_1">DUNGLASIA j.d.o.o. za proizvodnju, građenje, trgovinu i usluge, Orahovica, OIB 53302466085, Matije Gupca 55/A, 33515 Orahovica</derivirana_varijabla>
  </DomainObject.Predmet.ProtustrankaWithAdressOIB>
  <DomainObject.Predmet.ProtustrankaNazivFormated>
    <izvorni_sadrzaj>DUNGLASIA j.d.o.o. za proizvodnju, građenje, trgovinu i usluge, Orahovica</izvorni_sadrzaj>
    <derivirana_varijabla naziv="DomainObject.Predmet.ProtustrankaNazivFormated_1">DUNGLASIA j.d.o.o. za proizvodnju, građenje, trgovinu i usluge, Orahovica</derivirana_varijabla>
  </DomainObject.Predmet.ProtustrankaNazivFormated>
  <DomainObject.Predmet.ProtustrankaNazivFormatedOIB>
    <izvorni_sadrzaj>DUNGLASIA j.d.o.o. za proizvodnju, građenje, trgovinu i usluge, Orahovica, OIB 53302466085</izvorni_sadrzaj>
    <derivirana_varijabla naziv="DomainObject.Predmet.ProtustrankaNazivFormatedOIB_1">DUNGLASIA j.d.o.o. za proizvodnju, građenje, trgovinu i usluge, Orahovica, OIB 53302466085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DUNGLASIA j.d.o.o. za proizvodnju, građenje, trgovinu i usluge, Orahovica zastupanog po punomoćniku Marijan Sabljak</item>
    </izvorni_sadrzaj>
    <derivirana_varijabla naziv="DomainObject.Predmet.ProtuStrankaListFormated_1">
      <item>DUNGLASIA j.d.o.o. za proizvodnju, građenje, trgovinu i usluge, Orahovica zastupanog po punomoćniku Marijan Sabljak</item>
    </derivirana_varijabla>
  </DomainObject.Predmet.ProtuStrankaListFormated>
  <DomainObject.Predmet.ProtuStrankaListFormatedOIB>
    <izvorni_sadrzaj>
      <item>DUNGLASIA j.d.o.o. za proizvodnju, građenje, trgovinu i usluge, Orahovica, OIB 53302466085 zastupanog po punomoćniku Marijan Sabljak</item>
    </izvorni_sadrzaj>
    <derivirana_varijabla naziv="DomainObject.Predmet.ProtuStrankaListFormatedOIB_1">
      <item>DUNGLASIA j.d.o.o. za proizvodnju, građenje, trgovinu i usluge, Orahovica, OIB 53302466085 zastupanog po punomoćniku Marijan Sabljak</item>
    </derivirana_varijabla>
  </DomainObject.Predmet.ProtuStrankaListFormatedOIB>
  <DomainObject.Predmet.ProtuStrankaListFormatedWithAdress>
    <izvorni_sadrzaj>
      <item>DUNGLASIA j.d.o.o. za proizvodnju, građenje, trgovinu i usluge, Orahovica, Matije Gupca 55/A, 33515 Orahovica zastupanog po punomoćniku Marijan Sabljak</item>
    </izvorni_sadrzaj>
    <derivirana_varijabla naziv="DomainObject.Predmet.ProtuStrankaListFormatedWithAdress_1">
      <item>DUNGLASIA j.d.o.o. za proizvodnju, građenje, trgovinu i usluge, Orahovica, Matije Gupca 55/A, 33515 Orahovica zastupanog po punomoćniku Marijan Sabljak</item>
    </derivirana_varijabla>
  </DomainObject.Predmet.ProtuStrankaListFormatedWithAdress>
  <DomainObject.Predmet.ProtuStrankaListFormatedWithAdressOIB>
    <izvorni_sadrzaj>
      <item>DUNGLASIA j.d.o.o. za proizvodnju, građenje, trgovinu i usluge, Orahovica, OIB 53302466085, Matije Gupca 55/A, 33515 Orahovica zastupanog po punomoćniku Marijan Sabljak</item>
    </izvorni_sadrzaj>
    <derivirana_varijabla naziv="DomainObject.Predmet.ProtuStrankaListFormatedWithAdressOIB_1">
      <item>DUNGLASIA j.d.o.o. za proizvodnju, građenje, trgovinu i usluge, Orahovica, OIB 53302466085, Matije Gupca 55/A, 33515 Orahovica zastupanog po punomoćniku Marijan Sabljak</item>
    </derivirana_varijabla>
  </DomainObject.Predmet.ProtuStrankaListFormatedWithAdressOIB>
  <DomainObject.Predmet.ProtuStrankaListNazivFormated>
    <izvorni_sadrzaj>
      <item>DUNGLASIA j.d.o.o. za proizvodnju, građenje, trgovinu i usluge, Orahovica</item>
    </izvorni_sadrzaj>
    <derivirana_varijabla naziv="DomainObject.Predmet.ProtuStrankaListNazivFormated_1">
      <item>DUNGLASIA j.d.o.o. za proizvodnju, građenje, trgovinu i usluge, Orahovica</item>
    </derivirana_varijabla>
  </DomainObject.Predmet.ProtuStrankaListNazivFormated>
  <DomainObject.Predmet.ProtuStrankaListNazivFormatedOIB>
    <izvorni_sadrzaj>
      <item>DUNGLASIA j.d.o.o. za proizvodnju, građenje, trgovinu i usluge, Orahovica, OIB 53302466085</item>
    </izvorni_sadrzaj>
    <derivirana_varijabla naziv="DomainObject.Predmet.ProtuStrankaListNazivFormatedOIB_1">
      <item>DUNGLASIA j.d.o.o. za proizvodnju, građenje, trgovinu i usluge, Orahovica, OIB 53302466085</item>
    </derivirana_varijabla>
  </DomainObject.Predmet.ProtuStrankaListNazivFormatedOIB>
  <DomainObject.Predmet.OstaliListFormated>
    <izvorni_sadrzaj>
      <item>Marijan Sabljak punomoćnik sudionika u postupku DUNGLASIA j.d.o.o. za proizvodnju, građenje, trgovinu i usluge, Orahovica</item>
    </izvorni_sadrzaj>
    <derivirana_varijabla naziv="DomainObject.Predmet.OstaliListFormated_1">
      <item>Marijan Sabljak punomoćnik sudionika u postupku DUNGLASIA j.d.o.o. za proizvodnju, građenje, trgovinu i usluge, Orahovica</item>
    </derivirana_varijabla>
  </DomainObject.Predmet.OstaliListFormated>
  <DomainObject.Predmet.OstaliListFormatedOIB>
    <izvorni_sadrzaj>
      <item>Marijan Sabljak, OIB 49897933636 punomoćnik sudionika u postupku DUNGLASIA j.d.o.o. za proizvodnju, građenje, trgovinu i usluge, Orahovica</item>
    </izvorni_sadrzaj>
    <derivirana_varijabla naziv="DomainObject.Predmet.OstaliListFormatedOIB_1">
      <item>Marijan Sabljak, OIB 49897933636 punomoćnik sudionika u postupku DUNGLASIA j.d.o.o. za proizvodnju, građenje, trgovinu i usluge, Orahovica</item>
    </derivirana_varijabla>
  </DomainObject.Predmet.OstaliListFormatedOIB>
  <DomainObject.Predmet.OstaliListFormatedWithAdress>
    <izvorni_sadrzaj>
      <item>Marijan Sabljak, Matije Gupca 55/A, 33515 Orahovica punomoćnik sudionika u postupku DUNGLASIA j.d.o.o. za proizvodnju, građenje, trgovinu i usluge, Orahovica</item>
    </izvorni_sadrzaj>
    <derivirana_varijabla naziv="DomainObject.Predmet.OstaliListFormatedWithAdress_1">
      <item>Marijan Sabljak, Matije Gupca 55/A, 33515 Orahovica punomoćnik sudionika u postupku DUNGLASIA j.d.o.o. za proizvodnju, građenje, trgovinu i usluge, Orahovica</item>
    </derivirana_varijabla>
  </DomainObject.Predmet.OstaliListFormatedWithAdress>
  <DomainObject.Predmet.OstaliListFormatedWithAdressOIB>
    <izvorni_sadrzaj>
      <item>Marijan Sabljak, OIB 49897933636, Matije Gupca 55/A, 33515 Orahovica punomoćnik sudionika u postupku DUNGLASIA j.d.o.o. za proizvodnju, građenje, trgovinu i usluge, Orahovica</item>
    </izvorni_sadrzaj>
    <derivirana_varijabla naziv="DomainObject.Predmet.OstaliListFormatedWithAdressOIB_1">
      <item>Marijan Sabljak, OIB 49897933636, Matije Gupca 55/A, 33515 Orahovica punomoćnik sudionika u postupku DUNGLASIA j.d.o.o. za proizvodnju, građenje, trgovinu i usluge, Orahovica</item>
    </derivirana_varijabla>
  </DomainObject.Predmet.OstaliListFormatedWithAdressOIB>
  <DomainObject.Predmet.OstaliListNazivFormated>
    <izvorni_sadrzaj>
      <item>Marijan Sabljak</item>
    </izvorni_sadrzaj>
    <derivirana_varijabla naziv="DomainObject.Predmet.OstaliListNazivFormated_1">
      <item>Marijan Sabljak</item>
    </derivirana_varijabla>
  </DomainObject.Predmet.OstaliListNazivFormated>
  <DomainObject.Predmet.OstaliListNazivFormatedOIB>
    <izvorni_sadrzaj>
      <item>Marijan Sabljak, OIB 49897933636</item>
    </izvorni_sadrzaj>
    <derivirana_varijabla naziv="DomainObject.Predmet.OstaliListNazivFormatedOIB_1">
      <item>Marijan Sabljak, OIB 49897933636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DUNGLASIA j.d.o.o. za proizvodnju, građenje, trgovinu i usluge, Orahovica</izvorni_sadrzaj>
    <derivirana_varijabla naziv="DomainObject.Predmet.ProtustrankaIDrugi_1">DUNGLASIA j.d.o.o. za proizvodnju, građenje,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DUNGLASIA j.d.o.o. za proizvodnju, građenje, trgovinu i usluge, Orahovica, OIB 53302466085, Matije Gupca 55/A, 33515 Orahovica</izvorni_sadrzaj>
    <derivirana_varijabla naziv="DomainObject.Predmet.ProtustrankaIDrugiAdressOIB_1">DUNGLASIA j.d.o.o. za proizvodnju, građenje, trgovinu i usluge, Orahovica, OIB 53302466085, Matije Gupca 55/A,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DUNGLASIA j.d.o.o. za proizvodnju, građenje, trgovinu i usluge, Orahovica</item>
      <item>Marijan Sabljak</item>
    </izvorni_sadrzaj>
    <derivirana_varijabla naziv="DomainObject.Predmet.SudioniciListNaziv_1">
      <item>FINA, RC ZAGREB, Podružnica Bjelovar</item>
      <item>DUNGLASIA j.d.o.o. za proizvodnju, građenje, trgovinu i usluge, Orahovica</item>
      <item>Marijan Sabljak</item>
    </derivirana_varijabla>
  </DomainObject.Predmet.SudioniciListNaziv>
  <DomainObject.Predmet.SudioniciListAdressOIB>
    <izvorni_sadrzaj>
      <item>FINA, RC ZAGREB, Podružnica Bjelovar, OIB 85821130368, F. Supila 4,43000 Bjelovar</item>
      <item>DUNGLASIA j.d.o.o. za proizvodnju, građenje, trgovinu i usluge, Orahovica, OIB 53302466085, Matije Gupca 55/A,33515 Orahovica</item>
      <item>Marijan Sabljak, OIB 49897933636, Matije Gupca 55/A,33515 Orahovica</item>
    </izvorni_sadrzaj>
    <derivirana_varijabla naziv="DomainObject.Predmet.SudioniciListAdressOIB_1">
      <item>FINA, RC ZAGREB, Podružnica Bjelovar, OIB 85821130368, F. Supila 4,43000 Bjelovar</item>
      <item>DUNGLASIA j.d.o.o. za proizvodnju, građenje, trgovinu i usluge, Orahovica, OIB 53302466085, Matije Gupca 55/A,33515 Orahovica</item>
      <item>Marijan Sabljak, OIB 49897933636, Matije Gupca 55/A,33515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53302466085</item>
      <item>, OIB 49897933636</item>
    </izvorni_sadrzaj>
    <derivirana_varijabla naziv="DomainObject.Predmet.SudioniciListNazivOIB_1">
      <item>, OIB 85821130368</item>
      <item>, OIB 53302466085</item>
      <item>, OIB 49897933636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2016-04-18T06:03:00Z</dcterms:created>
  <dc:creator>553y7k3</dc:creator>
  <cp:lastModifiedBy>Željka Vitez</cp:lastModifiedBy>
  <cp:lastPrinted>2016-03-07T08:28:00Z</cp:lastPrinted>
  <dcterms:modified xmlns:xsi="http://www.w3.org/2001/XMLSchema-instance" xsi:type="dcterms:W3CDTF">2016-04-18T09:52:00Z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