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8af2" w14:paraId="9bf8af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145301">
        <w:rPr>
          <w:szCs w:val="24"/>
          <w:lang w:val="hr-HR"/>
        </w:rPr>
        <w:t>481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145301">
        <w:rPr>
          <w:lang w:val="hr-HR"/>
        </w:rPr>
        <w:t xml:space="preserve">BIT društvo s ograničenom odgovornošću za proizvodnju, trgovinu i usluge, Pitomača, Gajeva 40, </w:t>
      </w:r>
      <w:r w:rsidR="00145301" w:rsidRPr="000664E3">
        <w:rPr>
          <w:lang w:val="hr-HR"/>
        </w:rPr>
        <w:t>MB</w:t>
      </w:r>
      <w:r w:rsidR="00145301">
        <w:rPr>
          <w:lang w:val="hr-HR"/>
        </w:rPr>
        <w:t>S: 010010248, OIB: 71752079048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145301">
        <w:rPr>
          <w:lang w:val="hr-HR"/>
        </w:rPr>
        <w:t xml:space="preserve">BIT društvo s ograničenom odgovornošću za proizvodnju, trgovinu i usluge, Pitomača, Gajeva 40, </w:t>
      </w:r>
      <w:r w:rsidR="00145301" w:rsidRPr="000664E3">
        <w:rPr>
          <w:lang w:val="hr-HR"/>
        </w:rPr>
        <w:t>MB</w:t>
      </w:r>
      <w:r w:rsidR="00145301">
        <w:rPr>
          <w:lang w:val="hr-HR"/>
        </w:rPr>
        <w:t>S: 010010248, OIB: 71752079048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145301">
        <w:rPr>
          <w:szCs w:val="24"/>
          <w:lang w:val="hr-HR"/>
        </w:rPr>
        <w:t>IVAN PRPIĆ</w:t>
      </w:r>
      <w:r w:rsidR="00A214A4">
        <w:rPr>
          <w:szCs w:val="24"/>
          <w:lang w:val="hr-HR"/>
        </w:rPr>
        <w:t xml:space="preserve">, </w:t>
      </w:r>
      <w:r w:rsidR="00145301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145301">
        <w:rPr>
          <w:szCs w:val="24"/>
          <w:lang w:val="hr-HR"/>
        </w:rPr>
        <w:t>Hruševečka ulica 11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145301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145301">
        <w:rPr>
          <w:lang w:val="hr-HR"/>
        </w:rPr>
        <w:t xml:space="preserve">BIT društvo s ograničenom odgovornošću za proizvodnju, trgovinu i usluge, Pitomača, Gajeva 40, </w:t>
      </w:r>
      <w:r w:rsidR="00145301" w:rsidRPr="000664E3">
        <w:rPr>
          <w:lang w:val="hr-HR"/>
        </w:rPr>
        <w:t>MB</w:t>
      </w:r>
      <w:r w:rsidR="00145301">
        <w:rPr>
          <w:lang w:val="hr-HR"/>
        </w:rPr>
        <w:t>S: 010010248, OIB: 71752079048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4530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085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45301">
        <w:rPr>
          <w:szCs w:val="24"/>
          <w:lang w:val="hr-HR"/>
        </w:rPr>
        <w:t>481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145301">
        <w:rPr>
          <w:szCs w:val="24"/>
          <w:lang w:val="hr-HR"/>
        </w:rPr>
        <w:t>8</w:t>
      </w:r>
      <w:r w:rsidR="00230207">
        <w:rPr>
          <w:szCs w:val="24"/>
          <w:lang w:val="hr-HR"/>
        </w:rPr>
        <w:t xml:space="preserve">. </w:t>
      </w:r>
      <w:r w:rsidR="00145301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A5B" w:rsidR="00792A5B">
      <w:r>
        <w:separator/>
      </w:r>
    </w:p>
  </w:endnote>
  <w:endnote w:id="0" w:type="continuationSeparator">
    <w:p w:rsidRDefault="00792A5B" w:rsidR="00792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A5B" w:rsidR="00792A5B">
      <w:r>
        <w:separator/>
      </w:r>
    </w:p>
  </w:footnote>
  <w:footnote w:id="0" w:type="continuationSeparator">
    <w:p w:rsidRDefault="00792A5B" w:rsidR="00792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9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145301">
      <w:t>481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5301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0851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1925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2A5B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C4A27"/>
    <w:rsid w:val="008E0172"/>
    <w:rsid w:val="008E79FB"/>
    <w:rsid w:val="008F1AD1"/>
    <w:rsid w:val="008F27EE"/>
    <w:rsid w:val="008F42A8"/>
    <w:rsid w:val="00915920"/>
    <w:rsid w:val="00921209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9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9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9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9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9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9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9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9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društvo s ograničenom odgovornošću za proizvodnju, trgovinu i usluge, Pitomača zastupanog po punomoćniku Katarina Lemeš</izvorni_sadrzaj>
    <derivirana_varijabla naziv="DomainObject.Predmet.ProtustrankaFormated_1">  BIT društvo s ograničenom odgovornošću za proizvodnju, trgovinu i usluge, Pitomača zastupanog po punomoćniku Katarina Lemeš</derivirana_varijabla>
  </DomainObject.Predmet.ProtustrankaFormated>
  <DomainObject.Predmet.ProtustrankaFormatedOIB>
    <izvorni_sadrzaj>  BIT društvo s ograničenom odgovornošću za proizvodnju, trgovinu i usluge, Pitomača, OIB 71752079048 zastupanog po punomoćniku Katarina Lemeš</izvorni_sadrzaj>
    <derivirana_varijabla naziv="DomainObject.Predmet.ProtustrankaFormatedOIB_1">  BIT društvo s ograničenom odgovornošću za proizvodnju, trgovinu i usluge, Pitomača, OIB 71752079048 zastupanog po punomoćniku Katarina Lemeš</derivirana_varijabla>
  </DomainObject.Predmet.ProtustrankaFormatedOIB>
  <DomainObject.Predmet.ProtustrankaFormatedWithAdress>
    <izvorni_sadrzaj> BIT društvo s ograničenom odgovornošću za proizvodnju, trgovinu i usluge, Pitomača, Gajeva 40, 33405 Pitomača zastupanog po punomoćniku Katarina Lemeš</izvorni_sadrzaj>
    <derivirana_varijabla naziv="DomainObject.Predmet.ProtustrankaFormatedWithAdress_1"> BIT društvo s ograničenom odgovornošću za proizvodnju, trgovinu i usluge, Pitomača, Gajeva 40, 33405 Pitomača zastupanog po punomoćniku Katarina Lemeš</derivirana_varijabla>
  </DomainObject.Predmet.ProtustrankaFormatedWithAdress>
  <DomainObject.Predmet.ProtustrankaFormatedWithAdressOIB>
    <izvorni_sadrzaj> BIT društvo s ograničenom odgovornošću za proizvodnju, trgovinu i usluge, Pitomača, OIB 71752079048, Gajeva 40, 33405 Pitomača zastupanog po punomoćniku Katarina Lemeš</izvorni_sadrzaj>
    <derivirana_varijabla naziv="DomainObject.Predmet.ProtustrankaFormatedWithAdressOIB_1"> BIT društvo s ograničenom odgovornošću za proizvodnju, trgovinu i usluge, Pitomača, OIB 71752079048, Gajeva 40, 33405 Pitomača zastupanog po punomoćniku Katarina Lemeš</derivirana_varijabla>
  </DomainObject.Predmet.ProtustrankaFormatedWithAdressOIB>
  <DomainObject.Predmet.ProtustrankaWithAdress>
    <izvorni_sadrzaj>BIT društvo s ograničenom odgovornošću za proizvodnju, trgovinu i usluge, Pitomača Gajeva 40, 33405 Pitomača</izvorni_sadrzaj>
    <derivirana_varijabla naziv="DomainObject.Predmet.ProtustrankaWithAdress_1">BIT društvo s ograničenom odgovornošću za proizvodnju, trgovinu i usluge, Pitomača Gajeva 40, 33405 Pitomača</derivirana_varijabla>
  </DomainObject.Predmet.ProtustrankaWithAdress>
  <DomainObject.Predmet.ProtustrankaWithAdressOIB>
    <izvorni_sadrzaj>BIT društvo s ograničenom odgovornošću za proizvodnju, trgovinu i usluge, Pitomača, OIB 71752079048, Gajeva 40, 33405 Pitomača</izvorni_sadrzaj>
    <derivirana_varijabla naziv="DomainObject.Predmet.ProtustrankaWithAdressOIB_1">BIT društvo s ograničenom odgovornošću za proizvodnju, trgovinu i usluge, Pitomača, OIB 71752079048, Gajeva 40, 33405 Pitomača</derivirana_varijabla>
  </DomainObject.Predmet.ProtustrankaWithAdressOIB>
  <DomainObject.Predmet.ProtustrankaNazivFormated>
    <izvorni_sadrzaj>BIT društvo s ograničenom odgovornošću za proizvodnju, trgovinu i usluge, Pitomača</izvorni_sadrzaj>
    <derivirana_varijabla naziv="DomainObject.Predmet.ProtustrankaNazivFormated_1">BIT društvo s ograničenom odgovornošću za proizvodnju, trgovinu i usluge, Pitomača</derivirana_varijabla>
  </DomainObject.Predmet.ProtustrankaNazivFormated>
  <DomainObject.Predmet.ProtustrankaNazivFormatedOIB>
    <izvorni_sadrzaj>BIT društvo s ograničenom odgovornošću za proizvodnju, trgovinu i usluge, Pitomača, OIB 71752079048</izvorni_sadrzaj>
    <derivirana_varijabla naziv="DomainObject.Predmet.ProtustrankaNazivFormatedOIB_1">BIT društvo s ograničenom odgovornošću za proizvodnju, trgovinu i usluge, Pitomača, OIB 71752079048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BIT društvo s ograničenom odgovornošću za proizvodnju, trgovinu i usluge, Pitomača zastupanog po punomoćniku Katarina Lemeš</item>
    </izvorni_sadrzaj>
    <derivirana_varijabla naziv="DomainObject.Predmet.ProtuStrankaListFormated_1">
      <item>BIT društvo s ograničenom odgovornošću za proizvodnju, trgovinu i usluge, Pitomača zastupanog po punomoćniku Katarina Lemeš</item>
    </derivirana_varijabla>
  </DomainObject.Predmet.ProtuStrankaListFormated>
  <DomainObject.Predmet.ProtuStrankaListFormatedOIB>
    <izvorni_sadrzaj>
      <item>BIT društvo s ograničenom odgovornošću za proizvodnju, trgovinu i usluge, Pitomača, OIB 71752079048 zastupanog po punomoćniku Katarina Lemeš</item>
    </izvorni_sadrzaj>
    <derivirana_varijabla naziv="DomainObject.Predmet.ProtuStrankaListFormatedOIB_1">
      <item>BIT društvo s ograničenom odgovornošću za proizvodnju, trgovinu i usluge, Pitomača, OIB 71752079048 zastupanog po punomoćniku Katarina Lemeš</item>
    </derivirana_varijabla>
  </DomainObject.Predmet.ProtuStrankaListFormatedOIB>
  <DomainObject.Predmet.ProtuStrankaListFormatedWithAdress>
    <izvorni_sadrzaj>
      <item>BIT društvo s ograničenom odgovornošću za proizvodnju, trgovinu i usluge, Pitomača, Gajeva 40, 33405 Pitomača zastupanog po punomoćniku Katarina Lemeš</item>
    </izvorni_sadrzaj>
    <derivirana_varijabla naziv="DomainObject.Predmet.ProtuStrankaListFormatedWithAdress_1">
      <item>BIT društvo s ograničenom odgovornošću za proizvodnju, trgovinu i usluge, Pitomača, Gajeva 40, 33405 Pitomača zastupanog po punomoćniku Katarina Lemeš</item>
    </derivirana_varijabla>
  </DomainObject.Predmet.ProtuStrankaListFormatedWithAdress>
  <DomainObject.Predmet.ProtuStrankaListFormatedWithAdressOIB>
    <izvorni_sadrzaj>
      <item>BIT društvo s ograničenom odgovornošću za proizvodnju, trgovinu i usluge, Pitomača, OIB 71752079048, Gajeva 40, 33405 Pitomača zastupanog po punomoćniku Katarina Lemeš</item>
    </izvorni_sadrzaj>
    <derivirana_varijabla naziv="DomainObject.Predmet.ProtuStrankaListFormatedWithAdressOIB_1">
      <item>BIT društvo s ograničenom odgovornošću za proizvodnju, trgovinu i usluge, Pitomača, OIB 71752079048, Gajeva 40, 33405 Pitomača zastupanog po punomoćniku Katarina Lemeš</item>
    </derivirana_varijabla>
  </DomainObject.Predmet.ProtuStrankaListFormatedWithAdressOIB>
  <DomainObject.Predmet.ProtuStrankaListNazivFormated>
    <izvorni_sadrzaj>
      <item>BIT društvo s ograničenom odgovornošću za proizvodnju, trgovinu i usluge, Pitomača</item>
    </izvorni_sadrzaj>
    <derivirana_varijabla naziv="DomainObject.Predmet.ProtuStrankaListNazivFormated_1">
      <item>BIT društvo s ograničenom odgovornošću za proizvodnju, trgovinu i usluge, Pitomača</item>
    </derivirana_varijabla>
  </DomainObject.Predmet.ProtuStrankaListNazivFormated>
  <DomainObject.Predmet.ProtuStrankaListNazivFormatedOIB>
    <izvorni_sadrzaj>
      <item>BIT društvo s ograničenom odgovornošću za proizvodnju, trgovinu i usluge, Pitomača, OIB 71752079048</item>
    </izvorni_sadrzaj>
    <derivirana_varijabla naziv="DomainObject.Predmet.ProtuStrankaListNazivFormatedOIB_1">
      <item>BIT društvo s ograničenom odgovornošću za proizvodnju, trgovinu i usluge, Pitomača, OIB 71752079048</item>
    </derivirana_varijabla>
  </DomainObject.Predmet.ProtuStrankaListNazivFormatedOIB>
  <DomainObject.Predmet.OstaliListFormated>
    <izvorni_sadrzaj>
      <item>Katarina Lemeš punomoćnik sudionika u postupku BIT društvo s ograničenom odgovornošću za proizvodnju, trgovinu i usluge, Pitomača</item>
    </izvorni_sadrzaj>
    <derivirana_varijabla naziv="DomainObject.Predmet.OstaliListFormated_1">
      <item>Katarina Lemeš punomoćnik sudionika u postupku BIT društvo s ograničenom odgovornošću za proizvodnju, trgovinu i usluge, Pitomača</item>
    </derivirana_varijabla>
  </DomainObject.Predmet.OstaliListFormated>
  <DomainObject.Predmet.OstaliListFormatedOIB>
    <izvorni_sadrzaj>
      <item>Katarina Lemeš, OIB 07061131500 punomoćnik sudionika u postupku BIT društvo s ograničenom odgovornošću za proizvodnju, trgovinu i usluge, Pitomača</item>
    </izvorni_sadrzaj>
    <derivirana_varijabla naziv="DomainObject.Predmet.OstaliListFormatedOIB_1">
      <item>Katarina Lemeš, OIB 07061131500 punomoćnik sudionika u postupku BIT društvo s ograničenom odgovornošću za proizvodnju, trgovinu i usluge, Pitomača</item>
    </derivirana_varijabla>
  </DomainObject.Predmet.OstaliListFormatedOIB>
  <DomainObject.Predmet.OstaliListFormatedWithAdress>
    <izvorni_sadrzaj>
      <item>Katarina Lemeš, Dankovečka 7, 10000 Zagreb punomoćnik sudionika u postupku BIT društvo s ograničenom odgovornošću za proizvodnju, trgovinu i usluge, Pitomača</item>
    </izvorni_sadrzaj>
    <derivirana_varijabla naziv="DomainObject.Predmet.OstaliListFormatedWithAdress_1">
      <item>Katarina Lemeš, Dankovečka 7, 10000 Zagreb punomoćnik sudionika u postupku BIT društvo s ograničenom odgovornošću za proizvodnju, trgovinu i usluge, Pitomača</item>
    </derivirana_varijabla>
  </DomainObject.Predmet.OstaliListFormatedWithAdress>
  <DomainObject.Predmet.OstaliListFormatedWithAdressOIB>
    <izvorni_sadrzaj>
      <item>Katarina Lemeš, OIB 07061131500, Dankovečka 7, 10000 Zagreb punomoćnik sudionika u postupku BIT društvo s ograničenom odgovornošću za proizvodnju, trgovinu i usluge, Pitomača</item>
    </izvorni_sadrzaj>
    <derivirana_varijabla naziv="DomainObject.Predmet.OstaliListFormatedWithAdressOIB_1">
      <item>Katarina Lemeš, OIB 07061131500, Dankovečka 7, 10000 Zagreb punomoćnik sudionika u postupku BIT društvo s ograničenom odgovornošću za proizvodnju, trgovinu i usluge, Pitomača</item>
    </derivirana_varijabla>
  </DomainObject.Predmet.OstaliListFormatedWithAdressOIB>
  <DomainObject.Predmet.OstaliListNazivFormated>
    <izvorni_sadrzaj>
      <item>Katarina Lemeš</item>
    </izvorni_sadrzaj>
    <derivirana_varijabla naziv="DomainObject.Predmet.OstaliListNazivFormated_1">
      <item>Katarina Lemeš</item>
    </derivirana_varijabla>
  </DomainObject.Predmet.OstaliListNazivFormated>
  <DomainObject.Predmet.OstaliListNazivFormatedOIB>
    <izvorni_sadrzaj>
      <item>Katarina Lemeš, OIB 07061131500</item>
    </izvorni_sadrzaj>
    <derivirana_varijabla naziv="DomainObject.Predmet.OstaliListNazivFormatedOIB_1">
      <item>Katarina Lemeš, OIB 07061131500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BIT društvo s ograničenom odgovornošću za proizvodnju, trgovinu i usluge, Pitomača</izvorni_sadrzaj>
    <derivirana_varijabla naziv="DomainObject.Predmet.ProtustrankaIDrugi_1">BIT društvo s ograničenom odgovornošću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BIT društvo s ograničenom odgovornošću za proizvodnju, trgovinu i usluge, Pitomača, OIB 71752079048, Gajeva 40, 33405 Pitomača</izvorni_sadrzaj>
    <derivirana_varijabla naziv="DomainObject.Predmet.ProtustrankaIDrugiAdressOIB_1">BIT društvo s ograničenom odgovornošću za proizvodnju, trgovinu i usluge, Pitomača, OIB 71752079048, Gajeva 40,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BIT društvo s ograničenom odgovornošću za proizvodnju, trgovinu i usluge, Pitomača</item>
      <item>Katarina Lemeš</item>
    </izvorni_sadrzaj>
    <derivirana_varijabla naziv="DomainObject.Predmet.SudioniciListNaziv_1">
      <item>FINA, RC ZAGREB, Podružnica Bjelovar</item>
      <item>BIT društvo s ograničenom odgovornošću za proizvodnju, trgovinu i usluge, Pitomača</item>
      <item>Katarina Lemeš</item>
    </derivirana_varijabla>
  </DomainObject.Predmet.SudioniciListNaziv>
  <DomainObject.Predmet.SudioniciListAdressOIB>
    <izvorni_sadrzaj>
      <item>FINA, RC ZAGREB, Podružnica Bjelovar, OIB 85821130368, F. Supila 4,43000 Bjelovar</item>
      <item>BIT društvo s ograničenom odgovornošću za proizvodnju, trgovinu i usluge, Pitomača, OIB 71752079048, Gajeva 40,33405 Pitomača</item>
      <item>Katarina Lemeš, OIB 07061131500, Dankovečka 7,10000 Zagreb</item>
    </izvorni_sadrzaj>
    <derivirana_varijabla naziv="DomainObject.Predmet.SudioniciListAdressOIB_1">
      <item>FINA, RC ZAGREB, Podružnica Bjelovar, OIB 85821130368, F. Supila 4,43000 Bjelovar</item>
      <item>BIT društvo s ograničenom odgovornošću za proizvodnju, trgovinu i usluge, Pitomača, OIB 71752079048, Gajeva 40,33405 Pitomača</item>
      <item>Katarina Lemeš, OIB 07061131500, Dankovečka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71752079048</item>
      <item>, OIB 07061131500</item>
    </izvorni_sadrzaj>
    <derivirana_varijabla naziv="DomainObject.Predmet.SudioniciListNazivOIB_1">
      <item>, OIB 85821130368</item>
      <item>, OIB 71752079048</item>
      <item>, OIB 07061131500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38DC2-70BE-4E41-BAB6-4855EB49A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722</properties:Words>
  <properties:Characters>3894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2016-02-22T13:21:00Z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2016-02-22T13:33:00Z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