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2756" w14:paraId="7ef275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5A92" w:rsidP="00465A92" w:rsidR="00465A92" w:rsidRPr="00465A92">
      <w:pPr>
        <w:spacing w:after="0"/>
        <w:jc w:val="right"/>
        <w:rPr>
          <w:rFonts w:cs="Times New Roman" w:eastAsia="Calibri"/>
        </w:rPr>
      </w:pPr>
      <w:r w:rsidRPr="00465A92">
        <w:rPr>
          <w:rFonts w:cs="Times New Roman" w:eastAsia="Calibri"/>
        </w:rPr>
        <w:t>9 St-195/16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REPUBLIKA HRVATSKA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TRGOVAČKI SUD U ZADRU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STALNA SLUŽBA U ŠIBENIKU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jc w:val="center"/>
        <w:rPr>
          <w:rFonts w:cs="Times New Roman" w:eastAsia="Calibri"/>
        </w:rPr>
      </w:pPr>
      <w:r w:rsidRPr="00465A92">
        <w:rPr>
          <w:rFonts w:cs="Times New Roman" w:eastAsia="Calibri"/>
        </w:rPr>
        <w:t>R E P U B L I K A  H R V A T S K A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jc w:val="center"/>
        <w:rPr>
          <w:rFonts w:cs="Times New Roman" w:eastAsia="Calibri"/>
        </w:rPr>
      </w:pPr>
      <w:r w:rsidRPr="00465A92">
        <w:rPr>
          <w:rFonts w:cs="Times New Roman" w:eastAsia="Calibri"/>
        </w:rPr>
        <w:t>R J E Š E N J E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ind w:firstLine="708"/>
        <w:jc w:val="both"/>
        <w:rPr>
          <w:rFonts w:cs="Times New Roman" w:eastAsia="Calibri"/>
        </w:rPr>
      </w:pPr>
      <w:r w:rsidRPr="00465A92">
        <w:rPr>
          <w:rFonts w:cs="Times New Roman" w:eastAsia="Calibri"/>
        </w:rPr>
        <w:t xml:space="preserve">Trgovački sud u Zadru, Stalna služba u Šibeniku, po stečajnom sucu Terezija Goreta, u stečajnom postupku nad stečajnim dužnikom Birano d.o.o. u stečaju, Knin, </w:t>
      </w:r>
      <w:proofErr w:type="spellStart"/>
      <w:r w:rsidRPr="00465A92">
        <w:rPr>
          <w:rFonts w:cs="Times New Roman" w:eastAsia="Calibri"/>
        </w:rPr>
        <w:t>Vrančićeva</w:t>
      </w:r>
      <w:proofErr w:type="spellEnd"/>
      <w:r w:rsidRPr="00465A92">
        <w:rPr>
          <w:rFonts w:cs="Times New Roman" w:eastAsia="Calibri"/>
        </w:rPr>
        <w:t xml:space="preserve"> 13, OIB: 50004528923, zastupan po stečajnom upravitelju Zdravko Kuzmić,  dana 22. kolovoza 2018. godine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jc w:val="center"/>
        <w:rPr>
          <w:rFonts w:cs="Times New Roman" w:eastAsia="Calibri"/>
        </w:rPr>
      </w:pPr>
      <w:r w:rsidRPr="00465A92">
        <w:rPr>
          <w:rFonts w:cs="Times New Roman" w:eastAsia="Calibri"/>
        </w:rPr>
        <w:t>r i j e š i o    j e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jc w:val="both"/>
        <w:rPr>
          <w:rFonts w:cs="Times New Roman" w:eastAsia="Calibri"/>
        </w:rPr>
      </w:pPr>
      <w:r w:rsidRPr="00465A92">
        <w:rPr>
          <w:rFonts w:cs="Times New Roman" w:eastAsia="Calibri"/>
        </w:rPr>
        <w:t xml:space="preserve">Skupština vjerovnika zakazana za dan 23. Kolovoza 2018.godine u 10,00 sati odgađa se, zbog nemogućnosti stečajnog upravitelja da istoj pristupi i saziva se skupština vjerovnika u stečajnom postupku nad stečajnim dužnikom Birano d.o.o. u stečaju, Knin, </w:t>
      </w:r>
      <w:proofErr w:type="spellStart"/>
      <w:r w:rsidRPr="00465A92">
        <w:rPr>
          <w:rFonts w:cs="Times New Roman" w:eastAsia="Calibri"/>
        </w:rPr>
        <w:t>Vrančićeva</w:t>
      </w:r>
      <w:proofErr w:type="spellEnd"/>
      <w:r w:rsidRPr="00465A92">
        <w:rPr>
          <w:rFonts w:cs="Times New Roman" w:eastAsia="Calibri"/>
        </w:rPr>
        <w:t xml:space="preserve"> 13, OIB: 50004528923</w:t>
      </w:r>
    </w:p>
    <w:p w:rsidRDefault="00465A92" w:rsidP="00465A92" w:rsidR="00465A92" w:rsidRPr="00465A92">
      <w:pPr>
        <w:spacing w:after="0"/>
        <w:ind w:left="108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465A92">
        <w:rPr>
          <w:rFonts w:cs="Times New Roman" w:eastAsia="Calibri"/>
          <w:u w:val="single"/>
        </w:rPr>
        <w:t xml:space="preserve">za dan 04. Listopada  2018 godine, u 10.00 sati, soba broj 212 Stalne službe u Šibeniku, Stjepana Radića 81/II, </w:t>
      </w:r>
    </w:p>
    <w:p w:rsidRDefault="00465A92" w:rsidP="00465A92" w:rsidR="00465A92" w:rsidRPr="00465A92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sa slijedećim dnevnim redom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  <w:szCs w:val="22"/>
        </w:rPr>
      </w:pPr>
      <w:r w:rsidRPr="00465A92">
        <w:rPr>
          <w:rFonts w:cs="Times New Roman" w:eastAsia="Calibri"/>
          <w:szCs w:val="22"/>
        </w:rPr>
        <w:t xml:space="preserve">Odobrava se stečajnom upravitelju oglasiti na </w:t>
      </w:r>
      <w:proofErr w:type="spellStart"/>
      <w:r w:rsidRPr="00465A92">
        <w:rPr>
          <w:rFonts w:cs="Times New Roman" w:eastAsia="Calibri"/>
          <w:szCs w:val="22"/>
        </w:rPr>
        <w:t>internetu</w:t>
      </w:r>
      <w:proofErr w:type="spellEnd"/>
      <w:r w:rsidRPr="00465A92">
        <w:rPr>
          <w:rFonts w:cs="Times New Roman" w:eastAsia="Calibri"/>
          <w:szCs w:val="22"/>
        </w:rPr>
        <w:t xml:space="preserve"> u besplatnim oglasnicima iznajmljivanje navedene nekretnine shodno vrijednosti najma sličnih nekretnina u smislu lokacije i stanja, te istu iznajmiti najboljem ponuđaču do </w:t>
      </w:r>
      <w:proofErr w:type="spellStart"/>
      <w:r w:rsidRPr="00465A92">
        <w:rPr>
          <w:rFonts w:cs="Times New Roman" w:eastAsia="Calibri"/>
          <w:szCs w:val="22"/>
        </w:rPr>
        <w:t>zaključanja</w:t>
      </w:r>
      <w:proofErr w:type="spellEnd"/>
      <w:r w:rsidRPr="00465A92">
        <w:rPr>
          <w:rFonts w:cs="Times New Roman" w:eastAsia="Calibri"/>
          <w:szCs w:val="22"/>
        </w:rPr>
        <w:t xml:space="preserve"> njene prodaje.</w:t>
      </w:r>
    </w:p>
    <w:p w:rsidRDefault="00465A92" w:rsidP="00465A92" w:rsidR="00465A92" w:rsidRPr="00465A92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  <w:szCs w:val="22"/>
        </w:rPr>
      </w:pPr>
      <w:r w:rsidRPr="00465A92">
        <w:rPr>
          <w:rFonts w:cs="Times New Roman" w:eastAsia="Calibri"/>
          <w:szCs w:val="22"/>
        </w:rPr>
        <w:t xml:space="preserve">Odobrava se stečajnom upravitelju angažirati procjenitelja vrijednosti navedene nekretnine i ukoliko procjena pokaže da se radi o vrijednosti nekretnine većoj od HRK 50.000,00 nekretnina će biti prodana shodno zakonskim odredbama putem javne elektronske dražbe pri financijskoj Agenciji, a ako se pokaže da se radi o vrijednosti manjoj od HRK 50.000,00, odobrava se stečajnom upravitelju prodaja iste putem oglašavanja na sudačkoj mreži na način da umanjuje cijenu svaka dva tjedna na slijedeći način: 1. oglašavanje – ponuđena cijena mora biti minimalno procijenjena vrijednost, 2. oglašavanje – ponuđena cijena mora biti minimalno 75% </w:t>
      </w:r>
      <w:proofErr w:type="spellStart"/>
      <w:r w:rsidRPr="00465A92">
        <w:rPr>
          <w:rFonts w:cs="Times New Roman" w:eastAsia="Calibri"/>
          <w:szCs w:val="22"/>
        </w:rPr>
        <w:t>procjenjene</w:t>
      </w:r>
      <w:proofErr w:type="spellEnd"/>
      <w:r w:rsidRPr="00465A92">
        <w:rPr>
          <w:rFonts w:cs="Times New Roman" w:eastAsia="Calibri"/>
          <w:szCs w:val="22"/>
        </w:rPr>
        <w:t xml:space="preserve"> vrijednosti, 3. oglašavanje – ponuđena cijena mora biti minimalno 50% </w:t>
      </w:r>
      <w:proofErr w:type="spellStart"/>
      <w:r w:rsidRPr="00465A92">
        <w:rPr>
          <w:rFonts w:cs="Times New Roman" w:eastAsia="Calibri"/>
          <w:szCs w:val="22"/>
        </w:rPr>
        <w:t>procjenjene</w:t>
      </w:r>
      <w:proofErr w:type="spellEnd"/>
      <w:r w:rsidRPr="00465A92">
        <w:rPr>
          <w:rFonts w:cs="Times New Roman" w:eastAsia="Calibri"/>
          <w:szCs w:val="22"/>
        </w:rPr>
        <w:t xml:space="preserve"> vrijednosti, 4. oglašavanje – </w:t>
      </w:r>
      <w:r w:rsidRPr="00465A92">
        <w:rPr>
          <w:rFonts w:cs="Times New Roman" w:eastAsia="Calibri"/>
          <w:szCs w:val="22"/>
        </w:rPr>
        <w:lastRenderedPageBreak/>
        <w:t xml:space="preserve">ponuđena cijena mora biti  minimalno 25% </w:t>
      </w:r>
      <w:proofErr w:type="spellStart"/>
      <w:r w:rsidRPr="00465A92">
        <w:rPr>
          <w:rFonts w:cs="Times New Roman" w:eastAsia="Calibri"/>
          <w:szCs w:val="22"/>
        </w:rPr>
        <w:t>procjenjene</w:t>
      </w:r>
      <w:proofErr w:type="spellEnd"/>
      <w:r w:rsidRPr="00465A92">
        <w:rPr>
          <w:rFonts w:cs="Times New Roman" w:eastAsia="Calibri"/>
          <w:szCs w:val="22"/>
        </w:rPr>
        <w:t xml:space="preserve"> vrijednosti, a ukoliko se imovina ne proda ni u četvrtom oglašavanju, stečajnom upravitelju se dozvoljava daljnja prodaja po slobodnoj pogodbi, a nekretnina će biti prodana najboljem ponuđaču.</w:t>
      </w:r>
    </w:p>
    <w:p w:rsidRDefault="00465A92" w:rsidP="00465A92" w:rsidR="00465A92" w:rsidRPr="00465A92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465A92" w:rsidP="00465A92" w:rsidR="00465A92" w:rsidRPr="00465A92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465A92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01. kolovoza 2018.g</w:t>
      </w:r>
    </w:p>
    <w:p w:rsidRDefault="00465A92" w:rsidP="00465A92" w:rsidR="00465A92" w:rsidRPr="00465A92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465A92" w:rsidP="00465A92" w:rsidR="00465A92" w:rsidRPr="00465A92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465A92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ind w:left="720"/>
        <w:jc w:val="center"/>
        <w:rPr>
          <w:rFonts w:cs="Times New Roman" w:eastAsia="Calibri"/>
        </w:rPr>
      </w:pPr>
      <w:r w:rsidRPr="00465A92">
        <w:rPr>
          <w:rFonts w:cs="Times New Roman" w:eastAsia="Calibri"/>
        </w:rPr>
        <w:t>U Šibeniku, 22. kolovoza 2018. godine</w:t>
      </w:r>
    </w:p>
    <w:p w:rsidRDefault="00465A92" w:rsidP="00465A92" w:rsidR="00465A92" w:rsidRPr="00465A92">
      <w:pPr>
        <w:spacing w:after="0"/>
        <w:ind w:left="720"/>
        <w:jc w:val="center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jc w:val="right"/>
        <w:rPr>
          <w:rFonts w:cs="Times New Roman" w:eastAsia="Calibri"/>
        </w:rPr>
      </w:pPr>
      <w:r w:rsidRPr="00465A92">
        <w:rPr>
          <w:rFonts w:cs="Times New Roman" w:eastAsia="Calibri"/>
        </w:rPr>
        <w:t>STEČAJNI SUDAC</w:t>
      </w:r>
    </w:p>
    <w:p w:rsidRDefault="00465A92" w:rsidP="00465A92" w:rsidR="00465A92" w:rsidRPr="00465A92">
      <w:pPr>
        <w:spacing w:after="0"/>
        <w:jc w:val="right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jc w:val="right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jc w:val="right"/>
        <w:rPr>
          <w:rFonts w:cs="Times New Roman" w:eastAsia="Calibri"/>
        </w:rPr>
      </w:pPr>
      <w:r w:rsidRPr="00465A92">
        <w:rPr>
          <w:rFonts w:cs="Times New Roman" w:eastAsia="Calibri"/>
        </w:rPr>
        <w:t>Terezija Goreta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POUKA O PRAVNOM LIJEKU: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Protiv ovog rješenja nije dopuštena žalba.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DN-a: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-stečajnom upravitelju Zdravku Kuzmiću</w:t>
      </w:r>
    </w:p>
    <w:p w:rsidRDefault="00465A92" w:rsidP="00465A92" w:rsidR="00465A92" w:rsidRPr="00465A92">
      <w:pPr>
        <w:spacing w:after="0"/>
        <w:rPr>
          <w:rFonts w:cs="Times New Roman" w:eastAsia="Calibri"/>
        </w:rPr>
      </w:pPr>
      <w:r w:rsidRPr="00465A92">
        <w:rPr>
          <w:rFonts w:cs="Times New Roman" w:eastAsia="Calibri"/>
        </w:rPr>
        <w:t>-e oglasna</w:t>
      </w:r>
    </w:p>
    <w:p w:rsidRDefault="00465A92" w:rsidP="00465A92" w:rsidR="00465A92" w:rsidRPr="00465A92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465A92" w:rsidP="00465A92" w:rsidR="00465A92" w:rsidRPr="00465A9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65A92" w:rsidP="00465A92" w:rsidR="00465A92" w:rsidRPr="00465A92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465A92" w:rsidP="00465A92" w:rsidR="00465A92" w:rsidRPr="00465A9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73599D"/>
    <w:multiLevelType w:val="hybridMultilevel"/>
    <w:tmpl w:val="EA4CF6E0"/>
    <w:lvl w:tplc="34F4E268" w:ilvl="0">
      <w:start w:val="1"/>
      <w:numFmt w:val="decimal"/>
      <w:lvlText w:val="%1."/>
      <w:lvlJc w:val="left"/>
      <w:pPr>
        <w:ind w:hanging="360" w:left="1788"/>
      </w:pPr>
    </w:lvl>
    <w:lvl w:tplc="041A0011" w:ilvl="1">
      <w:start w:val="1"/>
      <w:numFmt w:val="decimal"/>
      <w:lvlText w:val="%2)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A92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45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St-195/2016-59</izvorni_sadrzaj>
    <derivirana_varijabla naziv="DomainObject.Oznaka_1">St-195/2016-59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St-195/2016-59</izvorni_sadrzaj>
    <derivirana_varijabla naziv="DomainObject.PoslovniBrojDokumenta_1">St-195/2016-59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92FA4-4770-486D-8261-3A6D62F62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2206</properties:Characters>
  <properties:Lines>75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2018-08-22T11:33:00Z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St-195/2016-59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