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1121" w14:paraId="702112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A86ECB">
        <w:t>563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86ECB">
        <w:t>563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86ECB">
        <w:t>LATTIERA j.d.o.o. za usluge, OIB 25488522220, Zagreb, Utovec 15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B56799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86ECB">
        <w:t>2.073,15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86ECB"/>
    <w:rsid w:val="00AD6056"/>
    <w:rsid w:val="00AF31FC"/>
    <w:rsid w:val="00B00AAF"/>
    <w:rsid w:val="00B06302"/>
    <w:rsid w:val="00B56799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52BD8"/>
    <w:rsid w:val="00EA7E1F"/>
    <w:rsid w:val="00EB6112"/>
    <w:rsid w:val="00EC5071"/>
    <w:rsid w:val="00EE6DC1"/>
    <w:rsid w:val="00F50193"/>
    <w:rsid w:val="00F82981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LATTIERA jednostavno društvo s ograničenom odgovornošću za usluge zastupanog po punomoćniku DANIELA LOVRIĆ</izvorni_sadrzaj>
    <derivirana_varijabla naziv="DomainObject.Predmet.ProtustrankaFormated_1">  LATTIERA jednostavno društvo s ograničenom odgovornošću za usluge zastupanog po punomoćniku DANIELA LOVRIĆ</derivirana_varijabla>
  </DomainObject.Predmet.ProtustrankaFormated>
  <DomainObject.Predmet.ProtustrankaFormatedOIB>
    <izvorni_sadrzaj>  LATTIERA jednostavno društvo s ograničenom odgovornošću za usluge, OIB 25488522220 zastupanog po punomoćniku DANIELA LOVRIĆ</izvorni_sadrzaj>
    <derivirana_varijabla naziv="DomainObject.Predmet.ProtustrankaFormatedOIB_1">  LATTIERA jednostavno društvo s ograničenom odgovornošću za usluge, OIB 25488522220 zastupanog po punomoćniku DANIELA LOVRIĆ</derivirana_varijabla>
  </DomainObject.Predmet.ProtustrankaFormatedOIB>
  <DomainObject.Predmet.ProtustrankaFormatedWithAdress>
    <izvorni_sadrzaj> LATTIERA jednostavno društvo s ograničenom odgovornošću za usluge, Utovec 15, 10000 Zagreb zastupanog po punomoćniku DANIELA LOVRIĆ</izvorni_sadrzaj>
    <derivirana_varijabla naziv="DomainObject.Predmet.ProtustrankaFormatedWithAdress_1"> LATTIERA jednostavno društvo s ograničenom odgovornošću za usluge, Utovec 15, 10000 Zagreb zastupanog po punomoćniku DANIELA LOVRIĆ</derivirana_varijabla>
  </DomainObject.Predmet.ProtustrankaFormatedWithAdress>
  <DomainObject.Predmet.ProtustrankaFormatedWithAdressOIB>
    <izvorni_sadrzaj> LATTIERA jednostavno društvo s ograničenom odgovornošću za usluge, OIB 25488522220, Utovec 15, 10000 Zagreb zastupanog po punomoćniku DANIELA LOVRIĆ</izvorni_sadrzaj>
    <derivirana_varijabla naziv="DomainObject.Predmet.ProtustrankaFormatedWithAdressOIB_1"> LATTIERA jednostavno društvo s ograničenom odgovornošću za usluge, OIB 25488522220, Utovec 15, 10000 Zagreb zastupanog po punomoćniku DANIELA LOVRIĆ</derivirana_varijabla>
  </DomainObject.Predmet.ProtustrankaFormatedWithAdressOIB>
  <DomainObject.Predmet.ProtustrankaWithAdress>
    <izvorni_sadrzaj>LATTIERA jednostavno društvo s ograničenom odgovornošću za usluge Utovec 15, 10000 Zagreb</izvorni_sadrzaj>
    <derivirana_varijabla naziv="DomainObject.Predmet.ProtustrankaWithAdress_1">LATTIERA jednostavno društvo s ograničenom odgovornošću za usluge Utovec 15, 10000 Zagreb</derivirana_varijabla>
  </DomainObject.Predmet.ProtustrankaWithAdress>
  <DomainObject.Predmet.ProtustrankaWithAdressOIB>
    <izvorni_sadrzaj>LATTIERA jednostavno društvo s ograničenom odgovornošću za usluge, OIB 25488522220, Utovec 15, 10000 Zagreb</izvorni_sadrzaj>
    <derivirana_varijabla naziv="DomainObject.Predmet.ProtustrankaWithAdressOIB_1">LATTIERA jednostavno društvo s ograničenom odgovornošću za usluge, OIB 25488522220, Utovec 15, 10000 Zagreb</derivirana_varijabla>
  </DomainObject.Predmet.ProtustrankaWithAdressOIB>
  <DomainObject.Predmet.ProtustrankaNazivFormated>
    <izvorni_sadrzaj>LATTIERA jednostavno društvo s ograničenom odgovornošću za usluge</izvorni_sadrzaj>
    <derivirana_varijabla naziv="DomainObject.Predmet.ProtustrankaNazivFormated_1">LATTIERA jednostavno društvo s ograničenom odgovornošću za usluge</derivirana_varijabla>
  </DomainObject.Predmet.ProtustrankaNazivFormated>
  <DomainObject.Predmet.ProtustrankaNazivFormatedOIB>
    <izvorni_sadrzaj>LATTIERA jednostavno društvo s ograničenom odgovornošću za usluge, OIB 25488522220</izvorni_sadrzaj>
    <derivirana_varijabla naziv="DomainObject.Predmet.ProtustrankaNazivFormatedOIB_1">LATTIERA jednostavno društvo s ograničenom odgovornošću za usluge, OIB 25488522220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LATTIERA jednostavno društvo s ograničenom odgovornošću za usluge zastupanog po punomoćniku DANIELA LOVRIĆ</item>
    </izvorni_sadrzaj>
    <derivirana_varijabla naziv="DomainObject.Predmet.ProtuStrankaListFormated_1">
      <item>LATTIERA jednostavno društvo s ograničenom odgovornošću za usluge zastupanog po punomoćniku DANIELA LOVRIĆ</item>
    </derivirana_varijabla>
  </DomainObject.Predmet.ProtuStrankaListFormated>
  <DomainObject.Predmet.ProtuStrankaListFormatedOIB>
    <izvorni_sadrzaj>
      <item>LATTIERA jednostavno društvo s ograničenom odgovornošću za usluge, OIB 25488522220 zastupanog po punomoćniku DANIELA LOVRIĆ</item>
    </izvorni_sadrzaj>
    <derivirana_varijabla naziv="DomainObject.Predmet.ProtuStrankaListFormatedOIB_1">
      <item>LATTIERA jednostavno društvo s ograničenom odgovornošću za usluge, OIB 25488522220 zastupanog po punomoćniku DANIELA LOVRIĆ</item>
    </derivirana_varijabla>
  </DomainObject.Predmet.ProtuStrankaListFormatedOIB>
  <DomainObject.Predmet.ProtuStrankaListFormatedWithAdress>
    <izvorni_sadrzaj>
      <item>LATTIERA jednostavno društvo s ograničenom odgovornošću za usluge, Utovec 15, 10000 Zagreb zastupanog po punomoćniku DANIELA LOVRIĆ</item>
    </izvorni_sadrzaj>
    <derivirana_varijabla naziv="DomainObject.Predmet.ProtuStrankaListFormatedWithAdress_1">
      <item>LATTIERA jednostavno društvo s ograničenom odgovornošću za usluge, Utovec 15, 10000 Zagreb zastupanog po punomoćniku DANIELA LOVRIĆ</item>
    </derivirana_varijabla>
  </DomainObject.Predmet.ProtuStrankaListFormatedWithAdress>
  <DomainObject.Predmet.ProtuStrankaListFormatedWithAdressOIB>
    <izvorni_sadrzaj>
      <item>LATTIERA jednostavno društvo s ograničenom odgovornošću za usluge, OIB 25488522220, Utovec 15, 10000 Zagreb zastupanog po punomoćniku DANIELA LOVRIĆ</item>
    </izvorni_sadrzaj>
    <derivirana_varijabla naziv="DomainObject.Predmet.ProtuStrankaListFormatedWithAdressOIB_1">
      <item>LATTIERA jednostavno društvo s ograničenom odgovornošću za usluge, OIB 25488522220, Utovec 15, 10000 Zagreb zastupanog po punomoćniku DANIELA LOVRIĆ</item>
    </derivirana_varijabla>
  </DomainObject.Predmet.ProtuStrankaListFormatedWithAdressOIB>
  <DomainObject.Predmet.ProtuStrankaListNazivFormated>
    <izvorni_sadrzaj>
      <item>LATTIERA jednostavno društvo s ograničenom odgovornošću za usluge</item>
    </izvorni_sadrzaj>
    <derivirana_varijabla naziv="DomainObject.Predmet.ProtuStrankaListNazivFormated_1">
      <item>LATTIERA jednostavno društvo s ograničenom odgovornošću za usluge</item>
    </derivirana_varijabla>
  </DomainObject.Predmet.ProtuStrankaListNazivFormated>
  <DomainObject.Predmet.ProtuStrankaListNazivFormatedOIB>
    <izvorni_sadrzaj>
      <item>LATTIERA jednostavno društvo s ograničenom odgovornošću za usluge, OIB 25488522220</item>
    </izvorni_sadrzaj>
    <derivirana_varijabla naziv="DomainObject.Predmet.ProtuStrankaListNazivFormatedOIB_1">
      <item>LATTIERA jednostavno društvo s ograničenom odgovornošću za usluge, OIB 25488522220</item>
    </derivirana_varijabla>
  </DomainObject.Predmet.ProtuStrankaListNazivFormatedOIB>
  <DomainObject.Predmet.OstaliListFormated>
    <izvorni_sadrzaj>
      <item>DANIELA LOVRIĆ punomoćnik sudionika u postupku LATTIERA jednostavno društvo s ograničenom odgovornošću za usluge</item>
    </izvorni_sadrzaj>
    <derivirana_varijabla naziv="DomainObject.Predmet.OstaliListFormated_1">
      <item>DANIELA LOVRIĆ punomoćnik sudionika u postupku LATTIERA jednostavno društvo s ograničenom odgovornošću za usluge</item>
    </derivirana_varijabla>
  </DomainObject.Predmet.OstaliListFormated>
  <DomainObject.Predmet.OstaliListFormatedOIB>
    <izvorni_sadrzaj>
      <item>DANIELA LOVRIĆ, OIB 31728651343 punomoćnik sudionika u postupku LATTIERA jednostavno društvo s ograničenom odgovornošću za usluge</item>
    </izvorni_sadrzaj>
    <derivirana_varijabla naziv="DomainObject.Predmet.OstaliListFormatedOIB_1">
      <item>DANIELA LOVRIĆ, OIB 31728651343 punomoćnik sudionika u postupku LATTIERA jednostavno društvo s ograničenom odgovornošću za usluge</item>
    </derivirana_varijabla>
  </DomainObject.Predmet.OstaliListFormatedOIB>
  <DomainObject.Predmet.OstaliListFormatedWithAdress>
    <izvorni_sadrzaj>
      <item>DANIELA LOVRIĆ, Utovec 15, 10000 Zagreb punomoćnik sudionika u postupku LATTIERA jednostavno društvo s ograničenom odgovornošću za usluge</item>
    </izvorni_sadrzaj>
    <derivirana_varijabla naziv="DomainObject.Predmet.OstaliListFormatedWithAdress_1">
      <item>DANIELA LOVRIĆ, Utovec 15, 10000 Zagreb punomoćnik sudionika u postupku LATTIERA jednostavno društvo s ograničenom odgovornošću za usluge</item>
    </derivirana_varijabla>
  </DomainObject.Predmet.OstaliListFormatedWithAdress>
  <DomainObject.Predmet.OstaliListFormatedWithAdressOIB>
    <izvorni_sadrzaj>
      <item>DANIELA LOVRIĆ, OIB 31728651343, Utovec 15, 10000 Zagreb punomoćnik sudionika u postupku LATTIERA jednostavno društvo s ograničenom odgovornošću za usluge</item>
    </izvorni_sadrzaj>
    <derivirana_varijabla naziv="DomainObject.Predmet.OstaliListFormatedWithAdressOIB_1">
      <item>DANIELA LOVRIĆ, OIB 31728651343, Utovec 15, 10000 Zagreb punomoćnik sudionika u postupku LATTIERA jednostavno društvo s ograničenom odgovornošću za usluge</item>
    </derivirana_varijabla>
  </DomainObject.Predmet.OstaliListFormatedWithAdressOIB>
  <DomainObject.Predmet.OstaliListNazivFormated>
    <izvorni_sadrzaj>
      <item>DANIELA LOVRIĆ</item>
    </izvorni_sadrzaj>
    <derivirana_varijabla naziv="DomainObject.Predmet.OstaliListNazivFormated_1">
      <item>DANIELA LOVRIĆ</item>
    </derivirana_varijabla>
  </DomainObject.Predmet.OstaliListNazivFormated>
  <DomainObject.Predmet.OstaliListNazivFormatedOIB>
    <izvorni_sadrzaj>
      <item>DANIELA LOVRIĆ, OIB 31728651343</item>
    </izvorni_sadrzaj>
    <derivirana_varijabla naziv="DomainObject.Predmet.OstaliListNazivFormatedOIB_1">
      <item>DANIELA LOVRIĆ, OIB 31728651343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LATTIERA jednostavno društvo s ograničenom odgovornošću za usluge</izvorni_sadrzaj>
    <derivirana_varijabla naziv="DomainObject.Predmet.ProtustrankaIDrugi_1">LATTIERA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LATTIERA jednostavno društvo s ograničenom odgovornošću za usluge, OIB 25488522220, Utovec 15, 10000 Zagreb</izvorni_sadrzaj>
    <derivirana_varijabla naziv="DomainObject.Predmet.ProtustrankaIDrugiAdressOIB_1">LATTIERA jednostavno društvo s ograničenom odgovornošću za usluge, OIB 25488522220, Utovec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LATTIERA jednostavno društvo s ograničenom odgovornošću za usluge</item>
      <item>DANIELA LOVRIĆ</item>
    </izvorni_sadrzaj>
    <derivirana_varijabla naziv="DomainObject.Predmet.SudioniciListNaziv_1">
      <item>FINA Regionalni centar Zagreb</item>
      <item>LATTIERA jednostavno društvo s ograničenom odgovornošću za usluge</item>
      <item>DANIELA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LATTIERA jednostavno društvo s ograničenom odgovornošću za usluge, OIB 25488522220, Utovec 15,10000 Zagreb</item>
      <item>DANIELA LOVRIĆ, OIB 31728651343, Utovec 15,10000 Zagreb</item>
    </izvorni_sadrzaj>
    <derivirana_varijabla naziv="DomainObject.Predmet.SudioniciListAdressOIB_1">
      <item>FINA Regionalni centar Zagreb, OIB 85821130368, Trg svibanjskih žrtava 1995. br. 1,10000 Zagreb</item>
      <item>LATTIERA jednostavno društvo s ograničenom odgovornošću za usluge, OIB 25488522220, Utovec 15,10000 Zagreb</item>
      <item>DANIELA LOVRIĆ, OIB 31728651343, Utovec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25488522220</item>
      <item>, OIB 31728651343</item>
    </izvorni_sadrzaj>
    <derivirana_varijabla naziv="DomainObject.Predmet.SudioniciListNazivOIB_1">
      <item>, OIB 85821130368</item>
      <item>, OIB 25488522220</item>
      <item>, OIB 31728651343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1320</properties:Characters>
  <properties:Lines>48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2016-03-04T13:04:00Z</cp:lastPrinted>
  <dcterms:modified xmlns:xsi="http://www.w3.org/2001/XMLSchema-instance" xsi:type="dcterms:W3CDTF">2016-03-04T13:05:00Z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