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5d9a" w14:paraId="7155d9a" w:rsidRDefault="00AC1715" w:rsidP="00AC1715" w:rsidR="00AC171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Ivanu Dujiću, povodom zahtjeva Financijske agencije, OIB 85821130368, Regionalnog centra Rijeka, Podružnice Pula, Pula, Giardini 5, za provedbu skraćenog stečajnog postupka nad pravnom osobom (dužnikom) AUTOPRAONICA M. &amp; R. j. d. o. o. Pula, Gervaisova 42, OIB </w:t>
      </w:r>
      <w:r w:rsidRPr="00AC1715">
        <w:rPr>
          <w:rFonts w:cs="Times New Roman" w:eastAsia="Times New Roman"/>
          <w:szCs w:val="24"/>
          <w:lang w:eastAsia="hr-HR"/>
        </w:rPr>
        <w:t>05909425149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C1715">
        <w:rPr>
          <w:rFonts w:cs="Times New Roman" w:eastAsia="Times New Roman"/>
          <w:szCs w:val="24"/>
          <w:lang w:eastAsia="hr-HR"/>
        </w:rPr>
        <w:t>040323071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27. studenog 2017. objavljuje sljedeći</w:t>
      </w:r>
    </w:p>
    <w:p w:rsidRDefault="00AC1715" w:rsidP="00AC1715" w:rsidR="00AC171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C1715" w:rsidP="00AC1715" w:rsidR="00AC171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C1715" w:rsidP="00AC1715" w:rsidR="00AC1715">
      <w:pPr>
        <w:ind w:firstLine="708"/>
        <w:rPr>
          <w:szCs w:val="24"/>
        </w:rPr>
      </w:pPr>
    </w:p>
    <w:p w:rsidRDefault="00AC1715" w:rsidP="00AC1715" w:rsidR="00AC171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AUTOPRAONICA M. &amp; R. j. d. o. o. Pula, Gervaisova 42, OIB </w:t>
      </w:r>
      <w:r w:rsidRPr="00AC1715">
        <w:rPr>
          <w:rFonts w:cs="Times New Roman" w:eastAsia="Times New Roman"/>
          <w:szCs w:val="24"/>
          <w:lang w:eastAsia="hr-HR"/>
        </w:rPr>
        <w:t>05909425149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C1715">
        <w:rPr>
          <w:rFonts w:cs="Times New Roman" w:eastAsia="Times New Roman"/>
          <w:szCs w:val="24"/>
          <w:lang w:eastAsia="hr-HR"/>
        </w:rPr>
        <w:t>040323071</w:t>
      </w:r>
      <w:r>
        <w:rPr>
          <w:rFonts w:cs="Times New Roman" w:eastAsia="Times New Roman"/>
          <w:szCs w:val="24"/>
          <w:lang w:eastAsia="hr-HR"/>
        </w:rPr>
        <w:t>, je pravna osoba koja nema zaposlenih, koja je na dan 17. studenog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C1715" w:rsidP="00AC1715" w:rsidR="00AC1715">
      <w:pPr>
        <w:ind w:firstLine="708"/>
        <w:rPr>
          <w:szCs w:val="24"/>
        </w:rPr>
      </w:pPr>
    </w:p>
    <w:p w:rsidRDefault="00AC1715" w:rsidP="00AC1715" w:rsidR="00AC171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17. studenog 2017. iznosio 5.315,00 kn.</w:t>
      </w:r>
    </w:p>
    <w:p w:rsidRDefault="00AC1715" w:rsidP="00AC1715" w:rsidR="00AC1715">
      <w:pPr>
        <w:rPr>
          <w:szCs w:val="24"/>
        </w:rPr>
      </w:pPr>
    </w:p>
    <w:p w:rsidRDefault="00AC1715" w:rsidP="00AC1715" w:rsidR="00AC171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C1715" w:rsidP="00AC1715" w:rsidR="00AC171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C1715" w:rsidP="00AC1715" w:rsidR="00AC171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3333-621-2017, i da u istom roku uplate na depozit ovog suda broj HR 4323900011300029763, poziv na broj 020-621-17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C1715" w:rsidP="00AC1715" w:rsidR="00AC1715">
      <w:pPr>
        <w:ind w:firstLine="708"/>
        <w:rPr>
          <w:szCs w:val="24"/>
        </w:rPr>
      </w:pPr>
    </w:p>
    <w:p w:rsidRDefault="00AC1715" w:rsidP="00AC1715" w:rsidR="00AC171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C1715" w:rsidP="00AC1715" w:rsidR="00AC1715">
      <w:pPr>
        <w:ind w:firstLine="708"/>
        <w:rPr>
          <w:szCs w:val="24"/>
        </w:rPr>
      </w:pPr>
    </w:p>
    <w:p w:rsidRDefault="00AC1715" w:rsidP="00AC1715" w:rsidR="00AC1715">
      <w:pPr>
        <w:jc w:val="center"/>
        <w:rPr>
          <w:szCs w:val="24"/>
        </w:rPr>
      </w:pPr>
      <w:r>
        <w:rPr>
          <w:szCs w:val="24"/>
        </w:rPr>
        <w:t>U Pazinu 27. studenog 2017.</w:t>
      </w:r>
    </w:p>
    <w:p w:rsidRDefault="00AC1715" w:rsidP="00AC1715" w:rsidR="00AC1715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AC1715" w:rsidP="00AC1715" w:rsidR="00AC1715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  <w:r w:rsidR="00A9128C">
        <w:rPr>
          <w:szCs w:val="24"/>
        </w:rPr>
        <w:t>, v.r.</w:t>
      </w:r>
    </w:p>
    <w:p w:rsidRDefault="00AC1715" w:rsidP="00AC1715" w:rsidR="00AC1715">
      <w:pPr>
        <w:rPr>
          <w:szCs w:val="24"/>
        </w:rPr>
      </w:pPr>
      <w:r>
        <w:rPr>
          <w:szCs w:val="24"/>
        </w:rPr>
        <w:t>DNA:</w:t>
      </w:r>
    </w:p>
    <w:p w:rsidRDefault="00AC1715" w:rsidP="00AC1715" w:rsidR="00C14D97" w:rsidRPr="00AC171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C14D97" w:rsidRPr="00AC171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715" w:rsidP="00AC1715" w:rsidR="00AC1715">
      <w:r>
        <w:separator/>
      </w:r>
    </w:p>
  </w:endnote>
  <w:endnote w:id="0" w:type="continuationSeparator">
    <w:p w:rsidRDefault="00AC1715" w:rsidP="00AC1715" w:rsidR="00AC1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715" w:rsidP="00AC1715" w:rsidR="00AC1715">
      <w:r>
        <w:separator/>
      </w:r>
    </w:p>
  </w:footnote>
  <w:footnote w:id="0" w:type="continuationSeparator">
    <w:p w:rsidRDefault="00AC1715" w:rsidP="00AC1715" w:rsidR="00AC17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715" w:rsidP="003C04DB" w:rsidR="003C04DB">
    <w:pPr>
      <w:pStyle w:val="Zaglavlje"/>
      <w:jc w:val="right"/>
    </w:pPr>
    <w:r>
      <w:t>10 St-621/2017-3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632"/>
    <w:rsid w:val="004C1632"/>
    <w:rsid w:val="00A9128C"/>
    <w:rsid w:val="00AC1715"/>
    <w:rsid w:val="00C1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71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17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171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C17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171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17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7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2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28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2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2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71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17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171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C17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171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17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7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2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28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2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2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AUTOPRAONICA M. &amp; R. j.d.o.o. PULA</izvorni_sadrzaj>
    <derivirana_varijabla naziv="DomainObject.Predmet.ProtustrankaFormated_1">  AUTOPRAONICA M. &amp; R. j.d.o.o. PULA</derivirana_varijabla>
  </DomainObject.Predmet.ProtustrankaFormated>
  <DomainObject.Predmet.ProtustrankaFormatedOIB>
    <izvorni_sadrzaj>  AUTOPRAONICA M. &amp; R. j.d.o.o. PULA, OIB 05909425149</izvorni_sadrzaj>
    <derivirana_varijabla naziv="DomainObject.Predmet.ProtustrankaFormatedOIB_1">  AUTOPRAONICA M. &amp; R. j.d.o.o. PULA, OIB 05909425149</derivirana_varijabla>
  </DomainObject.Predmet.ProtustrankaFormatedOIB>
  <DomainObject.Predmet.ProtustrankaFormatedWithAdress>
    <izvorni_sadrzaj> AUTOPRAONICA M. &amp; R. j.d.o.o. PULA, Gervaisova 42, 52100 Pula</izvorni_sadrzaj>
    <derivirana_varijabla naziv="DomainObject.Predmet.ProtustrankaFormatedWithAdress_1"> AUTOPRAONICA M. &amp; R. j.d.o.o. PULA, Gervaisova 42, 52100 Pula</derivirana_varijabla>
  </DomainObject.Predmet.ProtustrankaFormatedWithAdress>
  <DomainObject.Predmet.ProtustrankaFormatedWithAdressOIB>
    <izvorni_sadrzaj> AUTOPRAONICA M. &amp; R. j.d.o.o. PULA, OIB 05909425149, Gervaisova 42, 52100 Pula</izvorni_sadrzaj>
    <derivirana_varijabla naziv="DomainObject.Predmet.ProtustrankaFormatedWithAdressOIB_1"> AUTOPRAONICA M. &amp; R. j.d.o.o. PULA, OIB 05909425149, Gervaisova 42, 52100 Pula</derivirana_varijabla>
  </DomainObject.Predmet.ProtustrankaFormatedWithAdressOIB>
  <DomainObject.Predmet.ProtustrankaWithAdress>
    <izvorni_sadrzaj>AUTOPRAONICA M. &amp; R. j.d.o.o. PULA Gervaisova 42, 52100 Pula</izvorni_sadrzaj>
    <derivirana_varijabla naziv="DomainObject.Predmet.ProtustrankaWithAdress_1">AUTOPRAONICA M. &amp; R. j.d.o.o. PULA Gervaisova 42, 52100 Pula</derivirana_varijabla>
  </DomainObject.Predmet.ProtustrankaWithAdress>
  <DomainObject.Predmet.ProtustrankaWithAdressOIB>
    <izvorni_sadrzaj>AUTOPRAONICA M. &amp; R. j.d.o.o. PULA, OIB 05909425149, Gervaisova 42, 52100 Pula</izvorni_sadrzaj>
    <derivirana_varijabla naziv="DomainObject.Predmet.ProtustrankaWithAdressOIB_1">AUTOPRAONICA M. &amp; R. j.d.o.o. PULA, OIB 05909425149, Gervaisova 42, 52100 Pula</derivirana_varijabla>
  </DomainObject.Predmet.ProtustrankaWithAdressOIB>
  <DomainObject.Predmet.ProtustrankaNazivFormated>
    <izvorni_sadrzaj>AUTOPRAONICA M. &amp; R. j.d.o.o. PULA</izvorni_sadrzaj>
    <derivirana_varijabla naziv="DomainObject.Predmet.ProtustrankaNazivFormated_1">AUTOPRAONICA M. &amp; R. j.d.o.o. PULA</derivirana_varijabla>
  </DomainObject.Predmet.ProtustrankaNazivFormated>
  <DomainObject.Predmet.ProtustrankaNazivFormatedOIB>
    <izvorni_sadrzaj>AUTOPRAONICA M. &amp; R. j.d.o.o. PULA, OIB 05909425149</izvorni_sadrzaj>
    <derivirana_varijabla naziv="DomainObject.Predmet.ProtustrankaNazivFormatedOIB_1">AUTOPRAONICA M. &amp; R. j.d.o.o. PULA, OIB 05909425149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5315.00</izvorni_sadrzaj>
    <derivirana_varijabla naziv="DomainObject.Predmet.TrenutnaVrijednost_1">5315.00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AUTOPRAONICA M. &amp; R. j.d.o.o. PULA</item>
    </izvorni_sadrzaj>
    <derivirana_varijabla naziv="DomainObject.Predmet.ProtuStrankaListFormated_1">
      <item>AUTOPRAONICA M. &amp; R. j.d.o.o. PULA</item>
    </derivirana_varijabla>
  </DomainObject.Predmet.ProtuStrankaListFormated>
  <DomainObject.Predmet.ProtuStrankaListFormatedOIB>
    <izvorni_sadrzaj>
      <item>AUTOPRAONICA M. &amp; R. j.d.o.o. PULA, OIB 05909425149</item>
    </izvorni_sadrzaj>
    <derivirana_varijabla naziv="DomainObject.Predmet.ProtuStrankaListFormatedOIB_1">
      <item>AUTOPRAONICA M. &amp; R. j.d.o.o. PULA, OIB 05909425149</item>
    </derivirana_varijabla>
  </DomainObject.Predmet.ProtuStrankaListFormatedOIB>
  <DomainObject.Predmet.ProtuStrankaListFormatedWithAdress>
    <izvorni_sadrzaj>
      <item>AUTOPRAONICA M. &amp; R. j.d.o.o. PULA, Gervaisova 42, 52100 Pula</item>
    </izvorni_sadrzaj>
    <derivirana_varijabla naziv="DomainObject.Predmet.ProtuStrankaListFormatedWithAdress_1">
      <item>AUTOPRAONICA M. &amp; R. j.d.o.o. PULA, Gervaisova 42, 52100 Pula</item>
    </derivirana_varijabla>
  </DomainObject.Predmet.ProtuStrankaListFormatedWithAdress>
  <DomainObject.Predmet.ProtuStrankaListFormatedWithAdressOIB>
    <izvorni_sadrzaj>
      <item>AUTOPRAONICA M. &amp; R. j.d.o.o. PULA, OIB 05909425149, Gervaisova 42, 52100 Pula</item>
    </izvorni_sadrzaj>
    <derivirana_varijabla naziv="DomainObject.Predmet.ProtuStrankaListFormatedWithAdressOIB_1">
      <item>AUTOPRAONICA M. &amp; R. j.d.o.o. PULA, OIB 05909425149, Gervaisova 42, 52100 Pula</item>
    </derivirana_varijabla>
  </DomainObject.Predmet.ProtuStrankaListFormatedWithAdressOIB>
  <DomainObject.Predmet.ProtuStrankaListNazivFormated>
    <izvorni_sadrzaj>
      <item>AUTOPRAONICA M. &amp; R. j.d.o.o. PULA</item>
    </izvorni_sadrzaj>
    <derivirana_varijabla naziv="DomainObject.Predmet.ProtuStrankaListNazivFormated_1">
      <item>AUTOPRAONICA M. &amp; R. j.d.o.o. PULA</item>
    </derivirana_varijabla>
  </DomainObject.Predmet.ProtuStrankaListNazivFormated>
  <DomainObject.Predmet.ProtuStrankaListNazivFormatedOIB>
    <izvorni_sadrzaj>
      <item>AUTOPRAONICA M. &amp; R. j.d.o.o. PULA, OIB 05909425149</item>
    </izvorni_sadrzaj>
    <derivirana_varijabla naziv="DomainObject.Predmet.ProtuStrankaListNazivFormatedOIB_1">
      <item>AUTOPRAONICA M. &amp; R. j.d.o.o. PULA, OIB 05909425149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AUTOPRAONICA M. &amp; R. j.d.o.o. PULA</izvorni_sadrzaj>
    <derivirana_varijabla naziv="DomainObject.Predmet.ProtustrankaIDrugi_1">AUTOPRAONICA M. &amp; R.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AUTOPRAONICA M. &amp; R. j.d.o.o. PULA, OIB 05909425149, Gervaisova 42, 52100 Pula</izvorni_sadrzaj>
    <derivirana_varijabla naziv="DomainObject.Predmet.ProtustrankaIDrugiAdressOIB_1">AUTOPRAONICA M. &amp; R. j.d.o.o. PULA, OIB 05909425149, Gervaisova 42,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AUTOPRAONICA M. &amp; R. j.d.o.o. PULA</item>
      <item>FINANCIJSKA AGENCIJA, RC RIJEKA, PODRUŽNICA PULA, PULA</item>
    </izvorni_sadrzaj>
    <derivirana_varijabla naziv="DomainObject.Predmet.SudioniciListNaziv_1">
      <item>AUTOPRAONICA M. &amp; R. j.d.o.o. PULA</item>
      <item>FINANCIJSKA AGENCIJA, RC RIJEKA, PODRUŽNICA PULA, PULA</item>
    </derivirana_varijabla>
  </DomainObject.Predmet.SudioniciListNaziv>
  <DomainObject.Predmet.SudioniciListAdressOIB>
    <izvorni_sadrzaj>
      <item>AUTOPRAONICA M. &amp; R. j.d.o.o. PULA, OIB 05909425149, Gervaisova 42,52100 Pula</item>
      <item>FINANCIJSKA AGENCIJA, RC RIJEKA, PODRUŽNICA PULA, PULA, OIB 85821130368, F. Kurelca 8,51000 Rijeka</item>
    </izvorni_sadrzaj>
    <derivirana_varijabla naziv="DomainObject.Predmet.SudioniciListAdressOIB_1">
      <item>AUTOPRAONICA M. &amp; R. j.d.o.o. PULA, OIB 05909425149, Gervaisova 42,52100 Pula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05909425149</item>
      <item>, OIB 85821130368</item>
    </izvorni_sadrzaj>
    <derivirana_varijabla naziv="DomainObject.Predmet.SudioniciListNazivOIB_1">
      <item>, OIB 05909425149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2640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2017-11-24T06:55:00Z</dcterms:created>
  <dc:creator>Morena Brajuha</dc:creator>
  <dc:description/>
  <cp:keywords/>
  <cp:lastModifiedBy>Sanja Lakošeljac</cp:lastModifiedBy>
  <cp:lastPrinted>2017-11-24T06:58:00Z</cp:lastPrinted>
  <dcterms:modified xmlns:xsi="http://www.w3.org/2001/XMLSchema-instance" xsi:type="dcterms:W3CDTF">2017-11-27T09:08:00Z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