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4234" w14:paraId="c064234" w:rsidRDefault="00AE649C" w:rsidP="00FA5B5E" w:rsidR="00AE649C" w:rsidRPr="00B76F3C">
      <w:pPr>
        <w:pStyle w:val="Naslov3"/>
        <w15:collapsed w:val="false"/>
      </w:pPr>
    </w:p>
    <w:p w:rsidRDefault="00DA2A2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63E4D" w:rsidP="00763E4D" w:rsidR="00763E4D" w:rsidRPr="00763E4D">
      <w:pPr>
        <w:spacing w:after="0"/>
        <w:jc w:val="right"/>
        <w:rPr>
          <w:rFonts w:cs="Times New Roman" w:eastAsia="Times New Roman" w:hAnsi="Arial" w:ascii="Arial"/>
          <w:szCs w:val="20"/>
          <w:lang w:eastAsia="hr-HR"/>
        </w:rPr>
      </w:pPr>
      <w:r w:rsidRPr="00763E4D">
        <w:rPr>
          <w:rFonts w:cs="Times New Roman" w:eastAsia="Times New Roman" w:hAnsi="Arial" w:ascii="Arial"/>
          <w:szCs w:val="20"/>
          <w:lang w:eastAsia="hr-HR"/>
        </w:rPr>
        <w:t xml:space="preserve">        7 St-1005/2016-1</w:t>
      </w:r>
      <w:r w:rsidR="00DA2A2A">
        <w:rPr>
          <w:rFonts w:cs="Times New Roman" w:eastAsia="Times New Roman" w:hAnsi="Arial" w:ascii="Arial"/>
          <w:szCs w:val="20"/>
          <w:lang w:eastAsia="hr-HR"/>
        </w:rPr>
        <w:t>4</w:t>
      </w:r>
      <w:bookmarkStart w:name="_GoBack" w:id="0"/>
      <w:bookmarkEnd w:id="0"/>
      <w:r w:rsidRPr="00763E4D">
        <w:rPr>
          <w:rFonts w:cs="Times New Roman" w:eastAsia="Times New Roman" w:hAnsi="Arial" w:ascii="Arial"/>
          <w:szCs w:val="20"/>
          <w:lang w:eastAsia="hr-HR"/>
        </w:rPr>
        <w:t>.</w:t>
      </w:r>
    </w:p>
    <w:p w:rsidRDefault="00763E4D" w:rsidP="00763E4D" w:rsidR="00763E4D" w:rsidRPr="00763E4D">
      <w:pPr>
        <w:spacing w:after="0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rPr>
          <w:rFonts w:cs="Times New Roman" w:eastAsia="Times New Roman" w:hAnsi="Arial" w:ascii="Arial"/>
          <w:b/>
          <w:szCs w:val="20"/>
          <w:lang w:eastAsia="hr-HR"/>
        </w:rPr>
      </w:pPr>
    </w:p>
    <w:p w:rsidRDefault="00763E4D" w:rsidP="00763E4D" w:rsidR="00763E4D" w:rsidRPr="00763E4D">
      <w:pPr>
        <w:spacing w:after="0"/>
        <w:jc w:val="center"/>
        <w:rPr>
          <w:rFonts w:cs="Times New Roman" w:eastAsia="Times New Roman" w:hAnsi="Arial" w:ascii="Arial"/>
          <w:b/>
          <w:szCs w:val="20"/>
          <w:lang w:eastAsia="hr-HR"/>
        </w:rPr>
      </w:pPr>
    </w:p>
    <w:p w:rsidRDefault="00763E4D" w:rsidP="00763E4D" w:rsidR="00763E4D" w:rsidRPr="00763E4D">
      <w:pPr>
        <w:spacing w:after="0"/>
        <w:jc w:val="center"/>
        <w:rPr>
          <w:rFonts w:cs="Times New Roman" w:eastAsia="Times New Roman" w:hAnsi="Arial" w:ascii="Arial"/>
          <w:b/>
          <w:szCs w:val="20"/>
          <w:lang w:eastAsia="hr-HR"/>
        </w:rPr>
      </w:pPr>
      <w:r w:rsidRPr="00763E4D">
        <w:rPr>
          <w:rFonts w:cs="Times New Roman" w:eastAsia="Times New Roman" w:hAnsi="Arial" w:ascii="Arial"/>
          <w:b/>
          <w:szCs w:val="20"/>
          <w:lang w:eastAsia="hr-HR"/>
        </w:rPr>
        <w:t>R E P U B L I K A   H R V A T S K A</w:t>
      </w:r>
    </w:p>
    <w:p w:rsidRDefault="00763E4D" w:rsidP="00763E4D" w:rsidR="00763E4D" w:rsidRPr="00763E4D">
      <w:pPr>
        <w:spacing w:after="0"/>
        <w:jc w:val="center"/>
        <w:rPr>
          <w:rFonts w:cs="Times New Roman" w:eastAsia="Times New Roman" w:hAnsi="Arial" w:ascii="Arial"/>
          <w:b/>
          <w:szCs w:val="20"/>
          <w:lang w:eastAsia="hr-HR"/>
        </w:rPr>
      </w:pPr>
    </w:p>
    <w:p w:rsidRDefault="00763E4D" w:rsidP="00763E4D" w:rsidR="00763E4D" w:rsidRPr="00763E4D">
      <w:pPr>
        <w:spacing w:after="0"/>
        <w:jc w:val="center"/>
        <w:rPr>
          <w:rFonts w:cs="Times New Roman" w:eastAsia="Times New Roman" w:hAnsi="Arial" w:ascii="Arial"/>
          <w:b/>
          <w:szCs w:val="20"/>
          <w:lang w:eastAsia="hr-HR"/>
        </w:rPr>
      </w:pPr>
    </w:p>
    <w:p w:rsidRDefault="00763E4D" w:rsidP="00763E4D" w:rsidR="00763E4D" w:rsidRPr="00763E4D">
      <w:pPr>
        <w:spacing w:after="0"/>
        <w:jc w:val="center"/>
        <w:rPr>
          <w:rFonts w:cs="Times New Roman" w:eastAsia="Times New Roman" w:hAnsi="Arial" w:ascii="Arial"/>
          <w:b/>
          <w:szCs w:val="20"/>
          <w:lang w:eastAsia="hr-HR"/>
        </w:rPr>
      </w:pPr>
    </w:p>
    <w:p w:rsidRDefault="00763E4D" w:rsidP="00763E4D" w:rsidR="00763E4D" w:rsidRPr="00763E4D">
      <w:pPr>
        <w:spacing w:after="0"/>
        <w:jc w:val="center"/>
        <w:rPr>
          <w:rFonts w:cs="Times New Roman" w:eastAsia="Times New Roman" w:hAnsi="Arial" w:ascii="Arial"/>
          <w:b/>
          <w:szCs w:val="20"/>
          <w:lang w:eastAsia="hr-HR"/>
        </w:rPr>
      </w:pPr>
      <w:r w:rsidRPr="00763E4D">
        <w:rPr>
          <w:rFonts w:cs="Times New Roman" w:eastAsia="Times New Roman" w:hAnsi="Arial" w:ascii="Arial"/>
          <w:b/>
          <w:szCs w:val="20"/>
          <w:lang w:eastAsia="hr-HR"/>
        </w:rPr>
        <w:t>R J E Š E N J E</w:t>
      </w:r>
    </w:p>
    <w:p w:rsidRDefault="00763E4D" w:rsidP="00763E4D" w:rsidR="00763E4D" w:rsidRPr="00763E4D">
      <w:pPr>
        <w:spacing w:after="0"/>
        <w:jc w:val="center"/>
        <w:rPr>
          <w:rFonts w:cs="Times New Roman" w:eastAsia="Times New Roman" w:hAnsi="Arial" w:ascii="Arial"/>
          <w:b/>
          <w:szCs w:val="20"/>
          <w:lang w:eastAsia="hr-HR"/>
        </w:rPr>
      </w:pPr>
    </w:p>
    <w:p w:rsidRDefault="00763E4D" w:rsidP="00763E4D" w:rsidR="00763E4D" w:rsidRPr="00763E4D">
      <w:pPr>
        <w:spacing w:after="0"/>
        <w:jc w:val="center"/>
        <w:rPr>
          <w:rFonts w:cs="Times New Roman" w:eastAsia="Times New Roman" w:hAnsi="Arial" w:ascii="Arial"/>
          <w:b/>
          <w:szCs w:val="20"/>
          <w:lang w:eastAsia="hr-HR"/>
        </w:rPr>
      </w:pPr>
    </w:p>
    <w:p w:rsidRDefault="00763E4D" w:rsidP="00763E4D" w:rsidR="00763E4D" w:rsidRPr="00763E4D">
      <w:pPr>
        <w:spacing w:after="0"/>
        <w:rPr>
          <w:rFonts w:cs="Times New Roman" w:eastAsia="Times New Roman" w:hAnsi="Arial" w:ascii="Arial"/>
          <w:b/>
          <w:szCs w:val="20"/>
          <w:lang w:eastAsia="hr-HR"/>
        </w:rPr>
      </w:pP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763E4D">
        <w:rPr>
          <w:rFonts w:cs="Times New Roman" w:eastAsia="Times New Roman" w:hAnsi="Arial" w:ascii="Arial"/>
          <w:szCs w:val="20"/>
          <w:lang w:eastAsia="hr-HR"/>
        </w:rPr>
        <w:t xml:space="preserve">TRGOVAČKI SUD U BJELOVARU, po sucu pojedincu Tomislavu </w:t>
      </w:r>
      <w:proofErr w:type="spellStart"/>
      <w:r w:rsidRPr="00763E4D">
        <w:rPr>
          <w:rFonts w:cs="Times New Roman" w:eastAsia="Times New Roman" w:hAnsi="Arial" w:ascii="Arial"/>
          <w:szCs w:val="20"/>
          <w:lang w:eastAsia="hr-HR"/>
        </w:rPr>
        <w:t>Mrazoviću</w:t>
      </w:r>
      <w:proofErr w:type="spellEnd"/>
      <w:r w:rsidRPr="00763E4D">
        <w:rPr>
          <w:rFonts w:cs="Times New Roman" w:eastAsia="Times New Roman" w:hAnsi="Arial" w:ascii="Arial"/>
          <w:szCs w:val="20"/>
          <w:lang w:eastAsia="hr-HR"/>
        </w:rPr>
        <w:t xml:space="preserve">, u </w:t>
      </w:r>
      <w:proofErr w:type="spellStart"/>
      <w:r w:rsidRPr="00763E4D">
        <w:rPr>
          <w:rFonts w:cs="Times New Roman" w:eastAsia="Times New Roman" w:hAnsi="Arial" w:ascii="Arial"/>
          <w:szCs w:val="20"/>
          <w:lang w:eastAsia="hr-HR"/>
        </w:rPr>
        <w:t>predstečajnom</w:t>
      </w:r>
      <w:proofErr w:type="spellEnd"/>
      <w:r w:rsidRPr="00763E4D">
        <w:rPr>
          <w:rFonts w:cs="Times New Roman" w:eastAsia="Times New Roman" w:hAnsi="Arial" w:ascii="Arial"/>
          <w:szCs w:val="20"/>
          <w:lang w:eastAsia="hr-HR"/>
        </w:rPr>
        <w:t xml:space="preserve"> postupku povodom prijedloga dužnika SION GRUPA d.o.o. za proizvodnju, trgovinu i usluge iz Daruvara, 52. Samostalnog bataljuna 4, OIB 89642019586, nakon održanog ročišta radi ispitivanja tražbina, dana 06. rujna 2016. godine,  </w:t>
      </w: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jc w:val="center"/>
        <w:rPr>
          <w:rFonts w:cs="Times New Roman" w:eastAsia="Times New Roman" w:hAnsi="Arial" w:ascii="Arial"/>
          <w:b/>
          <w:szCs w:val="20"/>
          <w:lang w:eastAsia="hr-HR"/>
        </w:rPr>
      </w:pPr>
      <w:r w:rsidRPr="00763E4D">
        <w:rPr>
          <w:rFonts w:cs="Times New Roman" w:eastAsia="Times New Roman" w:hAnsi="Arial" w:ascii="Arial"/>
          <w:b/>
          <w:szCs w:val="20"/>
          <w:lang w:eastAsia="hr-HR"/>
        </w:rPr>
        <w:t>r i j e š i o   j e</w:t>
      </w:r>
    </w:p>
    <w:p w:rsidRDefault="00763E4D" w:rsidP="00763E4D" w:rsidR="00763E4D" w:rsidRPr="00763E4D">
      <w:pPr>
        <w:spacing w:after="0"/>
        <w:jc w:val="center"/>
        <w:rPr>
          <w:rFonts w:cs="Times New Roman" w:eastAsia="Times New Roman" w:hAnsi="Arial" w:ascii="Arial"/>
          <w:b/>
          <w:szCs w:val="20"/>
          <w:lang w:eastAsia="hr-HR"/>
        </w:rPr>
      </w:pPr>
    </w:p>
    <w:p w:rsidRDefault="00763E4D" w:rsidP="00763E4D" w:rsidR="00763E4D" w:rsidRPr="00763E4D">
      <w:pPr>
        <w:spacing w:after="0"/>
        <w:jc w:val="center"/>
        <w:rPr>
          <w:rFonts w:cs="Times New Roman" w:eastAsia="Times New Roman" w:hAnsi="Arial" w:ascii="Arial"/>
          <w:b/>
          <w:szCs w:val="20"/>
          <w:lang w:eastAsia="hr-HR"/>
        </w:rPr>
      </w:pPr>
    </w:p>
    <w:p w:rsidRDefault="00763E4D" w:rsidP="00763E4D" w:rsidR="00763E4D" w:rsidRPr="00763E4D">
      <w:pPr>
        <w:spacing w:after="0"/>
        <w:jc w:val="center"/>
        <w:rPr>
          <w:rFonts w:cs="Times New Roman" w:eastAsia="Times New Roman" w:hAnsi="Arial" w:ascii="Arial"/>
          <w:b/>
          <w:szCs w:val="20"/>
          <w:lang w:eastAsia="hr-HR"/>
        </w:rPr>
      </w:pP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763E4D">
        <w:rPr>
          <w:rFonts w:cs="Times New Roman" w:eastAsia="Times New Roman" w:hAnsi="Arial" w:ascii="Arial"/>
          <w:szCs w:val="20"/>
          <w:lang w:eastAsia="hr-HR"/>
        </w:rPr>
        <w:tab/>
      </w:r>
      <w:proofErr w:type="spellStart"/>
      <w:r w:rsidRPr="00763E4D">
        <w:rPr>
          <w:rFonts w:cs="Times New Roman" w:eastAsia="Times New Roman" w:hAnsi="Arial" w:ascii="Arial"/>
          <w:b/>
          <w:szCs w:val="20"/>
          <w:lang w:eastAsia="hr-HR"/>
        </w:rPr>
        <w:t>I.</w:t>
      </w:r>
      <w:r w:rsidRPr="00763E4D">
        <w:rPr>
          <w:rFonts w:cs="Times New Roman" w:eastAsia="Times New Roman" w:hAnsi="Arial" w:ascii="Arial"/>
          <w:szCs w:val="20"/>
          <w:lang w:eastAsia="hr-HR"/>
        </w:rPr>
        <w:t>Utvrđuju</w:t>
      </w:r>
      <w:proofErr w:type="spellEnd"/>
      <w:r w:rsidRPr="00763E4D">
        <w:rPr>
          <w:rFonts w:cs="Times New Roman" w:eastAsia="Times New Roman" w:hAnsi="Arial" w:ascii="Arial"/>
          <w:szCs w:val="20"/>
          <w:lang w:eastAsia="hr-HR"/>
        </w:rPr>
        <w:t xml:space="preserve"> se osnovanim slijedeće tražbine:</w:t>
      </w: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</w:p>
    <w:tbl>
      <w:tblPr>
        <w:tblpPr w:tblpY="1547" w:tblpXSpec="center" w:horzAnchor="margin" w:vertAnchor="page" w:rightFromText="180" w:leftFromText="180"/>
        <w:tblW w:type="dxa" w:w="10852"/>
        <w:tblLook w:val="04A0" w:noVBand="1" w:noHBand="0" w:lastColumn="0" w:firstColumn="1" w:lastRow="0" w:firstRow="1"/>
      </w:tblPr>
      <w:tblGrid>
        <w:gridCol w:w="626"/>
        <w:gridCol w:w="4229"/>
        <w:gridCol w:w="1467"/>
        <w:gridCol w:w="2953"/>
        <w:gridCol w:w="1577"/>
      </w:tblGrid>
      <w:tr w:rsidTr="00763E4D" w:rsidR="00763E4D" w:rsidRPr="00763E4D">
        <w:trPr>
          <w:trHeight w:val="79"/>
        </w:trPr>
        <w:tc>
          <w:tcPr>
            <w:tcW w:type="dxa" w:w="62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val="nil"/>
            </w:tcBorders>
            <w:shd w:fill="A9D08E" w:color="auto" w:val="clear"/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763E4D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R.B</w:t>
            </w:r>
            <w:proofErr w:type="spellEnd"/>
            <w:r w:rsidRPr="00763E4D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dxa" w:w="42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9D08E" w:color="auto" w:val="clear"/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3E4D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type="dxa" w:w="146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9D08E" w:color="auto" w:val="clear"/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3E4D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295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9D08E" w:color="auto" w:val="clear"/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3E4D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type="dxa" w:w="157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9D08E" w:color="auto" w:val="clear"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3E4D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UTVRĐENA TRAŽBINA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AGROMEHANIKA, BiH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INO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Trive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Amelice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10, Banja Luka 78000, Bosna i Hercegovina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58.942,56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AP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Jevdjenic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, BiH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INO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Kozinci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bb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, 78400 Gradiška, Bosna i Hercegovina 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2.290,51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AUTOPRIJEVOZ BARIŠIĆ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90160019409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Vidikovac 156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44.065,20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BAHNJIK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40060550359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Petra Preradovića 39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776,50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BIVIA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57745430168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Matije Gupca 164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7.450,00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6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CESTE d.d.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35299396580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ulica Josipa Jelačića 2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3.075,04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7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ZOMA proizvodno-uslužni obrt,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vl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. Zoran Ciglar i Mario Pelikan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09677816848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ULICA NIKOLE MIKCA 14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3.044,81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8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ODVJETNIK HRVOJE ČAČIĆ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30193790847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BLAGOJA BERSE PRILAZ I 4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1.600,00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9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DARKOM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09955011677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Ul. Josipa Kozarca 19, 43500, Daruvar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1.095,26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10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DARKOM VODOOPSKRBA I ODVODNJA d.o.o. 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07083287411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Josipa Kozarca 19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1.845,50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11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DESTILACIJA AD TESLIĆ, BiH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INO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Svetog Save br. 79,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Teslić</w:t>
            </w:r>
            <w:proofErr w:type="spellEnd"/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44.574,18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12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DOM ZDRAVLJA BJELOVARSKO-BILOGORSKE ŽUPANIJE ordinacija dr. Bauer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Ilijević</w:t>
            </w:r>
            <w:proofErr w:type="spellEnd"/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01773191483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J.Jelačića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13c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5.270,00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13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ZOU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Doneski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, Babić, Medaković, Čačić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61194838942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VLADIMIRA NAZORA 19C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1.250,00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14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ELEKTROMEHANIKA, elektromehaničarski obrt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vl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. Ivica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Družin</w:t>
            </w:r>
            <w:proofErr w:type="spellEnd"/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69955596525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IVANA GUNDULIĆA 11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1.588,75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15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AUTO DUKIĆ trgovački obrt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vl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. Radmila Dukić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60898986781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MAKA DIZDARA 15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337,00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16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ERG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81424995264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Kučanska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4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12.700,00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17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Financijska agencija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85821130368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Ulica grada Vukovara 70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590,00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18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FLAGOR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42812266790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77. Samostalnog bataljuna ZNG 19A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3.651,38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19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GRAD DARUVAR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35688993528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Trg kralja Tomislava 14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2.000,00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20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HEP - Opskrba d.o.o. 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63073332379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Ulica grada Vukovara 37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29.752,84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21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HEP-Operator distribucijskog sustava d.o.o. 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46830600751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Ulica grada Vukovara 37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11.227,76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22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Hrvatski Telekom d.d.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81793146560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Roberta Frangeša Mihanovića 9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4.232,43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23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HRVATSKA AGENCIJA ZA MALO GOSPODARSTVO, INOVACIJE I INVESTICIJE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25609559342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Ksaver 208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1.438.950,54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24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HRVATSKA BANKA ZA OBNOVU I RAZVITAK (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razlučno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pravo )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26702280390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STROSSMAYEROV TRG 9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2.154.876,67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25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HRVATSKE ŠUME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69693144506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Ul.Ljudevita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Farkaša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Vukotinovića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2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2.041.354,66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26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HS INVEST, BiH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INO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Poljavnice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bb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, 79220 Novi Grad, BIH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6.031,69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27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JAKOVIĆ PROMET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vl.GEGA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JAKOVIĆ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00646262693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VELIKI BASTAJI 46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45.363,56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28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JILK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54371285729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Velike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Sredice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133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27,00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29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KLAS PROMET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22387645066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Stupovača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148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21.759,88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30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KOMUNALAC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71895953297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Ivana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Nepomuka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Jemeršića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37c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2.054,93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31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ANTUN KOVAČIĆ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77619911472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52. SAMOSTALNOG BATALJUNA 4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99.940,84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32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MARKO KOVAČIĆ (umanjeno za prioritetnu tražbinu )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44957933038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TOMAŠA GARRIGUEA MASARYKA 90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1.005.058,93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33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LAMPERT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25197822885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Kneza Ljudevita Posavskog 11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76.419,98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34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LIBRA TEHNIČAR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34578772340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II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Praćanska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6A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33.463,75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35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MD GRADNJA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vl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. Drago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Ljevar</w:t>
            </w:r>
            <w:proofErr w:type="spellEnd"/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90497726496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PALEŠNIK 11A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66.043,75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36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MANDARIĆ PRIJEVOZ,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vl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. Filip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Mandarić</w:t>
            </w:r>
            <w:proofErr w:type="spellEnd"/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84765705007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OTONA IVEKOVIĆA 40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40.950,00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37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MLAKAR VILIČARI d.o.o. 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02429758404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Savska 1a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38.312,27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38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MUSTAČ-COMMERCE d.o.o. 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38840668659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Gajeva 13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1.116,49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39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OPĆINA ĐULOVAC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83207178681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Đurina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132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4.617,50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40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OT-OPTIMA TELEKOM d.d.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36004425025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Bani 75a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913,27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41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PBZ-LEASING,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57270798205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Radnička cesta 44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4.412,47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42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PREGIMEX vanjska trgovina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58677752284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Batušićeva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31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271.712,83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43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PRIVREDNA BANKA ZAGREB d.d.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02535697732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Radnička cesta 50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204,60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44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PROTON EE-ELEKTRONIKA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49784522730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Duga ulica 12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513.652,68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45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RADINOST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79433617986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79433617986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1.632,94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46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PREVOZNIČKI OBRT,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vl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. Tihomir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Rambousek</w:t>
            </w:r>
            <w:proofErr w:type="spellEnd"/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41329376675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PAKRANI 77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868,53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47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REPUBLIKA HRVATSKA MINISTARSTVO FINANCIJA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18683136487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KATANČIĆEVA 5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1.238.207,33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48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RES INFORMATICA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INO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Via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Sant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Antonio, 58; 35020 Ponte San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Nicolò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,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Italia</w:t>
            </w:r>
            <w:proofErr w:type="spellEnd"/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10.717,47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49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SIGNUM TELEKOMUNIKACIJE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49530987866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Zagrebačka cesta 20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20,47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50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SIMPLON, BiH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INO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GAZI HUSREV BEGOVA, BIHAĆ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9.895,02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51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LIMARSKI OBRT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vl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. Jaroslav Smola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10154786636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VRLIKA 9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3.875,00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52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HIDRO-SPOJ obrt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vl.Zdravko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Sohorai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Marina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Sohora</w:t>
            </w:r>
            <w:proofErr w:type="spellEnd"/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92956073538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LJUDEVITA GAJA 19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5.162,50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53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PRIJEVOZNIČKO-TRGOVAČKI  obrt SPAJIĆ, v. Marko Spajić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14644147589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BATINJANI 6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2.631,76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54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STREK METALI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76257986650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Daruvarski Brestovac 34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1.001,57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55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STROJNA MEHANIKA d.o.o. 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71357445366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I.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Puđaka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16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9.700,00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56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SVIJET VILIČARA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19580573386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Ulica grada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Wirgesa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10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3.587,19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57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T.O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. DONAT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vl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. Josip Donat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88811140303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J.JELAČIĆA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59, DARUVAR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657,00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58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TPZ LINDE VILIČARI HRVATSKA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69503639110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Novoselska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 25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22.222,82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59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UTOLICA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49979554361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Kralja Tomislava 32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340,00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60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VALENTIĆ obrt za prijevoz, </w:t>
            </w:r>
            <w:proofErr w:type="spellStart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vl</w:t>
            </w:r>
            <w:proofErr w:type="spellEnd"/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. Milan Valentić i Josip Valentić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61633774300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BANA JOSIPA JELAČIĆA 11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1.261,72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61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 xml:space="preserve">WÜRTH-HRVATSKA d.o.o. 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52641439848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Franje Lučića 32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889,31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62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ZAGREBAČKI HOLDING,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85584865987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Ulica grada Vukovara 41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135,56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63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ZAGREBŠPED,d.o.o.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02573674713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Vodovodna 20a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1.375,00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64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MARKO KOVAČIĆ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44957933038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TOMAŠA GARRIGUEA MASARYKA 90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1.800.000,00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65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TOMISLAV KOVAČIĆ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16367906738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52. SAMOSTALNOG BATALJUNA 4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4.200.000,00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66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BIOMASA GRUPA DI LEGNO E PELLET d.o.o.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76645697910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52. SAMOSTALNOG BATALJUNA 4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2.400.000,00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67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ANTUN KOVAČIĆ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77619911472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52. SAMOSTALNOG BATALJUNA 4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color w:val="000000"/>
                <w:sz w:val="14"/>
                <w:szCs w:val="14"/>
                <w:lang w:eastAsia="hr-HR"/>
              </w:rPr>
              <w:t>2.400.000,00</w:t>
            </w:r>
          </w:p>
        </w:tc>
      </w:tr>
      <w:tr w:rsidTr="00763E4D" w:rsidR="00763E4D" w:rsidRPr="00763E4D">
        <w:trPr>
          <w:trHeight w:val="43"/>
        </w:trPr>
        <w:tc>
          <w:tcPr>
            <w:tcW w:type="dxa" w:w="626"/>
            <w:tcBorders>
              <w:top w:val="nil"/>
              <w:left w:space="0" w:sz="8" w:color="000000" w:val="single"/>
              <w:bottom w:space="0" w:sz="8" w:color="000000" w:val="single"/>
              <w:right w:val="nil"/>
            </w:tcBorders>
            <w:shd w:fill="A9D08E" w:color="auto" w:val="clear"/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b/>
                <w:bCs/>
                <w:color w:val="000000"/>
                <w:sz w:val="14"/>
                <w:szCs w:val="14"/>
                <w:lang w:eastAsia="hr-HR"/>
              </w:rPr>
              <w:lastRenderedPageBreak/>
              <w:t> </w:t>
            </w:r>
          </w:p>
        </w:tc>
        <w:tc>
          <w:tcPr>
            <w:tcW w:type="dxa" w:w="422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9D08E" w:color="auto" w:val="clear"/>
            <w:noWrap/>
            <w:vAlign w:val="bottom"/>
            <w:hideMark/>
          </w:tcPr>
          <w:p w:rsidRDefault="00763E4D" w:rsidP="00763E4D" w:rsidR="00763E4D" w:rsidRPr="00763E4D">
            <w:pPr>
              <w:spacing w:after="0"/>
              <w:rPr>
                <w:rFonts w:cs="Times New Roman" w:eastAsia="Times New Roman" w:hAnsi="Calibri" w:ascii="Calibri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Times New Roman" w:eastAsia="Times New Roman" w:hAnsi="Calibri" w:ascii="Calibri"/>
                <w:color w:val="000000"/>
                <w:sz w:val="14"/>
                <w:szCs w:val="14"/>
                <w:lang w:eastAsia="hr-HR"/>
              </w:rPr>
              <w:t> </w:t>
            </w:r>
          </w:p>
        </w:tc>
        <w:tc>
          <w:tcPr>
            <w:tcW w:type="dxa" w:w="146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9D08E" w:color="auto" w:val="clear"/>
            <w:noWrap/>
            <w:vAlign w:val="bottom"/>
            <w:hideMark/>
          </w:tcPr>
          <w:p w:rsidRDefault="00763E4D" w:rsidP="00763E4D" w:rsidR="00763E4D" w:rsidRPr="00763E4D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Times New Roman" w:eastAsia="Times New Roman" w:hAnsi="Calibri" w:ascii="Calibri"/>
                <w:color w:val="000000"/>
                <w:sz w:val="14"/>
                <w:szCs w:val="14"/>
                <w:lang w:eastAsia="hr-HR"/>
              </w:rPr>
              <w:t> </w:t>
            </w:r>
          </w:p>
        </w:tc>
        <w:tc>
          <w:tcPr>
            <w:tcW w:type="dxa" w:w="29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9D08E" w:color="auto" w:val="clear"/>
            <w:noWrap/>
            <w:vAlign w:val="bottom"/>
            <w:hideMark/>
          </w:tcPr>
          <w:p w:rsidRDefault="00763E4D" w:rsidP="00763E4D" w:rsidR="00763E4D" w:rsidRPr="00763E4D">
            <w:pPr>
              <w:spacing w:after="0"/>
              <w:rPr>
                <w:rFonts w:cs="Times New Roman" w:eastAsia="Times New Roman" w:hAnsi="Calibri" w:ascii="Calibri"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Times New Roman" w:eastAsia="Times New Roman" w:hAnsi="Calibri" w:ascii="Calibri"/>
                <w:color w:val="000000"/>
                <w:sz w:val="14"/>
                <w:szCs w:val="14"/>
                <w:lang w:eastAsia="hr-HR"/>
              </w:rPr>
              <w:t> 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9D08E" w:color="auto" w:val="clear"/>
            <w:noWrap/>
            <w:vAlign w:val="center"/>
            <w:hideMark/>
          </w:tcPr>
          <w:p w:rsidRDefault="00763E4D" w:rsidP="00763E4D" w:rsidR="00763E4D" w:rsidRPr="00763E4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763E4D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20.222.779,20</w:t>
            </w:r>
          </w:p>
        </w:tc>
      </w:tr>
    </w:tbl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ind w:firstLine="720"/>
        <w:jc w:val="both"/>
        <w:rPr>
          <w:rFonts w:cs="Times New Roman" w:eastAsia="Times New Roman" w:hAnsi="Arial" w:ascii="Arial"/>
          <w:szCs w:val="20"/>
          <w:lang w:eastAsia="hr-HR"/>
        </w:rPr>
      </w:pPr>
      <w:proofErr w:type="spellStart"/>
      <w:r w:rsidRPr="00763E4D">
        <w:rPr>
          <w:rFonts w:cs="Times New Roman" w:eastAsia="Times New Roman" w:hAnsi="Arial" w:ascii="Arial"/>
          <w:b/>
          <w:szCs w:val="20"/>
          <w:lang w:eastAsia="hr-HR"/>
        </w:rPr>
        <w:t>II.</w:t>
      </w:r>
      <w:r w:rsidRPr="00763E4D">
        <w:rPr>
          <w:rFonts w:cs="Times New Roman" w:eastAsia="Times New Roman" w:hAnsi="Arial" w:ascii="Arial"/>
          <w:szCs w:val="20"/>
          <w:lang w:eastAsia="hr-HR"/>
        </w:rPr>
        <w:t>Nalaže</w:t>
      </w:r>
      <w:proofErr w:type="spellEnd"/>
      <w:r w:rsidRPr="00763E4D">
        <w:rPr>
          <w:rFonts w:cs="Times New Roman" w:eastAsia="Times New Roman" w:hAnsi="Arial" w:ascii="Arial"/>
          <w:szCs w:val="20"/>
          <w:lang w:eastAsia="hr-HR"/>
        </w:rPr>
        <w:t xml:space="preserve"> se dužniku SION GRUPA d.o.o. za proizvodnju, trgovinu i usluge iz Daruvara, 52. Samostalnog bataljuna 4, OIB 89642019586, da najkasnije u roku 8 dana od dana pravomoćnosti ovog rješenja o utvrđenim tražbinama, dostavi ovom sudu pozivom na broj ovog spisa St-1005/2016 izmijenjeni Plan restrukturiranja sukladno ovom rješenju o utvrđenim tražbinama, jer će u protivnom sud obustaviti ovaj </w:t>
      </w:r>
      <w:proofErr w:type="spellStart"/>
      <w:r w:rsidRPr="00763E4D">
        <w:rPr>
          <w:rFonts w:cs="Times New Roman" w:eastAsia="Times New Roman" w:hAnsi="Arial" w:ascii="Arial"/>
          <w:szCs w:val="20"/>
          <w:lang w:eastAsia="hr-HR"/>
        </w:rPr>
        <w:t>predstečajni</w:t>
      </w:r>
      <w:proofErr w:type="spellEnd"/>
      <w:r w:rsidRPr="00763E4D">
        <w:rPr>
          <w:rFonts w:cs="Times New Roman" w:eastAsia="Times New Roman" w:hAnsi="Arial" w:ascii="Arial"/>
          <w:szCs w:val="20"/>
          <w:lang w:eastAsia="hr-HR"/>
        </w:rPr>
        <w:t xml:space="preserve"> postupak.   </w:t>
      </w:r>
      <w:r w:rsidRPr="00763E4D">
        <w:rPr>
          <w:rFonts w:cs="Times New Roman" w:eastAsia="Times New Roman" w:hAnsi="Arial" w:ascii="Arial"/>
          <w:szCs w:val="20"/>
          <w:lang w:eastAsia="hr-HR"/>
        </w:rPr>
        <w:tab/>
      </w:r>
    </w:p>
    <w:p w:rsidRDefault="00763E4D" w:rsidP="00763E4D" w:rsidR="00763E4D" w:rsidRPr="00763E4D">
      <w:pPr>
        <w:spacing w:after="0"/>
        <w:ind w:firstLine="72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jc w:val="center"/>
        <w:rPr>
          <w:rFonts w:cs="Times New Roman" w:eastAsia="Times New Roman" w:hAnsi="Arial" w:ascii="Arial"/>
          <w:b/>
          <w:szCs w:val="20"/>
          <w:lang w:eastAsia="hr-HR"/>
        </w:rPr>
      </w:pPr>
      <w:r w:rsidRPr="00763E4D">
        <w:rPr>
          <w:rFonts w:cs="Times New Roman" w:eastAsia="Times New Roman" w:hAnsi="Arial" w:ascii="Arial"/>
          <w:b/>
          <w:szCs w:val="20"/>
          <w:lang w:eastAsia="hr-HR"/>
        </w:rPr>
        <w:t>Obrazloženje</w:t>
      </w: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ind w:firstLine="72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763E4D">
        <w:rPr>
          <w:rFonts w:cs="Times New Roman" w:eastAsia="Times New Roman" w:hAnsi="Arial" w:ascii="Arial"/>
          <w:szCs w:val="20"/>
          <w:lang w:eastAsia="hr-HR"/>
        </w:rPr>
        <w:t xml:space="preserve">Dužnik je podnio ovom sudu prijedlog za otvaranje </w:t>
      </w:r>
      <w:proofErr w:type="spellStart"/>
      <w:r w:rsidRPr="00763E4D">
        <w:rPr>
          <w:rFonts w:cs="Times New Roman" w:eastAsia="Times New Roman" w:hAnsi="Arial" w:ascii="Arial"/>
          <w:szCs w:val="20"/>
          <w:lang w:eastAsia="hr-HR"/>
        </w:rPr>
        <w:t>predstečajnog</w:t>
      </w:r>
      <w:proofErr w:type="spellEnd"/>
      <w:r w:rsidRPr="00763E4D">
        <w:rPr>
          <w:rFonts w:cs="Times New Roman" w:eastAsia="Times New Roman" w:hAnsi="Arial" w:ascii="Arial"/>
          <w:szCs w:val="20"/>
          <w:lang w:eastAsia="hr-HR"/>
        </w:rPr>
        <w:t xml:space="preserve"> postupka na temelju odredbe čl.25.st.1.Stečajnog zakona (Narodne novine broj 71/15, dalje SZ-a), nakon čega je ovaj sud donio rješenje o otvaranju </w:t>
      </w:r>
      <w:proofErr w:type="spellStart"/>
      <w:r w:rsidRPr="00763E4D">
        <w:rPr>
          <w:rFonts w:cs="Times New Roman" w:eastAsia="Times New Roman" w:hAnsi="Arial" w:ascii="Arial"/>
          <w:szCs w:val="20"/>
          <w:lang w:eastAsia="hr-HR"/>
        </w:rPr>
        <w:t>predstečajnog</w:t>
      </w:r>
      <w:proofErr w:type="spellEnd"/>
      <w:r w:rsidRPr="00763E4D">
        <w:rPr>
          <w:rFonts w:cs="Times New Roman" w:eastAsia="Times New Roman" w:hAnsi="Arial" w:ascii="Arial"/>
          <w:szCs w:val="20"/>
          <w:lang w:eastAsia="hr-HR"/>
        </w:rPr>
        <w:t xml:space="preserve"> postupka, kojim je između ostalog imenovao povjerenika i odredio ročište radi ispitivanja tražbina dana 06. rujna 2016. godine u 09,00 sati. </w:t>
      </w:r>
    </w:p>
    <w:p w:rsidRDefault="00763E4D" w:rsidP="00763E4D" w:rsidR="00763E4D" w:rsidRPr="00763E4D">
      <w:pPr>
        <w:spacing w:after="0"/>
        <w:ind w:firstLine="72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763E4D">
        <w:rPr>
          <w:rFonts w:cs="Times New Roman" w:eastAsia="Times New Roman" w:hAnsi="Arial" w:ascii="Arial"/>
          <w:szCs w:val="20"/>
          <w:lang w:eastAsia="hr-HR"/>
        </w:rPr>
        <w:t>Financijska agencija dostavila je u pisanom obliku svu propisanu dokumentaciju koja je objavljena na e-oglasnoj ploči suda.</w:t>
      </w:r>
    </w:p>
    <w:p w:rsidRDefault="00763E4D" w:rsidP="00763E4D" w:rsidR="00763E4D" w:rsidRPr="00763E4D">
      <w:pPr>
        <w:spacing w:after="0"/>
        <w:ind w:firstLine="72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763E4D">
        <w:rPr>
          <w:rFonts w:cs="Times New Roman" w:eastAsia="Times New Roman" w:hAnsi="Arial" w:ascii="Arial"/>
          <w:szCs w:val="20"/>
          <w:lang w:eastAsia="hr-HR"/>
        </w:rPr>
        <w:t xml:space="preserve">Na temelju te dokumentacije koju je dostavila FINA, te rezultata ispitnog ročišta od 06. rujna 2016. godine sud je sastavio Tablicu ispitanih tražbina sukladno čl.49.st.1.SZ-a, a na temelju koje je donijeto ovo rješenje temeljem čl.50.st.1.SZ-a, a kojim rješenjem je odlučeno u kojem su iznosu pojedine tražbine vjerovnika utvrđene osnovanim. </w:t>
      </w:r>
    </w:p>
    <w:p w:rsidRDefault="00763E4D" w:rsidP="00763E4D" w:rsidR="00763E4D" w:rsidRPr="00763E4D">
      <w:pPr>
        <w:spacing w:after="0"/>
        <w:ind w:firstLine="72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763E4D">
        <w:rPr>
          <w:rFonts w:cs="Times New Roman" w:eastAsia="Times New Roman" w:hAnsi="Arial" w:ascii="Arial"/>
          <w:szCs w:val="20"/>
          <w:lang w:eastAsia="hr-HR"/>
        </w:rPr>
        <w:t>Tražbine prijavljene u propisanom roku smatraju se utvrđenima, jer ih nije osporio dužnik, ni povjerenik, a niti itko od vjerovnika, zbog čega je odlučeno kao u točki I. izreke ovog rješenja sukladno čl.47.SZ-a.</w:t>
      </w:r>
    </w:p>
    <w:p w:rsidRDefault="00763E4D" w:rsidP="00763E4D" w:rsidR="00763E4D" w:rsidRPr="00763E4D">
      <w:pPr>
        <w:spacing w:after="0"/>
        <w:ind w:firstLine="72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763E4D">
        <w:rPr>
          <w:rFonts w:cs="Times New Roman" w:eastAsia="Times New Roman" w:hAnsi="Arial" w:ascii="Arial"/>
          <w:szCs w:val="20"/>
          <w:lang w:eastAsia="hr-HR"/>
        </w:rPr>
        <w:t xml:space="preserve">Kako Plan restrukturiranja koji se nalazi u spisu ne obuhvaća sve utvrđene tražbine, temeljem čl.52.st.1.SZ-a naloženo je dužniku da najkasnije u roku od 8 dana od dana pravomoćnosti ovog rješenja o utvrđenim tražbinama dostavi sudu izmijenjeni Plan restrukturiranja koji će se objaviti na mrežnoj stranici e-oglasna ploča sudova u roku od tri dana od dana primitka istog. Ako dužnik ne dostavi Plan restrukturiranja u navedenom roku sud će obustaviti postupak, a sve to sukladno čl.52.st.1., st.2. i st.3.Sz-a, zbog čega je odlučeno kao u točki II. izreke ovog rješenja.   </w:t>
      </w: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763E4D">
        <w:rPr>
          <w:rFonts w:cs="Times New Roman" w:eastAsia="Times New Roman" w:hAnsi="Arial" w:ascii="Arial"/>
          <w:szCs w:val="20"/>
          <w:lang w:eastAsia="hr-HR"/>
        </w:rPr>
        <w:t xml:space="preserve"> </w:t>
      </w:r>
    </w:p>
    <w:p w:rsidRDefault="00763E4D" w:rsidP="00763E4D" w:rsidR="00763E4D" w:rsidRPr="00763E4D">
      <w:pPr>
        <w:spacing w:after="0"/>
        <w:ind w:firstLine="72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763E4D">
        <w:rPr>
          <w:rFonts w:cs="Times New Roman" w:eastAsia="Times New Roman" w:hAnsi="Arial" w:ascii="Arial"/>
          <w:szCs w:val="20"/>
          <w:lang w:eastAsia="hr-HR"/>
        </w:rPr>
        <w:t>U Bjelovaru, 06. rujna 2016. godine</w:t>
      </w:r>
    </w:p>
    <w:p w:rsidRDefault="00763E4D" w:rsidP="00763E4D" w:rsidR="00763E4D" w:rsidRPr="00763E4D">
      <w:pPr>
        <w:spacing w:after="0"/>
        <w:ind w:firstLine="72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ind w:firstLine="72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763E4D">
        <w:rPr>
          <w:rFonts w:cs="Times New Roman" w:eastAsia="Times New Roman" w:hAnsi="Arial" w:ascii="Arial"/>
          <w:szCs w:val="20"/>
          <w:lang w:eastAsia="hr-HR"/>
        </w:rPr>
        <w:tab/>
      </w:r>
      <w:r w:rsidRPr="00763E4D">
        <w:rPr>
          <w:rFonts w:cs="Times New Roman" w:eastAsia="Times New Roman" w:hAnsi="Arial" w:ascii="Arial"/>
          <w:szCs w:val="20"/>
          <w:lang w:eastAsia="hr-HR"/>
        </w:rPr>
        <w:tab/>
      </w:r>
      <w:r w:rsidRPr="00763E4D">
        <w:rPr>
          <w:rFonts w:cs="Times New Roman" w:eastAsia="Times New Roman" w:hAnsi="Arial" w:ascii="Arial"/>
          <w:szCs w:val="20"/>
          <w:lang w:eastAsia="hr-HR"/>
        </w:rPr>
        <w:tab/>
      </w:r>
      <w:r w:rsidRPr="00763E4D">
        <w:rPr>
          <w:rFonts w:cs="Times New Roman" w:eastAsia="Times New Roman" w:hAnsi="Arial" w:ascii="Arial"/>
          <w:szCs w:val="20"/>
          <w:lang w:eastAsia="hr-HR"/>
        </w:rPr>
        <w:tab/>
      </w:r>
      <w:r w:rsidRPr="00763E4D">
        <w:rPr>
          <w:rFonts w:cs="Times New Roman" w:eastAsia="Times New Roman" w:hAnsi="Arial" w:ascii="Arial"/>
          <w:szCs w:val="20"/>
          <w:lang w:eastAsia="hr-HR"/>
        </w:rPr>
        <w:tab/>
      </w:r>
      <w:r w:rsidRPr="00763E4D">
        <w:rPr>
          <w:rFonts w:cs="Times New Roman" w:eastAsia="Times New Roman" w:hAnsi="Arial" w:ascii="Arial"/>
          <w:szCs w:val="20"/>
          <w:lang w:eastAsia="hr-HR"/>
        </w:rPr>
        <w:tab/>
      </w:r>
      <w:r w:rsidRPr="00763E4D">
        <w:rPr>
          <w:rFonts w:cs="Times New Roman" w:eastAsia="Times New Roman" w:hAnsi="Arial" w:ascii="Arial"/>
          <w:szCs w:val="20"/>
          <w:lang w:eastAsia="hr-HR"/>
        </w:rPr>
        <w:tab/>
        <w:t xml:space="preserve">    STEČAJNI   SUDAC</w:t>
      </w:r>
    </w:p>
    <w:p w:rsidRDefault="00763E4D" w:rsidP="00763E4D" w:rsidR="00763E4D" w:rsidRPr="00763E4D">
      <w:pPr>
        <w:spacing w:after="0"/>
        <w:ind w:firstLine="72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ind w:firstLine="72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763E4D">
        <w:rPr>
          <w:rFonts w:cs="Times New Roman" w:eastAsia="Times New Roman" w:hAnsi="Arial" w:ascii="Arial"/>
          <w:szCs w:val="20"/>
          <w:lang w:eastAsia="hr-HR"/>
        </w:rPr>
        <w:tab/>
      </w:r>
      <w:r w:rsidRPr="00763E4D">
        <w:rPr>
          <w:rFonts w:cs="Times New Roman" w:eastAsia="Times New Roman" w:hAnsi="Arial" w:ascii="Arial"/>
          <w:szCs w:val="20"/>
          <w:lang w:eastAsia="hr-HR"/>
        </w:rPr>
        <w:tab/>
      </w:r>
      <w:r w:rsidRPr="00763E4D">
        <w:rPr>
          <w:rFonts w:cs="Times New Roman" w:eastAsia="Times New Roman" w:hAnsi="Arial" w:ascii="Arial"/>
          <w:szCs w:val="20"/>
          <w:lang w:eastAsia="hr-HR"/>
        </w:rPr>
        <w:tab/>
      </w:r>
      <w:r w:rsidRPr="00763E4D">
        <w:rPr>
          <w:rFonts w:cs="Times New Roman" w:eastAsia="Times New Roman" w:hAnsi="Arial" w:ascii="Arial"/>
          <w:szCs w:val="20"/>
          <w:lang w:eastAsia="hr-HR"/>
        </w:rPr>
        <w:tab/>
      </w:r>
      <w:r w:rsidRPr="00763E4D">
        <w:rPr>
          <w:rFonts w:cs="Times New Roman" w:eastAsia="Times New Roman" w:hAnsi="Arial" w:ascii="Arial"/>
          <w:szCs w:val="20"/>
          <w:lang w:eastAsia="hr-HR"/>
        </w:rPr>
        <w:tab/>
      </w:r>
      <w:r w:rsidRPr="00763E4D">
        <w:rPr>
          <w:rFonts w:cs="Times New Roman" w:eastAsia="Times New Roman" w:hAnsi="Arial" w:ascii="Arial"/>
          <w:szCs w:val="20"/>
          <w:lang w:eastAsia="hr-HR"/>
        </w:rPr>
        <w:tab/>
      </w:r>
      <w:r w:rsidRPr="00763E4D">
        <w:rPr>
          <w:rFonts w:cs="Times New Roman" w:eastAsia="Times New Roman" w:hAnsi="Arial" w:ascii="Arial"/>
          <w:szCs w:val="20"/>
          <w:lang w:eastAsia="hr-HR"/>
        </w:rPr>
        <w:tab/>
        <w:t xml:space="preserve">   TOMISLAV MRAZOVIĆ</w:t>
      </w:r>
    </w:p>
    <w:p w:rsidRDefault="00763E4D" w:rsidP="00763E4D" w:rsidR="00763E4D" w:rsidRPr="00763E4D">
      <w:pPr>
        <w:spacing w:after="0"/>
        <w:ind w:firstLine="72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ind w:firstLine="72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ind w:firstLine="72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763E4D">
        <w:rPr>
          <w:rFonts w:cs="Times New Roman" w:eastAsia="Times New Roman" w:hAnsi="Arial" w:ascii="Arial"/>
          <w:szCs w:val="20"/>
          <w:lang w:eastAsia="hr-HR"/>
        </w:rPr>
        <w:t xml:space="preserve">POUKA O PRAVNOM LIJEKU:Protiv ovog rješenja pravo na žalbu ima dužnik i svaki vjerovnik u dijelu koji se odnosi na njegovu prijavljenu tražbinu i tražbinu koju je osporio (čl.51.st.1.SZ-a), u roku od 8 dana od isteka osmog dana od dana objave </w:t>
      </w:r>
      <w:r w:rsidRPr="00763E4D">
        <w:rPr>
          <w:rFonts w:cs="Times New Roman" w:eastAsia="Times New Roman" w:hAnsi="Arial" w:ascii="Arial"/>
          <w:szCs w:val="20"/>
          <w:lang w:eastAsia="hr-HR"/>
        </w:rPr>
        <w:lastRenderedPageBreak/>
        <w:t xml:space="preserve">ovog rješenja na mrežnoj stranici e-oglasna ploča. Žalba se ulaže u tri primjerka putem ovog suda, a o žalbi odlučuje Visoki trgovački sud Republike Hrvatske. </w:t>
      </w: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763E4D" w:rsidP="00763E4D" w:rsidR="00763E4D" w:rsidRPr="00763E4D">
      <w:pPr>
        <w:spacing w:after="0"/>
        <w:ind w:firstLine="72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763E4D">
        <w:rPr>
          <w:rFonts w:cs="Times New Roman" w:eastAsia="Times New Roman" w:hAnsi="Arial" w:ascii="Arial"/>
          <w:szCs w:val="20"/>
          <w:lang w:eastAsia="hr-HR"/>
        </w:rPr>
        <w:tab/>
      </w:r>
      <w:r w:rsidRPr="00763E4D">
        <w:rPr>
          <w:rFonts w:cs="Times New Roman" w:eastAsia="Times New Roman" w:hAnsi="Arial" w:ascii="Arial"/>
          <w:szCs w:val="20"/>
          <w:lang w:eastAsia="hr-HR"/>
        </w:rPr>
        <w:tab/>
      </w:r>
      <w:r w:rsidRPr="00763E4D">
        <w:rPr>
          <w:rFonts w:cs="Times New Roman" w:eastAsia="Times New Roman" w:hAnsi="Arial" w:ascii="Arial"/>
          <w:szCs w:val="20"/>
          <w:lang w:eastAsia="hr-HR"/>
        </w:rPr>
        <w:tab/>
      </w:r>
      <w:r w:rsidRPr="00763E4D">
        <w:rPr>
          <w:rFonts w:cs="Times New Roman" w:eastAsia="Times New Roman" w:hAnsi="Arial" w:ascii="Arial"/>
          <w:szCs w:val="20"/>
          <w:lang w:eastAsia="hr-HR"/>
        </w:rPr>
        <w:tab/>
      </w:r>
      <w:r w:rsidRPr="00763E4D">
        <w:rPr>
          <w:rFonts w:cs="Times New Roman" w:eastAsia="Times New Roman" w:hAnsi="Arial" w:ascii="Arial"/>
          <w:szCs w:val="20"/>
          <w:lang w:eastAsia="hr-HR"/>
        </w:rPr>
        <w:tab/>
      </w:r>
      <w:r w:rsidRPr="00763E4D">
        <w:rPr>
          <w:rFonts w:cs="Times New Roman" w:eastAsia="Times New Roman" w:hAnsi="Arial" w:ascii="Arial"/>
          <w:szCs w:val="20"/>
          <w:lang w:eastAsia="hr-HR"/>
        </w:rPr>
        <w:tab/>
      </w:r>
      <w:r w:rsidRPr="00763E4D">
        <w:rPr>
          <w:rFonts w:cs="Times New Roman" w:eastAsia="Times New Roman" w:hAnsi="Arial" w:ascii="Arial"/>
          <w:szCs w:val="20"/>
          <w:lang w:eastAsia="hr-HR"/>
        </w:rPr>
        <w:tab/>
        <w:t xml:space="preserve">   </w:t>
      </w: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  <w:proofErr w:type="spellStart"/>
      <w:r w:rsidRPr="00763E4D">
        <w:rPr>
          <w:rFonts w:cs="Times New Roman" w:eastAsia="Times New Roman" w:hAnsi="Arial" w:ascii="Arial"/>
          <w:szCs w:val="20"/>
          <w:lang w:eastAsia="hr-HR"/>
        </w:rPr>
        <w:t>Rj</w:t>
      </w:r>
      <w:proofErr w:type="spellEnd"/>
      <w:r w:rsidRPr="00763E4D">
        <w:rPr>
          <w:rFonts w:cs="Times New Roman" w:eastAsia="Times New Roman" w:hAnsi="Arial" w:ascii="Arial"/>
          <w:szCs w:val="20"/>
          <w:lang w:eastAsia="hr-HR"/>
        </w:rPr>
        <w:t>.</w:t>
      </w: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763E4D">
        <w:rPr>
          <w:rFonts w:cs="Times New Roman" w:eastAsia="Times New Roman" w:hAnsi="Arial" w:ascii="Arial"/>
          <w:szCs w:val="20"/>
          <w:lang w:eastAsia="hr-HR"/>
        </w:rPr>
        <w:t>Dna: predlagatelju-dužniku SION GRUPA d.o.o. Daruvar putem e-oglasne ploče suda</w:t>
      </w: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763E4D">
        <w:rPr>
          <w:rFonts w:cs="Times New Roman" w:eastAsia="Times New Roman" w:hAnsi="Arial" w:ascii="Arial"/>
          <w:szCs w:val="20"/>
          <w:lang w:eastAsia="hr-HR"/>
        </w:rPr>
        <w:t xml:space="preserve">         Povjereniku Branku </w:t>
      </w:r>
      <w:proofErr w:type="spellStart"/>
      <w:r w:rsidRPr="00763E4D">
        <w:rPr>
          <w:rFonts w:cs="Times New Roman" w:eastAsia="Times New Roman" w:hAnsi="Arial" w:ascii="Arial"/>
          <w:szCs w:val="20"/>
          <w:lang w:eastAsia="hr-HR"/>
        </w:rPr>
        <w:t>Smrtić</w:t>
      </w:r>
      <w:proofErr w:type="spellEnd"/>
      <w:r w:rsidRPr="00763E4D">
        <w:rPr>
          <w:rFonts w:cs="Times New Roman" w:eastAsia="Times New Roman" w:hAnsi="Arial" w:ascii="Arial"/>
          <w:szCs w:val="20"/>
          <w:lang w:eastAsia="hr-HR"/>
        </w:rPr>
        <w:t xml:space="preserve"> putem e-oglasne ploče suda</w:t>
      </w: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763E4D">
        <w:rPr>
          <w:rFonts w:cs="Times New Roman" w:eastAsia="Times New Roman" w:hAnsi="Arial" w:ascii="Arial"/>
          <w:szCs w:val="20"/>
          <w:lang w:eastAsia="hr-HR"/>
        </w:rPr>
        <w:t xml:space="preserve">         ŽDO u Bjelovaru putem e-oglasne ploče suda</w:t>
      </w: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763E4D">
        <w:rPr>
          <w:rFonts w:cs="Times New Roman" w:eastAsia="Times New Roman" w:hAnsi="Arial" w:ascii="Arial"/>
          <w:szCs w:val="20"/>
          <w:lang w:eastAsia="hr-HR"/>
        </w:rPr>
        <w:t xml:space="preserve">         svim vjerovnicima putem e-oglasne ploče suda</w:t>
      </w: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  <w:proofErr w:type="spellStart"/>
      <w:r w:rsidRPr="00763E4D">
        <w:rPr>
          <w:rFonts w:cs="Times New Roman" w:eastAsia="Times New Roman" w:hAnsi="Arial" w:ascii="Arial"/>
          <w:szCs w:val="20"/>
          <w:lang w:eastAsia="hr-HR"/>
        </w:rPr>
        <w:t>Sc.pravomoćnost</w:t>
      </w:r>
      <w:proofErr w:type="spellEnd"/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  <w:r w:rsidRPr="00763E4D">
        <w:rPr>
          <w:rFonts w:cs="Times New Roman" w:eastAsia="Times New Roman" w:hAnsi="Arial" w:ascii="Arial"/>
          <w:szCs w:val="20"/>
          <w:lang w:eastAsia="hr-HR"/>
        </w:rPr>
        <w:t>Bj.06.09.2016.g.</w:t>
      </w:r>
    </w:p>
    <w:p w:rsidRDefault="00763E4D" w:rsidP="00763E4D" w:rsidR="00763E4D" w:rsidRPr="00763E4D">
      <w:pPr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3E4D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A2A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698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St-1005/2016-14</izvorni_sadrzaj>
    <derivirana_varijabla naziv="DomainObject.Oznaka_1">St-1005/2016-14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SION GRUPA d.o.o. za proizvodnju, trgovinu i usluge</izvorni_sadrzaj>
    <derivirana_varijabla naziv="DomainObject.Predmet.StrankaFormated_1">  SION GRUPA d.o.o. za proizvodnju, trgovinu i usluge</derivirana_varijabla>
  </DomainObject.Predmet.StrankaFormated>
  <DomainObject.Predmet.StrankaFormatedOIB>
    <izvorni_sadrzaj>  SION GRUPA d.o.o. za proizvodnju, trgovinu i usluge, OIB 89642019586</izvorni_sadrzaj>
    <derivirana_varijabla naziv="DomainObject.Predmet.StrankaFormatedOIB_1">  SION GRUPA d.o.o. za proizvodnju, trgovinu i usluge, OIB 89642019586</derivirana_varijabla>
  </DomainObject.Predmet.StrankaFormatedOIB>
  <DomainObject.Predmet.StrankaFormatedWithAdress>
    <izvorni_sadrzaj> SION GRUPA d.o.o. za proizvodnju, trgovinu i usluge, 52.Samostalnog bataljuna 4, 43500 Daruvar</izvorni_sadrzaj>
    <derivirana_varijabla naziv="DomainObject.Predmet.StrankaFormatedWithAdress_1"> SION GRUPA d.o.o. za proizvodnju, trgovinu i usluge, 52.Samostalnog bataljuna 4, 43500 Daruvar</derivirana_varijabla>
  </DomainObject.Predmet.StrankaFormatedWithAdress>
  <DomainObject.Predmet.StrankaFormatedWithAdressOIB>
    <izvorni_sadrzaj> SION GRUPA d.o.o. za proizvodnju, trgovinu i usluge, OIB 89642019586, 52.Samostalnog bataljuna 4, 43500 Daruvar</izvorni_sadrzaj>
    <derivirana_varijabla naziv="DomainObject.Predmet.StrankaFormatedWithAdressOIB_1"> SION GRUPA d.o.o. za proizvodnju, trgovinu i usluge, OIB 89642019586, 52.Samostalnog bataljuna 4, 43500 Daruvar</derivirana_varijabla>
  </DomainObject.Predmet.StrankaFormatedWithAdressOIB>
  <DomainObject.Predmet.StrankaWithAdress>
    <izvorni_sadrzaj>SION GRUPA d.o.o. za proizvodnju, trgovinu i usluge 52.Samostalnog bataljuna 4,43500 Daruvar</izvorni_sadrzaj>
    <derivirana_varijabla naziv="DomainObject.Predmet.StrankaWithAdress_1">SION GRUPA d.o.o. za proizvodnju, trgovinu i usluge 52.Samostalnog bataljuna 4,43500 Daruvar</derivirana_varijabla>
  </DomainObject.Predmet.StrankaWithAdress>
  <DomainObject.Predmet.StrankaWithAdressOIB>
    <izvorni_sadrzaj>SION GRUPA d.o.o. za proizvodnju, trgovinu i usluge, OIB 89642019586, 52.Samostalnog bataljuna 4,43500 Daruvar</izvorni_sadrzaj>
    <derivirana_varijabla naziv="DomainObject.Predmet.StrankaWithAdressOIB_1">SION GRUPA d.o.o. za proizvodnju, trgovinu i usluge, OIB 89642019586, 52.Samostalnog bataljuna 4,43500 Daruvar</derivirana_varijabla>
  </DomainObject.Predmet.StrankaWithAdressOIB>
  <DomainObject.Predmet.StrankaNazivFormated>
    <izvorni_sadrzaj>SION GRUPA d.o.o. za proizvodnju, trgovinu i usluge</izvorni_sadrzaj>
    <derivirana_varijabla naziv="DomainObject.Predmet.StrankaNazivFormated_1">SION GRUPA d.o.o. za proizvodnju, trgovinu i usluge</derivirana_varijabla>
  </DomainObject.Predmet.StrankaNazivFormated>
  <DomainObject.Predmet.StrankaNazivFormatedOIB>
    <izvorni_sadrzaj>SION GRUPA d.o.o. za proizvodnju, trgovinu i usluge, OIB 89642019586</izvorni_sadrzaj>
    <derivirana_varijabla naziv="DomainObject.Predmet.StrankaNazivFormatedOIB_1">SION GRUPA d.o.o. za proizvodnju, trgovinu i usluge, OIB 89642019586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SION GRUPA d.o.o. za proizvodnju, trgovinu i usluge</item>
    </izvorni_sadrzaj>
    <derivirana_varijabla naziv="DomainObject.Predmet.StrankaListFormated_1">
      <item>SION GRUPA d.o.o. za proizvodnju, trgovinu i usluge</item>
    </derivirana_varijabla>
  </DomainObject.Predmet.StrankaListFormated>
  <DomainObject.Predmet.StrankaListFormatedOIB>
    <izvorni_sadrzaj>
      <item>SION GRUPA d.o.o. za proizvodnju, trgovinu i usluge, OIB 89642019586</item>
    </izvorni_sadrzaj>
    <derivirana_varijabla naziv="DomainObject.Predmet.StrankaListFormatedOIB_1">
      <item>SION GRUPA d.o.o. za proizvodnju, trgovinu i usluge, OIB 89642019586</item>
    </derivirana_varijabla>
  </DomainObject.Predmet.StrankaListFormatedOIB>
  <DomainObject.Predmet.StrankaListFormatedWithAdress>
    <izvorni_sadrzaj>
      <item>SION GRUPA d.o.o. za proizvodnju, trgovinu i usluge, 52.Samostalnog bataljuna 4, 43500 Daruvar</item>
    </izvorni_sadrzaj>
    <derivirana_varijabla naziv="DomainObject.Predmet.StrankaListFormatedWithAdress_1">
      <item>SION GRUPA d.o.o. za proizvodnju, trgovinu i usluge, 52.Samostalnog bataljuna 4, 43500 Daruvar</item>
    </derivirana_varijabla>
  </DomainObject.Predmet.StrankaListFormatedWithAdress>
  <DomainObject.Predmet.StrankaListFormatedWithAdressOIB>
    <izvorni_sadrzaj>
      <item>SION GRUPA d.o.o. za proizvodnju, trgovinu i usluge, OIB 89642019586, 52.Samostalnog bataljuna 4, 43500 Daruvar</item>
    </izvorni_sadrzaj>
    <derivirana_varijabla naziv="DomainObject.Predmet.StrankaListFormatedWithAdressOIB_1">
      <item>SION GRUPA d.o.o. za proizvodnju, trgovinu i usluge, OIB 89642019586, 52.Samostalnog bataljuna 4, 43500 Daruvar</item>
    </derivirana_varijabla>
  </DomainObject.Predmet.StrankaListFormatedWithAdressOIB>
  <DomainObject.Predmet.StrankaListNazivFormated>
    <izvorni_sadrzaj>
      <item>SION GRUPA d.o.o. za proizvodnju, trgovinu i usluge</item>
    </izvorni_sadrzaj>
    <derivirana_varijabla naziv="DomainObject.Predmet.StrankaListNazivFormated_1">
      <item>SION GRUPA d.o.o. za proizvodnju, trgovinu i usluge</item>
    </derivirana_varijabla>
  </DomainObject.Predmet.StrankaListNazivFormated>
  <DomainObject.Predmet.StrankaListNazivFormatedOIB>
    <izvorni_sadrzaj>
      <item>SION GRUPA d.o.o. za proizvodnju, trgovinu i usluge, OIB 89642019586</item>
    </izvorni_sadrzaj>
    <derivirana_varijabla naziv="DomainObject.Predmet.StrankaListNazivFormatedOIB_1">
      <item>SION GRUPA d.o.o. za proizvodnju, trgovinu i usluge, OIB 89642019586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St-1005/2016-14</izvorni_sadrzaj>
    <derivirana_varijabla naziv="DomainObject.PoslovniBrojDokumenta_1">St-1005/2016-14</derivirana_varijabla>
  </DomainObject.PoslovniBrojDokumenta>
  <DomainObject.Predmet.StrankaIDrugi>
    <izvorni_sadrzaj>SION GRUPA d.o.o. za proizvodnju, trgovinu i usluge</izvorni_sadrzaj>
    <derivirana_varijabla naziv="DomainObject.Predmet.StrankaIDrugi_1">SION GRUPA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SION GRUPA d.o.o. za proizvodnju, trgovinu i usluge, OIB 89642019586, 52.Samostalnog bataljuna 4, 43500 Daruvar</izvorni_sadrzaj>
    <derivirana_varijabla naziv="DomainObject.Predmet.StrankaIDrugiAdressOIB_1">SION GRUPA d.o.o. za proizvodnju, trgovinu i usluge, OIB 89642019586, 52.Samostalnog bataljuna 4, 43500 Daruvar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SION GRUPA d.o.o. za proizvodnju, trgovinu i usluge</item>
    </izvorni_sadrzaj>
    <derivirana_varijabla naziv="DomainObject.Predmet.SudioniciListNaziv_1">
      <item>SION GRUPA d.o.o. za proizvodnju, trgovinu i usluge</item>
    </derivirana_varijabla>
  </DomainObject.Predmet.SudioniciListNaziv>
  <DomainObject.Predmet.SudioniciListAdressOIB>
    <izvorni_sadrzaj>
      <item>SION GRUPA d.o.o. za proizvodnju, trgovinu i usluge, OIB 89642019586, 52.Samostalnog bataljuna 4,43500 Daruvar</item>
    </izvorni_sadrzaj>
    <derivirana_varijabla naziv="DomainObject.Predmet.SudioniciListAdressOIB_1">
      <item>SION GRUPA d.o.o. za proizvodnju, trgovinu i usluge, OIB 89642019586, 52.Samostalnog bataljuna 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881167-6A3E-4D10-9B4C-AA79CEA9C3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1187</properties:Words>
  <properties:Characters>7047</properties:Characters>
  <properties:Lines>451</properties:Lines>
  <properties:Paragraphs>365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2016-09-07T07:52:00Z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St-1005/2016-14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