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3e94" w14:paraId="78a3e94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C36C8A">
        <w:t>1705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C36C8A">
        <w:t xml:space="preserve">SALSA I SALSA j.d.o.o., za usluge, Zagreb, Donji Pustodol 21, OIB: 74728636975, MBS: </w:t>
      </w:r>
      <w:r w:rsidR="00C36C8A" w:rsidRPr="000215A5">
        <w:t>080904269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C36C8A">
        <w:t>37.584,99 kn</w:t>
      </w:r>
      <w:r>
        <w:t>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D5514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D55141">
        <w:t>,v.r.</w:t>
      </w:r>
    </w:p>
    <w:p w:rsidRDefault="00D55141" w:rsidP="00D338FD" w:rsidR="00D55141">
      <w:pPr>
        <w:pStyle w:val="Uvuenotijeloteksta"/>
        <w:ind w:firstLine="141" w:left="1983"/>
        <w:jc w:val="right"/>
      </w:pPr>
      <w:r>
        <w:t>Za točnost otpravka</w:t>
      </w:r>
    </w:p>
    <w:p w:rsidRDefault="00D55141" w:rsidP="00D55141" w:rsidR="00E36CF7" w:rsidRPr="00284046">
      <w:pPr>
        <w:pStyle w:val="Bezproreda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CA2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36C8A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48.St-1705</w:t>
        </w:r>
        <w:r w:rsidR="005116D8" w:rsidRPr="005116D8">
          <w:rPr>
            <w:rFonts w:hAnsi="Times New Roman" w:ascii="Times New Roman"/>
          </w:rPr>
          <w:t>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36195"/>
    <w:rsid w:val="0005464D"/>
    <w:rsid w:val="0009048E"/>
    <w:rsid w:val="001F087F"/>
    <w:rsid w:val="00286EC9"/>
    <w:rsid w:val="002A7EFC"/>
    <w:rsid w:val="00301F07"/>
    <w:rsid w:val="003625C7"/>
    <w:rsid w:val="00470706"/>
    <w:rsid w:val="005116D8"/>
    <w:rsid w:val="005F4A7A"/>
    <w:rsid w:val="00626CA2"/>
    <w:rsid w:val="00630FB3"/>
    <w:rsid w:val="00660D39"/>
    <w:rsid w:val="0067336B"/>
    <w:rsid w:val="00676C72"/>
    <w:rsid w:val="00696A1C"/>
    <w:rsid w:val="00702EE0"/>
    <w:rsid w:val="00786A29"/>
    <w:rsid w:val="00954F3A"/>
    <w:rsid w:val="009F16E5"/>
    <w:rsid w:val="00A20CCF"/>
    <w:rsid w:val="00A65173"/>
    <w:rsid w:val="00C36C8A"/>
    <w:rsid w:val="00C9351C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St-1705/2017</izvorni_sadrzaj>
    <derivirana_varijabla naziv="DomainObject.Predmet.OznakaBroj_1">St-1705/2017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Salsa i Salsa j.d.o.o. za usluge</izvorni_sadrzaj>
    <derivirana_varijabla naziv="DomainObject.Predmet.ProtustrankaFormated_1">  Salsa i Salsa j.d.o.o. za usluge</derivirana_varijabla>
  </DomainObject.Predmet.ProtustrankaFormated>
  <DomainObject.Predmet.ProtustrankaFormatedOIB>
    <izvorni_sadrzaj>  Salsa i Salsa j.d.o.o. za usluge, OIB 74728636975</izvorni_sadrzaj>
    <derivirana_varijabla naziv="DomainObject.Predmet.ProtustrankaFormatedOIB_1">  Salsa i Salsa j.d.o.o. za usluge, OIB 74728636975</derivirana_varijabla>
  </DomainObject.Predmet.ProtustrankaFormatedOIB>
  <DomainObject.Predmet.ProtustrankaFormatedWithAdress>
    <izvorni_sadrzaj> Salsa i Salsa j.d.o.o. za usluge, Donji Pustodol 21, 10000 Zagreb</izvorni_sadrzaj>
    <derivirana_varijabla naziv="DomainObject.Predmet.ProtustrankaFormatedWithAdress_1"> Salsa i Salsa j.d.o.o. za usluge, Donji Pustodol 21, 10000 Zagreb</derivirana_varijabla>
  </DomainObject.Predmet.ProtustrankaFormatedWithAdress>
  <DomainObject.Predmet.ProtustrankaFormatedWithAdressOIB>
    <izvorni_sadrzaj> Salsa i Salsa j.d.o.o. za usluge, OIB 74728636975, Donji Pustodol 21, 10000 Zagreb</izvorni_sadrzaj>
    <derivirana_varijabla naziv="DomainObject.Predmet.ProtustrankaFormatedWithAdressOIB_1"> Salsa i Salsa j.d.o.o. za usluge, OIB 74728636975, Donji Pustodol 21, 10000 Zagreb</derivirana_varijabla>
  </DomainObject.Predmet.ProtustrankaFormatedWithAdressOIB>
  <DomainObject.Predmet.ProtustrankaWithAdress>
    <izvorni_sadrzaj>Salsa i Salsa j.d.o.o. za usluge Donji Pustodol 21, 10000 Zagreb</izvorni_sadrzaj>
    <derivirana_varijabla naziv="DomainObject.Predmet.ProtustrankaWithAdress_1">Salsa i Salsa j.d.o.o. za usluge Donji Pustodol 21, 10000 Zagreb</derivirana_varijabla>
  </DomainObject.Predmet.ProtustrankaWithAdress>
  <DomainObject.Predmet.ProtustrankaWithAdressOIB>
    <izvorni_sadrzaj>Salsa i Salsa j.d.o.o. za usluge, OIB 74728636975, Donji Pustodol 21, 10000 Zagreb</izvorni_sadrzaj>
    <derivirana_varijabla naziv="DomainObject.Predmet.ProtustrankaWithAdressOIB_1">Salsa i Salsa j.d.o.o. za usluge, OIB 74728636975, Donji Pustodol 21, 10000 Zagreb</derivirana_varijabla>
  </DomainObject.Predmet.ProtustrankaWithAdressOIB>
  <DomainObject.Predmet.ProtustrankaNazivFormated>
    <izvorni_sadrzaj>Salsa i Salsa j.d.o.o. za usluge</izvorni_sadrzaj>
    <derivirana_varijabla naziv="DomainObject.Predmet.ProtustrankaNazivFormated_1">Salsa i Salsa j.d.o.o. za usluge</derivirana_varijabla>
  </DomainObject.Predmet.ProtustrankaNazivFormated>
  <DomainObject.Predmet.ProtustrankaNazivFormatedOIB>
    <izvorni_sadrzaj>Salsa i Salsa j.d.o.o. za usluge, OIB 74728636975</izvorni_sadrzaj>
    <derivirana_varijabla naziv="DomainObject.Predmet.ProtustrankaNazivFormatedOIB_1">Salsa i Salsa j.d.o.o. za usluge, OIB 74728636975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Salsa i Salsa j.d.o.o. za usluge</item>
    </izvorni_sadrzaj>
    <derivirana_varijabla naziv="DomainObject.Predmet.ProtuStrankaListFormated_1">
      <item>Salsa i Salsa j.d.o.o. za usluge</item>
    </derivirana_varijabla>
  </DomainObject.Predmet.ProtuStrankaListFormated>
  <DomainObject.Predmet.ProtuStrankaListFormatedOIB>
    <izvorni_sadrzaj>
      <item>Salsa i Salsa j.d.o.o. za usluge, OIB 74728636975</item>
    </izvorni_sadrzaj>
    <derivirana_varijabla naziv="DomainObject.Predmet.ProtuStrankaListFormatedOIB_1">
      <item>Salsa i Salsa j.d.o.o. za usluge, OIB 74728636975</item>
    </derivirana_varijabla>
  </DomainObject.Predmet.ProtuStrankaListFormatedOIB>
  <DomainObject.Predmet.ProtuStrankaListFormatedWithAdress>
    <izvorni_sadrzaj>
      <item>Salsa i Salsa j.d.o.o. za usluge, Donji Pustodol 21, 10000 Zagreb</item>
    </izvorni_sadrzaj>
    <derivirana_varijabla naziv="DomainObject.Predmet.ProtuStrankaListFormatedWithAdress_1">
      <item>Salsa i Salsa j.d.o.o. za usluge, Donji Pustodol 21, 10000 Zagreb</item>
    </derivirana_varijabla>
  </DomainObject.Predmet.ProtuStrankaListFormatedWithAdress>
  <DomainObject.Predmet.ProtuStrankaListFormatedWithAdressOIB>
    <izvorni_sadrzaj>
      <item>Salsa i Salsa j.d.o.o. za usluge, OIB 74728636975, Donji Pustodol 21, 10000 Zagreb</item>
    </izvorni_sadrzaj>
    <derivirana_varijabla naziv="DomainObject.Predmet.ProtuStrankaListFormatedWithAdressOIB_1">
      <item>Salsa i Salsa j.d.o.o. za usluge, OIB 74728636975, Donji Pustodol 21, 10000 Zagreb</item>
    </derivirana_varijabla>
  </DomainObject.Predmet.ProtuStrankaListFormatedWithAdressOIB>
  <DomainObject.Predmet.ProtuStrankaListNazivFormated>
    <izvorni_sadrzaj>
      <item>Salsa i Salsa j.d.o.o. za usluge</item>
    </izvorni_sadrzaj>
    <derivirana_varijabla naziv="DomainObject.Predmet.ProtuStrankaListNazivFormated_1">
      <item>Salsa i Salsa j.d.o.o. za usluge</item>
    </derivirana_varijabla>
  </DomainObject.Predmet.ProtuStrankaListNazivFormated>
  <DomainObject.Predmet.ProtuStrankaListNazivFormatedOIB>
    <izvorni_sadrzaj>
      <item>Salsa i Salsa j.d.o.o. za usluge, OIB 74728636975</item>
    </izvorni_sadrzaj>
    <derivirana_varijabla naziv="DomainObject.Predmet.ProtuStrankaListNazivFormatedOIB_1">
      <item>Salsa i Salsa j.d.o.o. za usluge, OIB 74728636975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Salsa i Salsa j.d.o.o. za usluge</izvorni_sadrzaj>
    <derivirana_varijabla naziv="DomainObject.Predmet.ProtustrankaIDrugi_1">Salsa i Salsa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Salsa i Salsa j.d.o.o. za usluge, OIB 74728636975, Donji Pustodol 21, 10000 Zagreb</izvorni_sadrzaj>
    <derivirana_varijabla naziv="DomainObject.Predmet.ProtustrankaIDrugiAdressOIB_1">Salsa i Salsa j.d.o.o. za usluge, OIB 74728636975, Donji Pustodol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Salsa i Salsa j.d.o.o. za usluge</item>
    </izvorni_sadrzaj>
    <derivirana_varijabla naziv="DomainObject.Predmet.SudioniciListNaziv_1">
      <item>FINA Regionalni centar Zagreb</item>
      <item>Salsa i Salsa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Salsa i Salsa j.d.o.o. za usluge, OIB 74728636975, Donji Pustodol 21,10000 Zagreb</item>
    </izvorni_sadrzaj>
    <derivirana_varijabla naziv="DomainObject.Predmet.SudioniciListAdressOIB_1">
      <item>FINA Regionalni centar Zagreb, OIB 85821130368, Trg svibanjskih žrtava 1995. br. 1,10000 Zagreb</item>
      <item>Salsa i Salsa j.d.o.o. za usluge, OIB 74728636975, Donji Pustodol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74728636975</item>
    </izvorni_sadrzaj>
    <derivirana_varijabla naziv="DomainObject.Predmet.SudioniciListNazivOIB_1">
      <item>, OIB 85821130368</item>
      <item>, OIB 74728636975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1323</properties:Characters>
  <properties:Lines>42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2017-10-04T07:46:00Z</cp:lastPrinted>
  <dcterms:modified xmlns:xsi="http://www.w3.org/2001/XMLSchema-instance" xsi:type="dcterms:W3CDTF">2017-10-04T07:48:00Z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