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76F3C" w:rsidR="00AE649C" w:rsidP="004F27AE" w:rsidRDefault="00AE649C" w14:paraId="e574f20" w14:textId="e574f20">
      <w:pPr>
        <w:pStyle w:val="NormaleSPIS"/>
        <w15:collapsed w:val="false"/>
      </w:pPr>
    </w:p>
    <w:p w:rsidR="00AE649C" w:rsidP="00DD3A0D" w:rsidRDefault="00AB4602">
      <w:pPr>
        <w:pStyle w:val="IzvornikNacrt"/>
      </w:pPr>
      <w: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r w:rsidR="00DD3A0D">
        <w:t xml:space="preserve">    Republika Hrvatska </w:t>
      </w:r>
    </w:p>
    <w:p w:rsidR="00DD3A0D" w:rsidP="00DD3A0D" w:rsidRDefault="00DD3A0D">
      <w:pPr>
        <w:pStyle w:val="IzvornikNacrt"/>
      </w:pPr>
      <w:r>
        <w:t>Trgovački sud u Bjelovaru</w:t>
      </w:r>
    </w:p>
    <w:p w:rsidRPr="00DD3A0D" w:rsidR="00DD3A0D" w:rsidP="00DD3A0D" w:rsidRDefault="00DD3A0D">
      <w:pPr>
        <w:pStyle w:val="IzvornikNacrt"/>
        <w:rPr>
          <w:sz w:val="20"/>
          <w:szCs w:val="20"/>
        </w:rPr>
      </w:pPr>
      <w:r w:rsidRPr="00DD3A0D">
        <w:rPr>
          <w:sz w:val="20"/>
          <w:szCs w:val="20"/>
        </w:rPr>
        <w:t xml:space="preserve">Bjelovar, Šetalište dr. I. Lebovića 42 </w:t>
      </w:r>
    </w:p>
    <w:p w:rsidR="00DD3A0D" w:rsidP="00DD3A0D" w:rsidRDefault="00DD3A0D">
      <w:pPr>
        <w:jc w:val="right"/>
        <w:rPr>
          <w:rFonts w:cs="Arial"/>
        </w:rPr>
      </w:pPr>
      <w:r>
        <w:rPr>
          <w:rFonts w:cs="Arial"/>
        </w:rPr>
        <w:t>Poslovni broj: 3 St-433/2022-6</w:t>
      </w:r>
    </w:p>
    <w:p w:rsidR="00DD3A0D" w:rsidP="00DD3A0D" w:rsidRDefault="00DD3A0D">
      <w:pPr>
        <w:jc w:val="center"/>
        <w:rPr>
          <w:rFonts w:cs="Arial"/>
        </w:rPr>
      </w:pPr>
      <w:r>
        <w:rPr>
          <w:rFonts w:cs="Arial"/>
        </w:rPr>
        <w:t>R E P U B L I K A  H R V A T S K A</w:t>
      </w:r>
    </w:p>
    <w:p w:rsidR="00DD3A0D" w:rsidP="00DD3A0D" w:rsidRDefault="00DD3A0D">
      <w:pPr>
        <w:jc w:val="center"/>
        <w:rPr>
          <w:rFonts w:cs="Arial"/>
        </w:rPr>
      </w:pPr>
      <w:r>
        <w:rPr>
          <w:rFonts w:cs="Arial"/>
        </w:rPr>
        <w:t>R J E Š E N J E</w:t>
      </w:r>
    </w:p>
    <w:p w:rsidR="00DD3A0D" w:rsidP="00DD3A0D" w:rsidRDefault="00DD3A0D">
      <w:pPr>
        <w:ind w:firstLine="708"/>
        <w:jc w:val="both"/>
        <w:rPr>
          <w:rFonts w:cs="Arial"/>
        </w:rPr>
      </w:pPr>
      <w:r>
        <w:rPr>
          <w:rFonts w:cs="Arial"/>
        </w:rPr>
        <w:t>Trgovački sud u Bjelovaru, OIB 07942269267, po stečajnoj sutkinji Sanjani Zorinc, odlučujući po prijedlogu predlagatelja FINANCIJSKE AGENCIJE, OIB 85821130368, RC ZAGREB, Podružnica Bjelovar, za otvaranje stečajnog postupka nad dužnikom TF TRADE j.d.o.o. za proizvodnju, trgovinu i usluge, Virovitica, Podravska ulica 66, OIB 10620724653, 11. svibnja 2023.</w:t>
      </w:r>
    </w:p>
    <w:p w:rsidR="00DD3A0D" w:rsidP="00DD3A0D" w:rsidRDefault="00DD3A0D">
      <w:pPr>
        <w:jc w:val="center"/>
        <w:rPr>
          <w:rFonts w:cs="Arial"/>
        </w:rPr>
      </w:pPr>
      <w:r>
        <w:rPr>
          <w:rFonts w:cs="Arial"/>
        </w:rPr>
        <w:t>r i j e š i o  j e</w:t>
      </w:r>
    </w:p>
    <w:p w:rsidR="00DD3A0D" w:rsidP="00DD3A0D" w:rsidRDefault="00DD3A0D">
      <w:pPr>
        <w:ind w:firstLine="708"/>
        <w:jc w:val="both"/>
        <w:rPr>
          <w:rFonts w:cs="Arial"/>
        </w:rPr>
      </w:pPr>
      <w:r>
        <w:rPr>
          <w:rFonts w:cs="Arial"/>
        </w:rPr>
        <w:t xml:space="preserve">I Pozivaju se osobe koje imaju pravni interes za provedbu stečajnog postupka da u roku 15 dana uplate predujam za namirenje troškova prethodnoga i otvorenoga stečajnog postupka u iznosu 2.700,00 eura. </w:t>
      </w:r>
    </w:p>
    <w:p w:rsidR="00DD3A0D" w:rsidP="00DD3A0D" w:rsidRDefault="00DD3A0D">
      <w:pPr>
        <w:ind w:firstLine="708"/>
        <w:jc w:val="both"/>
        <w:rPr>
          <w:rFonts w:cs="Arial"/>
        </w:rPr>
      </w:pPr>
      <w:r>
        <w:rPr>
          <w:rFonts w:cs="Arial"/>
        </w:rPr>
        <w:t>II Ukoliko osobe iz točke I izreke ovog rješenja ne predujme traženi iznos, sud će donijeti rješenje o otvaranju i zaključenju stečajnog postupka.</w:t>
      </w:r>
    </w:p>
    <w:p w:rsidR="00DD3A0D" w:rsidP="00DD3A0D" w:rsidRDefault="00DD3A0D">
      <w:pPr>
        <w:jc w:val="center"/>
        <w:rPr>
          <w:rFonts w:cs="Arial"/>
        </w:rPr>
      </w:pPr>
      <w:r>
        <w:rPr>
          <w:rFonts w:cs="Arial"/>
        </w:rPr>
        <w:t>Obrazloženje</w:t>
      </w:r>
    </w:p>
    <w:p w:rsidR="00DD3A0D" w:rsidP="00DD3A0D" w:rsidRDefault="00DD3A0D">
      <w:pPr>
        <w:jc w:val="both"/>
        <w:rPr>
          <w:rFonts w:cs="Arial"/>
        </w:rPr>
      </w:pPr>
      <w:r>
        <w:rPr>
          <w:rFonts w:cs="Arial"/>
        </w:rPr>
        <w:tab/>
        <w:t xml:space="preserve">Budući da prije otvaranja stečajnog postupka proizlazi da imovina dužnika koja bi ušla u stečajnu masu nije dovoljna ni za namirenje troškova tog postupka, temeljem čl. 132. st. 1. i  2. Stečajnog zakona ("Narodne novine" broj 71/15, 104/17 i 36/22) riješeno je kao u izreci. </w:t>
      </w:r>
    </w:p>
    <w:p w:rsidRPr="00DD3A0D" w:rsidR="00DD3A0D" w:rsidP="00DD3A0D" w:rsidRDefault="00DD3A0D">
      <w:pPr>
        <w:jc w:val="center"/>
        <w:rPr>
          <w:rFonts w:cs="Arial"/>
        </w:rPr>
      </w:pPr>
      <w:r>
        <w:rPr>
          <w:rFonts w:cs="Arial"/>
        </w:rPr>
        <w:t xml:space="preserve">Bjelovar, 11. svibnja 2023. </w:t>
      </w:r>
    </w:p>
    <w:p w:rsidR="00DD3A0D" w:rsidP="00DD3A0D" w:rsidRDefault="00DD3A0D">
      <w:pPr>
        <w:pStyle w:val="IzvornikNacrt"/>
      </w:pPr>
      <w:r>
        <w:rPr>
          <w:b/>
        </w:rPr>
        <w:tab/>
      </w:r>
      <w:r>
        <w:rPr>
          <w:b/>
        </w:rPr>
        <w:tab/>
      </w:r>
      <w:r>
        <w:rPr>
          <w:b/>
        </w:rPr>
        <w:tab/>
      </w:r>
      <w:r>
        <w:rPr>
          <w:b/>
        </w:rPr>
        <w:tab/>
      </w:r>
      <w:r>
        <w:rPr>
          <w:b/>
        </w:rPr>
        <w:tab/>
      </w:r>
      <w:r>
        <w:rPr>
          <w:b/>
        </w:rPr>
        <w:tab/>
      </w:r>
      <w:r>
        <w:rPr>
          <w:b/>
        </w:rPr>
        <w:tab/>
      </w:r>
      <w:r>
        <w:t xml:space="preserve">                      Stečajna sutkinja </w:t>
      </w:r>
    </w:p>
    <w:p w:rsidR="00DD3A0D" w:rsidP="00DD3A0D" w:rsidRDefault="00DD3A0D">
      <w:pPr>
        <w:pStyle w:val="IzvornikNacrt"/>
      </w:pPr>
      <w:r>
        <w:tab/>
      </w:r>
      <w:r>
        <w:tab/>
      </w:r>
      <w:r>
        <w:tab/>
      </w:r>
      <w:r>
        <w:tab/>
      </w:r>
      <w:r>
        <w:tab/>
      </w:r>
      <w:r>
        <w:tab/>
      </w:r>
      <w:r>
        <w:tab/>
      </w:r>
      <w:r>
        <w:tab/>
      </w:r>
      <w:r>
        <w:tab/>
        <w:t xml:space="preserve">  Sanjana Zorinc </w:t>
      </w:r>
    </w:p>
    <w:p w:rsidR="00DD3A0D" w:rsidP="00DD3A0D" w:rsidRDefault="00DD3A0D">
      <w:pPr>
        <w:pStyle w:val="IzvornikNacrt"/>
      </w:pPr>
    </w:p>
    <w:p w:rsidR="00DD3A0D" w:rsidP="00DD3A0D" w:rsidRDefault="00DD3A0D">
      <w:pPr>
        <w:pStyle w:val="IzvornikNacrt"/>
      </w:pPr>
    </w:p>
    <w:p w:rsidR="00DD3A0D" w:rsidP="00DD3A0D" w:rsidRDefault="00DD3A0D">
      <w:pPr>
        <w:pStyle w:val="IzvornikNacrt"/>
      </w:pPr>
    </w:p>
    <w:p w:rsidR="00DD3A0D" w:rsidP="00DD3A0D" w:rsidRDefault="00DD3A0D">
      <w:pPr>
        <w:pStyle w:val="IzvornikNacrt"/>
      </w:pPr>
    </w:p>
    <w:p w:rsidR="00DD3A0D" w:rsidP="00DD3A0D" w:rsidRDefault="00DD3A0D">
      <w:pPr>
        <w:pStyle w:val="IzvornikNacrt"/>
        <w:jc w:val="both"/>
      </w:pPr>
      <w:r>
        <w:t xml:space="preserve">Pouka o pravnom lijeku: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tri primjerka. </w:t>
      </w:r>
    </w:p>
    <w:p w:rsidR="00DD3A0D" w:rsidP="00DD3A0D" w:rsidRDefault="00DD3A0D">
      <w:pPr>
        <w:pStyle w:val="IzvornikNacrt"/>
      </w:pPr>
    </w:p>
    <w:p w:rsidRPr="00E83ED7" w:rsidR="00AE649C" w:rsidP="004F27AE" w:rsidRDefault="00AE649C">
      <w:pPr>
        <w:pStyle w:val="NormaleSPIS"/>
        <w:rPr>
          <w:rFonts w:cs="Arial"/>
        </w:rPr>
      </w:pPr>
      <w:bookmarkStart w:name="_GoBack" w:id="0"/>
      <w:bookmarkEnd w:id="0"/>
    </w:p>
    <w:sectPr w:rsidRPr="00E83ED7" w:rsidR="00AE649C" w:rsidSect="0032366B">
      <w:headerReference w:type="default" r:id="rId11"/>
      <w:pgSz w:w="11907" w:h="16839" w:code="9"/>
      <w:pgMar w:top="1417" w:right="1417" w:bottom="1417"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30B0C" w:rsidP="00537B78" w:rsidRDefault="00930B0C">
      <w:r>
        <w:separator/>
      </w:r>
    </w:p>
  </w:endnote>
  <w:endnote w:type="continuationSeparator" w:id="0">
    <w:p w:rsidR="00930B0C" w:rsidP="00537B78" w:rsidRDefault="00930B0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30B0C" w:rsidP="00537B78" w:rsidRDefault="00930B0C">
      <w:r>
        <w:separator/>
      </w:r>
    </w:p>
  </w:footnote>
  <w:footnote w:type="continuationSeparator" w:id="0">
    <w:p w:rsidR="00930B0C" w:rsidP="00537B78" w:rsidRDefault="00930B0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B0C"/>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3A0D"/>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3ED7"/>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6D7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EB6D7A"/>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4F27AE"/>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4F27AE"/>
    <w:pPr>
      <w:keepNext/>
      <w:outlineLvl w:val="1"/>
    </w:pPr>
    <w:rPr>
      <w:b/>
      <w:sz w:val="28"/>
      <w:szCs w:val="20"/>
    </w:rPr>
  </w:style>
  <w:style w:type="paragraph" w:styleId="Naslov3">
    <w:name w:val="heading 3"/>
    <w:basedOn w:val="Normal"/>
    <w:next w:val="Normal"/>
    <w:link w:val="Naslov3Char"/>
    <w:uiPriority w:val="9"/>
    <w:unhideWhenUsed/>
    <w:rsid w:val="004F27AE"/>
    <w:pPr>
      <w:keepNext/>
      <w:keepLines/>
      <w:spacing w:before="200"/>
      <w:ind w:left="720" w:hanging="432"/>
      <w:outlineLvl w:val="2"/>
    </w:pPr>
    <w:rPr>
      <w:rFonts w:eastAsiaTheme="majorEastAsia" w:cstheme="majorBidi"/>
      <w:b/>
      <w:bCs/>
    </w:rPr>
  </w:style>
  <w:style w:type="paragraph" w:styleId="Naslov4">
    <w:name w:val="heading 4"/>
    <w:basedOn w:val="Normal"/>
    <w:next w:val="Normal"/>
    <w:link w:val="Naslov4Char"/>
    <w:uiPriority w:val="9"/>
    <w:unhideWhenUsed/>
    <w:rsid w:val="004F27AE"/>
    <w:pPr>
      <w:keepNext/>
      <w:keepLines/>
      <w:spacing w:before="200"/>
      <w:ind w:left="864" w:hanging="144"/>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4F27AE"/>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4F27AE"/>
    <w:rPr>
      <w:rFonts w:ascii="Times New Roman" w:hAnsi="Times New Roman"/>
      <w:b/>
      <w:sz w:val="28"/>
      <w:szCs w:val="20"/>
      <w:lang w:val="hr-HR"/>
    </w:rPr>
  </w:style>
  <w:style w:type="character" w:styleId="Naslov3Char" w:customStyle="true">
    <w:name w:val="Naslov 3 Char"/>
    <w:basedOn w:val="Zadanifontodlomka"/>
    <w:link w:val="Naslov3"/>
    <w:uiPriority w:val="9"/>
    <w:rsid w:val="004F27AE"/>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4F27AE"/>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6D7A"/>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6D7A"/>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B6D7A"/>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6D7A"/>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6D7A"/>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37153999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svibnja 2023.</izvorni_sadrzaj>
    <derivirana_varijabla naziv="DomainObject.DatumDonosenjaOdluke_1">11. svibnja 2023.</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St-433/2022-6</izvorni_sadrzaj>
    <derivirana_varijabla naziv="DomainObject.Oznaka_1">St-433/2022-6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2022.</izvorni_sadrzaj>
    <derivirana_varijabla naziv="DomainObject.Predmet.DatumIzradeOptuznogAkta_1">7. studenog 2022.</derivirana_varijabla>
  </DomainObject.Predmet.DatumIzradeOptuznogAkta>
  <DomainObject.Predmet.DatumIzradeOptuznogAktaFormated>
    <izvorni_sadrzaj>7.11.2022.</izvorni_sadrzaj>
    <derivirana_varijabla naziv="DomainObject.Predmet.DatumIzradeOptuznogAktaFormated_1">7.11.2022.</derivirana_varijabla>
  </DomainObject.Predmet.DatumIzradeOptuznogAktaFormated>
  <DomainObject.Predmet.DatumOsnivanja>
    <izvorni_sadrzaj>7. studenog 2022.</izvorni_sadrzaj>
    <derivirana_varijabla naziv="DomainObject.Predmet.DatumOsnivanja_1">7.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2022.</izvorni_sadrzaj>
    <derivirana_varijabla naziv="DomainObject.Predmet.DatumPrimitkaOptuznogAkta_1">7. studenog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St-433/2022</izvorni_sadrzaj>
    <derivirana_varijabla naziv="DomainObject.Predmet.OznakaBroj_1">St-433/2022</derivirana_varijabla>
  </DomainObject.Predmet.OznakaBroj>
  <DomainObject.Predmet.OznakaBrojOptuznogAkta>
    <izvorni_sadrzaj>04-06-22-5301</izvorni_sadrzaj>
    <derivirana_varijabla naziv="DomainObject.Predmet.OznakaBrojOptuznogAkta_1">04-06-22-5301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TF TRADE jednostavno društvo s ograničenom odgovornošću za proizvodnju, trgovinu i usluge</izvorni_sadrzaj>
    <derivirana_varijabla naziv="DomainObject.Predmet.ProtustrankaFormated_1">  TF TRADE jednostavno društvo s ograničenom odgovornošću za proizvodnju, trgovinu i usluge</derivirana_varijabla>
  </DomainObject.Predmet.ProtustrankaFormated>
  <DomainObject.Predmet.ProtustrankaFormatedOIB>
    <izvorni_sadrzaj>  TF TRADE jednostavno društvo s ograničenom odgovornošću za proizvodnju, trgovinu i usluge, OIB 10620724653</izvorni_sadrzaj>
    <derivirana_varijabla naziv="DomainObject.Predmet.ProtustrankaFormatedOIB_1">  TF TRADE jednostavno društvo s ograničenom odgovornošću za proizvodnju, trgovinu i usluge, OIB 10620724653</derivirana_varijabla>
  </DomainObject.Predmet.ProtustrankaFormatedOIB>
  <DomainObject.Predmet.ProtustrankaFormatedWithAdress>
    <izvorni_sadrzaj> TF TRADE jednostavno društvo s ograničenom odgovornošću za proizvodnju, trgovinu i usluge, Podravska ulica 66, 33000 Virovitica</izvorni_sadrzaj>
    <derivirana_varijabla naziv="DomainObject.Predmet.ProtustrankaFormatedWithAdress_1"> TF TRADE jednostavno društvo s ograničenom odgovornošću za proizvodnju, trgovinu i usluge, Podravska ulica 66, 33000 Virovitica</derivirana_varijabla>
  </DomainObject.Predmet.ProtustrankaFormatedWithAdress>
  <DomainObject.Predmet.ProtustrankaFormatedWithAdressOIB>
    <izvorni_sadrzaj> TF TRADE jednostavno društvo s ograničenom odgovornošću za proizvodnju, trgovinu i usluge, OIB 10620724653, Podravska ulica 66, 33000 Virovitica</izvorni_sadrzaj>
    <derivirana_varijabla naziv="DomainObject.Predmet.ProtustrankaFormatedWithAdressOIB_1"> TF TRADE jednostavno društvo s ograničenom odgovornošću za proizvodnju, trgovinu i usluge, OIB 10620724653, Podravska ulica 66, 33000 Virovitica</derivirana_varijabla>
  </DomainObject.Predmet.ProtustrankaFormatedWithAdressOIB>
  <DomainObject.Predmet.ProtustrankaWithAdress>
    <izvorni_sadrzaj>TF TRADE jednostavno društvo s ograničenom odgovornošću za proizvodnju, trgovinu i usluge Podravska ulica 66, 33000 Virovitica</izvorni_sadrzaj>
    <derivirana_varijabla naziv="DomainObject.Predmet.ProtustrankaWithAdress_1">TF TRADE jednostavno društvo s ograničenom odgovornošću za proizvodnju, trgovinu i usluge Podravska ulica 66, 33000 Virovitica</derivirana_varijabla>
  </DomainObject.Predmet.ProtustrankaWithAdress>
  <DomainObject.Predmet.ProtustrankaWithAdressOIB>
    <izvorni_sadrzaj>TF TRADE jednostavno društvo s ograničenom odgovornošću za proizvodnju, trgovinu i usluge, OIB 10620724653, Podravska ulica 66, 33000 Virovitica</izvorni_sadrzaj>
    <derivirana_varijabla naziv="DomainObject.Predmet.ProtustrankaWithAdressOIB_1">TF TRADE jednostavno društvo s ograničenom odgovornošću za proizvodnju, trgovinu i usluge, OIB 10620724653, Podravska ulica 66, 33000 Virovitica</derivirana_varijabla>
  </DomainObject.Predmet.ProtustrankaWithAdressOIB>
  <DomainObject.Predmet.ProtustrankaNazivFormated>
    <izvorni_sadrzaj>TF TRADE jednostavno društvo s ograničenom odgovornošću za proizvodnju, trgovinu i usluge</izvorni_sadrzaj>
    <derivirana_varijabla naziv="DomainObject.Predmet.ProtustrankaNazivFormated_1">TF TRADE jednostavno društvo s ograničenom odgovornošću za proizvodnju, trgovinu i usluge</derivirana_varijabla>
  </DomainObject.Predmet.ProtustrankaNazivFormated>
  <DomainObject.Predmet.ProtustrankaNazivFormatedOIB>
    <izvorni_sadrzaj>TF TRADE jednostavno društvo s ograničenom odgovornošću za proizvodnju, trgovinu i usluge, OIB 10620724653</izvorni_sadrzaj>
    <derivirana_varijabla naziv="DomainObject.Predmet.ProtustrankaNazivFormatedOIB_1">TF TRADE jednostavno društvo s ograničenom odgovornošću za proizvodnju, trgovinu i usluge, OIB 10620724653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F.SUPILA 4, 43000 Bjelovar</izvorni_sadrzaj>
    <derivirana_varijabla naziv="DomainObject.Predmet.StrankaFormatedWithAdress_1"> Financijska agencija, RC ZAGREB, Podružnica Bjelovar, F.SUPILA 4, 43000 Bjelovar</derivirana_varijabla>
  </DomainObject.Predmet.StrankaFormatedWithAdress>
  <DomainObject.Predmet.StrankaFormatedWithAdressOIB>
    <izvorni_sadrzaj> Financijska agencija, RC ZAGREB, Podružnica Bjelovar, OIB 85821130368, F.SUPILA 4, 43000 Bjelovar</izvorni_sadrzaj>
    <derivirana_varijabla naziv="DomainObject.Predmet.StrankaFormatedWithAdressOIB_1"> Financijska agencija, RC ZAGREB, Podružnica Bjelovar, OIB 85821130368, F.SUPILA 4, 43000 Bjelovar</derivirana_varijabla>
  </DomainObject.Predmet.StrankaFormatedWithAdressOIB>
  <DomainObject.Predmet.StrankaWithAdress>
    <izvorni_sadrzaj>Financijska agencija, RC ZAGREB, Podružnica Bjelovar F.SUPILA 4,43000 Bjelovar</izvorni_sadrzaj>
    <derivirana_varijabla naziv="DomainObject.Predmet.StrankaWithAdress_1">Financijska agencija, RC ZAGREB, Podružnica Bjelovar F.SUPILA 4,43000 Bjelovar</derivirana_varijabla>
  </DomainObject.Predmet.StrankaWithAdress>
  <DomainObject.Predmet.StrankaWithAdressOIB>
    <izvorni_sadrzaj>Financijska agencija, RC ZAGREB, Podružnica Bjelovar, OIB 85821130368, F.SUPILA 4,43000 Bjelovar</izvorni_sadrzaj>
    <derivirana_varijabla naziv="DomainObject.Predmet.StrankaWithAdressOIB_1">Financijska agencija, RC ZAGREB, Podružnica Bjelovar, OIB 85821130368, F.SUPILA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F.SUPILA 4, 43000 Bjelovar</item>
    </izvorni_sadrzaj>
    <derivirana_varijabla naziv="DomainObject.Predmet.StrankaListFormatedWithAdress_1">
      <item>Financijska agencija, RC ZAGREB, Podružnica Bjelovar, F.SUPILA 4, 43000 Bjelovar</item>
    </derivirana_varijabla>
  </DomainObject.Predmet.StrankaListFormatedWithAdress>
  <DomainObject.Predmet.StrankaListFormatedWithAdressOIB>
    <izvorni_sadrzaj>
      <item>Financijska agencija, RC ZAGREB, Podružnica Bjelovar, OIB 85821130368, F.SUPILA 4, 43000 Bjelovar</item>
    </izvorni_sadrzaj>
    <derivirana_varijabla naziv="DomainObject.Predmet.StrankaListFormatedWithAdressOIB_1">
      <item>Financijska agencija, RC ZAGREB, Podružnica Bjelovar, OIB 85821130368, F.SUPILA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TF TRADE jednostavno društvo s ograničenom odgovornošću za proizvodnju, trgovinu i usluge</item>
    </izvorni_sadrzaj>
    <derivirana_varijabla naziv="DomainObject.Predmet.ProtuStrankaListFormated_1">
      <item>TF TRADE jednostavno društvo s ograničenom odgovornošću za proizvodnju, trgovinu i usluge</item>
    </derivirana_varijabla>
  </DomainObject.Predmet.ProtuStrankaListFormated>
  <DomainObject.Predmet.ProtuStrankaListFormatedOIB>
    <izvorni_sadrzaj>
      <item>TF TRADE jednostavno društvo s ograničenom odgovornošću za proizvodnju, trgovinu i usluge, OIB 10620724653</item>
    </izvorni_sadrzaj>
    <derivirana_varijabla naziv="DomainObject.Predmet.ProtuStrankaListFormatedOIB_1">
      <item>TF TRADE jednostavno društvo s ograničenom odgovornošću za proizvodnju, trgovinu i usluge, OIB 10620724653</item>
    </derivirana_varijabla>
  </DomainObject.Predmet.ProtuStrankaListFormatedOIB>
  <DomainObject.Predmet.ProtuStrankaListFormatedWithAdress>
    <izvorni_sadrzaj>
      <item>TF TRADE jednostavno društvo s ograničenom odgovornošću za proizvodnju, trgovinu i usluge, Podravska ulica 66, 33000 Virovitica</item>
    </izvorni_sadrzaj>
    <derivirana_varijabla naziv="DomainObject.Predmet.ProtuStrankaListFormatedWithAdress_1">
      <item>TF TRADE jednostavno društvo s ograničenom odgovornošću za proizvodnju, trgovinu i usluge, Podravska ulica 66, 33000 Virovitica</item>
    </derivirana_varijabla>
  </DomainObject.Predmet.ProtuStrankaListFormatedWithAdress>
  <DomainObject.Predmet.ProtuStrankaListFormatedWithAdressOIB>
    <izvorni_sadrzaj>
      <item>TF TRADE jednostavno društvo s ograničenom odgovornošću za proizvodnju, trgovinu i usluge, OIB 10620724653, Podravska ulica 66, 33000 Virovitica</item>
    </izvorni_sadrzaj>
    <derivirana_varijabla naziv="DomainObject.Predmet.ProtuStrankaListFormatedWithAdressOIB_1">
      <item>TF TRADE jednostavno društvo s ograničenom odgovornošću za proizvodnju, trgovinu i usluge, OIB 10620724653, Podravska ulica 66, 33000 Virovitica</item>
    </derivirana_varijabla>
  </DomainObject.Predmet.ProtuStrankaListFormatedWithAdressOIB>
  <DomainObject.Predmet.ProtuStrankaListNazivFormated>
    <izvorni_sadrzaj>
      <item>TF TRADE jednostavno društvo s ograničenom odgovornošću za proizvodnju, trgovinu i usluge</item>
    </izvorni_sadrzaj>
    <derivirana_varijabla naziv="DomainObject.Predmet.ProtuStrankaListNazivFormated_1">
      <item>TF TRADE jednostavno društvo s ograničenom odgovornošću za proizvodnju, trgovinu i usluge</item>
    </derivirana_varijabla>
  </DomainObject.Predmet.ProtuStrankaListNazivFormated>
  <DomainObject.Predmet.ProtuStrankaListNazivFormatedOIB>
    <izvorni_sadrzaj>
      <item>TF TRADE jednostavno društvo s ograničenom odgovornošću za proizvodnju, trgovinu i usluge, OIB 10620724653</item>
    </izvorni_sadrzaj>
    <derivirana_varijabla naziv="DomainObject.Predmet.ProtuStrankaListNazivFormatedOIB_1">
      <item>TF TRADE jednostavno društvo s ograničenom odgovornošću za proizvodnju, trgovinu i usluge, OIB 10620724653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2023.</izvorni_sadrzaj>
    <derivirana_varijabla naziv="DomainObject.Datum_1">11. svibnja 2023.</derivirana_varijabla>
  </DomainObject.Datum>
  <DomainObject.PoslovniBrojDokumenta>
    <izvorni_sadrzaj>St-433/2022-6</izvorni_sadrzaj>
    <derivirana_varijabla naziv="DomainObject.PoslovniBrojDokumenta_1">St-433/2022-6</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TF TRADE jednostavno društvo s ograničenom odgovornošću za proizvodnju, trgovinu i usluge</izvorni_sadrzaj>
    <derivirana_varijabla naziv="DomainObject.Predmet.ProtustrankaIDrugi_1">TF TRADE jednostavno društvo s ograničenom odgovornošću za proizvodnju, trgovinu i usluge</derivirana_varijabla>
  </DomainObject.Predmet.ProtustrankaIDrugi>
  <DomainObject.Predmet.StrankaIDrugiAdressOIB>
    <izvorni_sadrzaj>Financijska agencija, RC ZAGREB, Podružnica Bjelovar, OIB 85821130368, F.SUPILA 4, 43000 Bjelovar</izvorni_sadrzaj>
    <derivirana_varijabla naziv="DomainObject.Predmet.StrankaIDrugiAdressOIB_1">Financijska agencija, RC ZAGREB, Podružnica Bjelovar, OIB 85821130368, F.SUPILA 4, 43000 Bjelovar</derivirana_varijabla>
  </DomainObject.Predmet.StrankaIDrugiAdressOIB>
  <DomainObject.Predmet.ProtustrankaIDrugiAdressOIB>
    <izvorni_sadrzaj>TF TRADE jednostavno društvo s ograničenom odgovornošću za proizvodnju, trgovinu i usluge, OIB 10620724653, Podravska ulica 66, 33000 Virovitica</izvorni_sadrzaj>
    <derivirana_varijabla naziv="DomainObject.Predmet.ProtustrankaIDrugiAdressOIB_1">TF TRADE jednostavno društvo s ograničenom odgovornošću za proizvodnju, trgovinu i usluge, OIB 10620724653, Podravska ulica 66,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TF TRADE jednostavno društvo s ograničenom odgovornošću za proizvodnju, trgovinu i usluge</item>
      <item>Financijska agencija, RC ZAGREB, Podružnica Bjelovar</item>
    </izvorni_sadrzaj>
    <derivirana_varijabla naziv="DomainObject.Predmet.SudioniciListNaziv_1">
      <item>TF TRADE jednostavno društvo s ograničenom odgovornošću za proizvodnju, trgovinu i usluge</item>
      <item>Financijska agencija, RC ZAGREB, Podružnica Bjelovar</item>
    </derivirana_varijabla>
  </DomainObject.Predmet.SudioniciListNaziv>
  <DomainObject.Predmet.SudioniciListAdressOIB>
    <izvorni_sadrzaj>
      <item>TF TRADE jednostavno društvo s ograničenom odgovornošću za proizvodnju, trgovinu i usluge, OIB 10620724653, Podravska ulica 66,33000 Virovitica</item>
      <item>Financijska agencija, RC ZAGREB, Podružnica Bjelovar, OIB 85821130368, F.SUPILA 4,43000 Bjelovar</item>
    </izvorni_sadrzaj>
    <derivirana_varijabla naziv="DomainObject.Predmet.SudioniciListAdressOIB_1">
      <item>TF TRADE jednostavno društvo s ograničenom odgovornošću za proizvodnju, trgovinu i usluge, OIB 10620724653, Podravska ulica 66,33000 Virovitica</item>
      <item>Financijska agencija, RC ZAGREB, Podružnica Bjelovar, OIB 85821130368, F.SUPILA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UcesnikSudskeRadnje.SudskaRadnja.UcesniciObavijest>
    <izvorni_sadrzaj/>
    <derivirana_varijabla naziv="DomainObject.UcesnikSudskeRadnje.SudskaRadnja.UcesniciObavijest_1"/>
  </DomainObject.UcesnikSudskeRadnje.SudskaRadnja.UcesniciObavijest>
  <DomainObject.Predmet.FunkcijaOsobe>
    <izvorni_sadrzaj/>
    <derivirana_varijabla naziv="DomainObject.Predmet.FunkcijaOsobe_1"/>
  </DomainObject.Predmet.FunkcijaOsobe>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10620724653</item>
      <item>, OIB 85821130368</item>
    </izvorni_sadrzaj>
    <derivirana_varijabla naziv="DomainObject.Predmet.SudioniciListNazivOIB_1">
      <item>, OIB 10620724653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travnja 2023.</izvorni_sadrzaj>
    <derivirana_varijabla naziv="DomainObject.PredzadnjaOdlukaIzPredmeta.DatumDonosenjaOdluke_1">5. travnja 2023.</derivirana_varijabla>
  </DomainObject.PredzadnjaOdlukaIzPredmeta.DatumDonosenjaOdluke>
  <DomainObject.PredzadnjaOdlukaIzPredmeta.Oznaka>
    <izvorni_sadrzaj>St-433/2022-3</izvorni_sadrzaj>
    <derivirana_varijabla naziv="DomainObject.PredzadnjaOdlukaIzPredmeta.Oznaka_1">St-433/2022-3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2022.</izvorni_sadrzaj>
    <derivirana_varijabla naziv="DomainObject.Predmet.DatumPocetkaProcesa_1">7.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091DDF-9CA6-4A0C-B85D-B0860DB013F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254</properties:Words>
  <properties:Characters>1302</properties:Characters>
  <properties:Lines>35</properties:Lines>
  <properties:Paragraphs>16</properties:Paragraphs>
  <properties:TotalTime>1</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1597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2023-05-11T10:57:00Z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St-433/2022-6 / Odluka - Dopis</vt:lpwstr>
  </prop:property>
  <prop:property fmtid="{D5CDD505-2E9C-101B-9397-08002B2CF9AE}" pid="6" name="Predlozak_id">
    <vt:lpwstr>1000000457</vt:lpwstr>
  </prop:property>
  <prop:property fmtid="{D5CDD505-2E9C-101B-9397-08002B2CF9AE}" pid="7" name="Predlozak_oznaka">
    <vt:lpwstr>OD0000</vt:lpwstr>
  </prop:property>
  <prop:property fmtid="{D5CDD505-2E9C-101B-9397-08002B2CF9AE}" pid="8" name="Predlozak_naziv">
    <vt:lpwstr>Potpuno prazni predložak - odluka, dopis, rješenje, zaključak</vt:lpwstr>
  </prop:property>
</prop:Properties>
</file>