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2d99" w14:paraId="75a2d99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C11722">
        <w:rPr>
          <w:rFonts w:hAnsi="Times New Roman" w:ascii="Times New Roman"/>
          <w:szCs w:val="24"/>
          <w:lang w:val="hr-HR"/>
        </w:rPr>
        <w:t>21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C11722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C11722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52AFD" w:rsidR="005B2E29" w:rsidRPr="00C11722">
      <w:pPr>
        <w:jc w:val="center"/>
        <w:rPr>
          <w:rFonts w:hAnsi="Times New Roman" w:ascii="Times New Roman"/>
          <w:lang w:val="hr-HR"/>
        </w:rPr>
      </w:pPr>
      <w:r w:rsidRPr="00C11722">
        <w:rPr>
          <w:rFonts w:hAnsi="Times New Roman" w:ascii="Times New Roman"/>
          <w:szCs w:val="24"/>
          <w:lang w:val="hr-HR"/>
        </w:rPr>
        <w:t>nad dužnikom</w:t>
      </w:r>
      <w:r w:rsidRPr="00C11722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C11722" w:rsidRPr="00C11722">
        <w:rPr>
          <w:rFonts w:eastAsia="SimSun" w:hAnsi="Times New Roman" w:ascii="Times New Roman"/>
          <w:kern w:val="2"/>
          <w:lang w:bidi="hi-IN" w:eastAsia="zh-CN"/>
        </w:rPr>
        <w:t>BEST FOR WOMEN j.d.o.o., Čakovec, Franje Punčeca 2, OIB: 93824399386</w:t>
      </w:r>
    </w:p>
    <w:p w:rsidRDefault="00E8232C" w:rsidP="00FC27CC" w:rsidR="00E8232C" w:rsidRPr="0068071C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C11722">
        <w:rPr>
          <w:rFonts w:hAnsi="Times New Roman" w:ascii="Times New Roman"/>
          <w:szCs w:val="24"/>
          <w:lang w:val="hr-HR"/>
        </w:rPr>
        <w:t xml:space="preserve">09,45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92A1D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Nitko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CB74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</w:t>
      </w:r>
      <w:r w:rsidR="00CB7461">
        <w:rPr>
          <w:rFonts w:hAnsi="Times New Roman" w:ascii="Times New Roman"/>
          <w:szCs w:val="24"/>
          <w:lang w:val="hr-HR"/>
        </w:rPr>
        <w:t xml:space="preserve"> nitko </w:t>
      </w:r>
      <w:r w:rsidR="00B175B9">
        <w:rPr>
          <w:rFonts w:hAnsi="Times New Roman" w:ascii="Times New Roman"/>
          <w:szCs w:val="24"/>
          <w:lang w:val="hr-HR"/>
        </w:rPr>
        <w:t xml:space="preserve">za </w:t>
      </w:r>
      <w:r w:rsidR="000207A1">
        <w:rPr>
          <w:rFonts w:hAnsi="Times New Roman" w:ascii="Times New Roman"/>
          <w:szCs w:val="24"/>
          <w:lang w:val="hr-HR"/>
        </w:rPr>
        <w:t>dužnika niti direktora dužnika za koje</w:t>
      </w:r>
      <w:r w:rsidR="00B175B9">
        <w:rPr>
          <w:rFonts w:hAnsi="Times New Roman" w:ascii="Times New Roman"/>
          <w:szCs w:val="24"/>
          <w:lang w:val="hr-HR"/>
        </w:rPr>
        <w:t xml:space="preserve"> je </w:t>
      </w:r>
      <w:r w:rsidR="00CB7461">
        <w:rPr>
          <w:rFonts w:hAnsi="Times New Roman" w:ascii="Times New Roman"/>
          <w:szCs w:val="24"/>
          <w:lang w:val="hr-HR"/>
        </w:rPr>
        <w:t>dostava poziva obavljena putem e-Oglasne ploče suda.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E05AE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</w:t>
      </w:r>
      <w:r w:rsidR="008355A6">
        <w:rPr>
          <w:rFonts w:hAnsi="Times New Roman" w:ascii="Times New Roman"/>
          <w:szCs w:val="24"/>
          <w:lang w:val="hr-HR"/>
        </w:rPr>
        <w:t xml:space="preserve"> Republike Hrvatske</w:t>
      </w:r>
      <w:r w:rsidR="00E92A1D">
        <w:rPr>
          <w:rFonts w:hAnsi="Times New Roman" w:ascii="Times New Roman"/>
          <w:szCs w:val="24"/>
          <w:lang w:val="hr-HR"/>
        </w:rPr>
        <w:t xml:space="preserve"> predala je stanje računa poreznog obveznika</w:t>
      </w:r>
      <w:r w:rsidR="008355A6">
        <w:rPr>
          <w:rFonts w:hAnsi="Times New Roman" w:ascii="Times New Roman"/>
          <w:szCs w:val="24"/>
          <w:lang w:val="hr-HR"/>
        </w:rPr>
        <w:t xml:space="preserve"> </w:t>
      </w:r>
      <w:r w:rsidR="00E92A1D">
        <w:rPr>
          <w:rFonts w:hAnsi="Times New Roman" w:ascii="Times New Roman"/>
          <w:szCs w:val="24"/>
          <w:lang w:val="hr-HR"/>
        </w:rPr>
        <w:t>prema kojem</w:t>
      </w:r>
      <w:r w:rsidR="008355A6">
        <w:rPr>
          <w:rFonts w:hAnsi="Times New Roman" w:ascii="Times New Roman"/>
          <w:szCs w:val="24"/>
          <w:lang w:val="hr-HR"/>
        </w:rPr>
        <w:t xml:space="preserve"> dug s osnova javnih davanja na dan</w:t>
      </w:r>
      <w:r>
        <w:rPr>
          <w:rFonts w:hAnsi="Times New Roman" w:ascii="Times New Roman"/>
          <w:szCs w:val="24"/>
          <w:lang w:val="hr-HR"/>
        </w:rPr>
        <w:t xml:space="preserve"> 25</w:t>
      </w:r>
      <w:r w:rsidR="00B175B9">
        <w:rPr>
          <w:rFonts w:hAnsi="Times New Roman" w:ascii="Times New Roman"/>
          <w:szCs w:val="24"/>
          <w:lang w:val="hr-HR"/>
        </w:rPr>
        <w:t>. siječnja 2018.</w:t>
      </w:r>
      <w:r w:rsidR="008355A6">
        <w:rPr>
          <w:rFonts w:hAnsi="Times New Roman" w:ascii="Times New Roman"/>
          <w:szCs w:val="24"/>
          <w:lang w:val="hr-HR"/>
        </w:rPr>
        <w:t xml:space="preserve"> iznosi </w:t>
      </w:r>
      <w:r>
        <w:rPr>
          <w:rFonts w:hAnsi="Times New Roman" w:ascii="Times New Roman"/>
          <w:szCs w:val="24"/>
          <w:lang w:val="hr-HR"/>
        </w:rPr>
        <w:t>2.548,21</w:t>
      </w:r>
      <w:r w:rsidR="00B175B9">
        <w:rPr>
          <w:rFonts w:hAnsi="Times New Roman" w:ascii="Times New Roman"/>
          <w:szCs w:val="24"/>
          <w:lang w:val="hr-HR"/>
        </w:rPr>
        <w:t xml:space="preserve"> </w:t>
      </w:r>
      <w:r w:rsidR="00E92A1D">
        <w:rPr>
          <w:rFonts w:hAnsi="Times New Roman" w:ascii="Times New Roman"/>
          <w:szCs w:val="24"/>
          <w:lang w:val="hr-HR"/>
        </w:rPr>
        <w:t>kn, o čemu je u spis dostavljena Potvrda</w:t>
      </w:r>
      <w:r w:rsidR="008355A6">
        <w:rPr>
          <w:rFonts w:hAnsi="Times New Roman" w:ascii="Times New Roman"/>
          <w:szCs w:val="24"/>
          <w:lang w:val="hr-HR"/>
        </w:rPr>
        <w:t>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50B1E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prema evidenciji Fine </w:t>
      </w:r>
      <w:r w:rsidR="00027D79">
        <w:rPr>
          <w:rFonts w:hAnsi="Times New Roman" w:ascii="Times New Roman"/>
          <w:szCs w:val="24"/>
          <w:lang w:val="hr-HR"/>
        </w:rPr>
        <w:t xml:space="preserve">na današnji dan u blokadi sa iznosom od </w:t>
      </w:r>
      <w:r w:rsidR="000207A1">
        <w:rPr>
          <w:rFonts w:hAnsi="Times New Roman" w:ascii="Times New Roman"/>
          <w:szCs w:val="24"/>
          <w:lang w:val="hr-HR"/>
        </w:rPr>
        <w:t xml:space="preserve"> </w:t>
      </w:r>
      <w:r w:rsidR="00DD1410">
        <w:rPr>
          <w:rFonts w:hAnsi="Times New Roman" w:ascii="Times New Roman"/>
          <w:szCs w:val="24"/>
          <w:lang w:val="hr-HR"/>
        </w:rPr>
        <w:t>33.909,04</w:t>
      </w:r>
      <w:r w:rsidR="000207A1">
        <w:rPr>
          <w:rFonts w:hAnsi="Times New Roman" w:ascii="Times New Roman"/>
          <w:szCs w:val="24"/>
          <w:lang w:val="hr-HR"/>
        </w:rPr>
        <w:t xml:space="preserve">   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</w:t>
      </w:r>
      <w:r w:rsidR="00B175B9">
        <w:rPr>
          <w:rFonts w:hAnsi="Times New Roman" w:ascii="Times New Roman"/>
          <w:szCs w:val="24"/>
          <w:lang w:val="hr-HR"/>
        </w:rPr>
        <w:t xml:space="preserve">i ovaj dužnik imao imovine, </w:t>
      </w: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A50B1E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C11722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C11722" w:rsidRPr="00C11722">
        <w:rPr>
          <w:rFonts w:eastAsia="SimSun" w:hAnsi="Times New Roman" w:ascii="Times New Roman"/>
          <w:kern w:val="2"/>
          <w:lang w:bidi="hi-IN" w:eastAsia="zh-CN" w:val="hr-HR"/>
        </w:rPr>
        <w:t>BEST FOR WOMEN j.d.o.o., Čakovec, Franje Punčeca 2, OIB: 93824399386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C11722">
        <w:rPr>
          <w:rFonts w:hAnsi="Times New Roman" w:ascii="Times New Roman"/>
          <w:lang w:val="hr-HR"/>
        </w:rPr>
        <w:t>2/18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5B2E29" w:rsidP="00BB53E0" w:rsidR="005B2E2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0207A1">
        <w:rPr>
          <w:rFonts w:hAnsi="Times New Roman" w:ascii="Times New Roman"/>
          <w:szCs w:val="24"/>
          <w:lang w:val="hr-HR"/>
        </w:rPr>
        <w:t>09,50</w:t>
      </w:r>
      <w:r w:rsidR="00CB7461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5BE" w:rsidR="00F455BE">
      <w:r>
        <w:separator/>
      </w:r>
    </w:p>
  </w:endnote>
  <w:endnote w:id="0" w:type="continuationSeparator">
    <w:p w:rsidRDefault="00F455BE" w:rsidR="00F45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5BE" w:rsidR="00F455BE">
      <w:r>
        <w:separator/>
      </w:r>
    </w:p>
  </w:footnote>
  <w:footnote w:id="0" w:type="continuationSeparator">
    <w:p w:rsidRDefault="00F455BE" w:rsidR="00F45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E92A1D">
      <w:rPr>
        <w:rFonts w:hAnsi="Times New Roman" w:ascii="Times New Roman"/>
        <w:szCs w:val="24"/>
      </w:rPr>
      <w:t>2/18-7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07A1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4481"/>
    <w:rsid w:val="004615A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55DA5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D5BEA"/>
    <w:rsid w:val="007E05AE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AF5DAB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321E6"/>
    <w:rsid w:val="00C341D2"/>
    <w:rsid w:val="00C36F66"/>
    <w:rsid w:val="00C77C29"/>
    <w:rsid w:val="00C964C2"/>
    <w:rsid w:val="00CB7461"/>
    <w:rsid w:val="00CC138F"/>
    <w:rsid w:val="00CC6EE5"/>
    <w:rsid w:val="00CD109E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1410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2A1D"/>
    <w:rsid w:val="00E93A3E"/>
    <w:rsid w:val="00E93EDC"/>
    <w:rsid w:val="00EA0D9F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55BE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0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0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0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0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0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0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0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0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2018.</izvorni_sadrzaj>
    <derivirana_varijabla naziv="DomainObject.StvarniPocetakDatum_1">21. veljače 2018.</derivirana_varijabla>
  </DomainObject.StvarniPocetakDatum>
  <DomainObject.StvarniZavrsetakDatum>
    <izvorni_sadrzaj>21. veljače 2018.</izvorni_sadrzaj>
    <derivirana_varijabla naziv="DomainObject.StvarniZavrsetakDatum_1">21. veljače 2018.</derivirana_varijabla>
  </DomainObject.StvarniZavrsetakDatum>
  <DomainObject.PlaniraniZavrsetakDatum>
    <izvorni_sadrzaj>21. veljače 2018.</izvorni_sadrzaj>
    <derivirana_varijabla naziv="DomainObject.PlaniraniZavrsetakDatum_1">21. veljače 2018.</derivirana_varijabla>
  </DomainObject.PlaniraniZavrsetakDatum>
  <DomainObject.PlaniraniPocetakDatum>
    <izvorni_sadrzaj>21. veljače 2018.</izvorni_sadrzaj>
    <derivirana_varijabla naziv="DomainObject.PlaniraniPocetakDatum_1">21. veljače 2018.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2018.</izvorni_sadrzaj>
    <derivirana_varijabla naziv="DomainObject.Zapisnik.DatumKreiranja_1">21.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St-2/2018-7</izvorni_sadrzaj>
    <derivirana_varijabla naziv="DomainObject.Zapisnik.Oznaka_1">St-2/2018-7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FOR WOMEN jednostavno društvo s ograničenom odgovornošću za tjelesno i zdravstveno vježbanje žena zastupanog po punomoćniku Augustina Blagus Leško</izvorni_sadrzaj>
    <derivirana_varijabla naziv="DomainObject.Predmet.ProtustrankaFormated_1">  BEST FOR WOMEN jednostavno društvo s ograničenom odgovornošću za tjelesno i zdravstveno vježbanje žena zastupanog po punomoćniku Augustina Blagus Leško</derivirana_varijabla>
  </DomainObject.Predmet.ProtustrankaFormated>
  <DomainObject.Predmet.ProtustrankaFormatedOIB>
    <izvorni_sadrzaj>  BEST FOR WOMEN jednostavno društvo s ograničenom odgovornošću za tjelesno i zdravstveno vježbanje žena, OIB 93824399386 zastupanog po punomoćniku Augustina Blagus Leško</izvorni_sadrzaj>
    <derivirana_varijabla naziv="DomainObject.Predmet.ProtustrankaFormatedOIB_1">  BEST FOR WOMEN jednostavno društvo s ograničenom odgovornošću za tjelesno i zdravstveno vježbanje žena, OIB 93824399386 zastupanog po punomoćniku Augustina Blagus Leško</derivirana_varijabla>
  </DomainObject.Predmet.ProtustrankaFormatedOIB>
  <DomainObject.Predmet.ProtustrankaFormatedWithAdress>
    <izvorni_sadrzaj> BEST FOR WOMEN jednostavno društvo s ograničenom odgovornošću za tjelesno i zdravstveno vježbanje žena, Franje Punčeca 2, 40000 Čakovec zastupanog po punomoćniku Augustina Blagus Leško</izvorni_sadrzaj>
    <derivirana_varijabla naziv="DomainObject.Predmet.ProtustrankaFormatedWithAdress_1"> BEST FOR WOMEN jednostavno društvo s ograničenom odgovornošću za tjelesno i zdravstveno vježbanje žena, Franje Punčeca 2, 40000 Čakovec zastupanog po punomoćniku Augustina Blagus Leško</derivirana_varijabla>
  </DomainObject.Predmet.ProtustrankaFormatedWithAdress>
  <DomainObject.Predmet.ProtustrankaFormatedWithAdressOIB>
    <izvorni_sadrzaj> BEST FOR WOMEN jednostavno društvo s ograničenom odgovornošću za tjelesno i zdravstveno vježbanje žena, OIB 93824399386, Franje Punčeca 2, 40000 Čakovec zastupanog po punomoćniku Augustina Blagus Leško</izvorni_sadrzaj>
    <derivirana_varijabla naziv="DomainObject.Predmet.ProtustrankaFormatedWithAdressOIB_1"> BEST FOR WOMEN jednostavno društvo s ograničenom odgovornošću za tjelesno i zdravstveno vježbanje žena, OIB 93824399386, Franje Punčeca 2, 40000 Čakovec zastupanog po punomoćniku Augustina Blagus Leško</derivirana_varijabla>
  </DomainObject.Predmet.ProtustrankaFormatedWithAdressOIB>
  <DomainObject.Predmet.ProtustrankaWithAdress>
    <izvorni_sadrzaj>BEST FOR WOMEN jednostavno društvo s ograničenom odgovornošću za tjelesno i zdravstveno vježbanje žena Franje Punčeca 2, 40000 Čakovec</izvorni_sadrzaj>
    <derivirana_varijabla naziv="DomainObject.Predmet.ProtustrankaWithAdress_1">BEST FOR WOMEN jednostavno društvo s ograničenom odgovornošću za tjelesno i zdravstveno vježbanje žena Franje Punčeca 2, 40000 Čakovec</derivirana_varijabla>
  </DomainObject.Predmet.ProtustrankaWithAdress>
  <DomainObject.Predmet.ProtustrankaWithAdressOIB>
    <izvorni_sadrzaj>BEST FOR WOMEN jednostavno društvo s ograničenom odgovornošću za tjelesno i zdravstveno vježbanje žena, OIB 93824399386, Franje Punčeca 2, 40000 Čakovec</izvorni_sadrzaj>
    <derivirana_varijabla naziv="DomainObject.Predmet.ProtustrankaWithAdressOIB_1">BEST FOR WOMEN jednostavno društvo s ograničenom odgovornošću za tjelesno i zdravstveno vježbanje žena, OIB 93824399386, Franje Punčeca 2, 40000 Čakovec</derivirana_varijabla>
  </DomainObject.Predmet.ProtustrankaWithAdressOIB>
  <DomainObject.Predmet.ProtustrankaNazivFormated>
    <izvorni_sadrzaj>BEST FOR WOMEN jednostavno društvo s ograničenom odgovornošću za tjelesno i zdravstveno vježbanje žena</izvorni_sadrzaj>
    <derivirana_varijabla naziv="DomainObject.Predmet.ProtustrankaNazivFormated_1">BEST FOR WOMEN jednostavno društvo s ograničenom odgovornošću za tjelesno i zdravstveno vježbanje žena</derivirana_varijabla>
  </DomainObject.Predmet.ProtustrankaNazivFormated>
  <DomainObject.Predmet.ProtustrankaNazivFormatedOIB>
    <izvorni_sadrzaj>BEST FOR WOMEN jednostavno društvo s ograničenom odgovornošću za tjelesno i zdravstveno vježbanje žena, OIB 93824399386</izvorni_sadrzaj>
    <derivirana_varijabla naziv="DomainObject.Predmet.ProtustrankaNazivFormatedOIB_1">BEST FOR WOMEN jednostavno društvo s ograničenom odgovornošću za tjelesno i zdravstveno vježbanje žena, OIB 93824399386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20342.22</izvorni_sadrzaj>
    <derivirana_varijabla naziv="DomainObject.Predmet.TrenutnaVrijednost_1">20342.22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BEST FOR WOMEN jednostavno društvo s ograničenom odgovornošću za tjelesno i zdravstveno vježbanje žena zastupanog po punomoćniku Augustina Blagus Leško</item>
    </izvorni_sadrzaj>
    <derivirana_varijabla naziv="DomainObject.Predmet.ProtuStrankaListFormated_1">
      <item>BEST FOR WOMEN jednostavno društvo s ograničenom odgovornošću za tjelesno i zdravstveno vježbanje žena zastupanog po punomoćniku Augustina Blagus Leško</item>
    </derivirana_varijabla>
  </DomainObject.Predmet.ProtuStrankaListFormated>
  <DomainObject.Predmet.ProtuStrankaListFormatedOIB>
    <izvorni_sadrzaj>
      <item>BEST FOR WOMEN jednostavno društvo s ograničenom odgovornošću za tjelesno i zdravstveno vježbanje žena, OIB 93824399386 zastupanog po punomoćniku Augustina Blagus Leško</item>
    </izvorni_sadrzaj>
    <derivirana_varijabla naziv="DomainObject.Predmet.ProtuStrankaListFormatedOIB_1">
      <item>BEST FOR WOMEN jednostavno društvo s ograničenom odgovornošću za tjelesno i zdravstveno vježbanje žena, OIB 93824399386 zastupanog po punomoćniku Augustina Blagus Leško</item>
    </derivirana_varijabla>
  </DomainObject.Predmet.ProtuStrankaListFormatedOIB>
  <DomainObject.Predmet.ProtuStrankaListFormatedWithAdress>
    <izvorni_sadrzaj>
      <item>BEST FOR WOMEN jednostavno društvo s ograničenom odgovornošću za tjelesno i zdravstveno vježbanje žena, Franje Punčeca 2, 40000 Čakovec zastupanog po punomoćniku Augustina Blagus Leško</item>
    </izvorni_sadrzaj>
    <derivirana_varijabla naziv="DomainObject.Predmet.ProtuStrankaListFormatedWithAdress_1">
      <item>BEST FOR WOMEN jednostavno društvo s ograničenom odgovornošću za tjelesno i zdravstveno vježbanje žena, Franje Punčeca 2, 40000 Čakovec zastupanog po punomoćniku Augustina Blagus Leško</item>
    </derivirana_varijabla>
  </DomainObject.Predmet.ProtuStrankaListFormatedWithAdress>
  <DomainObject.Predmet.ProtuStrankaListFormatedWithAdressOIB>
    <izvorni_sadrzaj>
      <item>BEST FOR WOMEN jednostavno društvo s ograničenom odgovornošću za tjelesno i zdravstveno vježbanje žena, OIB 93824399386, Franje Punčeca 2, 40000 Čakovec zastupanog po punomoćniku Augustina Blagus Leško</item>
    </izvorni_sadrzaj>
    <derivirana_varijabla naziv="DomainObject.Predmet.ProtuStrankaListFormatedWithAdressOIB_1">
      <item>BEST FOR WOMEN jednostavno društvo s ograničenom odgovornošću za tjelesno i zdravstveno vježbanje žena, OIB 93824399386, Franje Punčeca 2, 40000 Čakovec zastupanog po punomoćniku Augustina Blagus Leško</item>
    </derivirana_varijabla>
  </DomainObject.Predmet.ProtuStrankaListFormatedWithAdressOIB>
  <DomainObject.Predmet.ProtuStrankaListNazivFormated>
    <izvorni_sadrzaj>
      <item>BEST FOR WOMEN jednostavno društvo s ograničenom odgovornošću za tjelesno i zdravstveno vježbanje žena</item>
    </izvorni_sadrzaj>
    <derivirana_varijabla naziv="DomainObject.Predmet.ProtuStrankaListNazivFormated_1">
      <item>BEST FOR WOMEN jednostavno društvo s ograničenom odgovornošću za tjelesno i zdravstveno vježbanje žena</item>
    </derivirana_varijabla>
  </DomainObject.Predmet.ProtuStrankaListNazivFormated>
  <DomainObject.Predmet.ProtuStrankaListNazivFormatedOIB>
    <izvorni_sadrzaj>
      <item>BEST FOR WOMEN jednostavno društvo s ograničenom odgovornošću za tjelesno i zdravstveno vježbanje žena, OIB 93824399386</item>
    </izvorni_sadrzaj>
    <derivirana_varijabla naziv="DomainObject.Predmet.ProtuStrankaListNazivFormatedOIB_1">
      <item>BEST FOR WOMEN jednostavno društvo s ograničenom odgovornošću za tjelesno i zdravstveno vježbanje žena, OIB 93824399386</item>
    </derivirana_varijabla>
  </DomainObject.Predmet.ProtuStrankaListNazivFormatedOIB>
  <DomainObject.Predmet.OstaliListFormated>
    <izvorni_sadrzaj>
      <item>Sudski registar</item>
      <item>Augustina Blagus Leško punomoćnik sudionika u postupku BEST FOR WOMEN jednostavno društvo s ograničenom odgovornošću za tjelesno i zdravstveno vježbanje žena</item>
    </izvorni_sadrzaj>
    <derivirana_varijabla naziv="DomainObject.Predmet.OstaliListFormated_1">
      <item>Sudski registar</item>
      <item>Augustina Blagus Leško punomoćnik sudionika u postupku BEST FOR WOMEN jednostavno društvo s ograničenom odgovornošću za tjelesno i zdravstveno vježbanje žena</item>
    </derivirana_varijabla>
  </DomainObject.Predmet.OstaliListFormated>
  <DomainObject.Predmet.OstaliListFormatedOIB>
    <izvorni_sadrzaj>
      <item>Sudski registar</item>
      <item>Augustina Blagus Leško, OIB 80946447984 punomoćnik sudionika u postupku BEST FOR WOMEN jednostavno društvo s ograničenom odgovornošću za tjelesno i zdravstveno vježbanje žena</item>
    </izvorni_sadrzaj>
    <derivirana_varijabla naziv="DomainObject.Predmet.OstaliListFormatedOIB_1">
      <item>Sudski registar</item>
      <item>Augustina Blagus Leško, OIB 80946447984 punomoćnik sudionika u postupku BEST FOR WOMEN jednostavno društvo s ograničenom odgovornošću za tjelesno i zdravstveno vježbanje žena</item>
    </derivirana_varijabla>
  </DomainObject.Predmet.OstaliListFormatedOIB>
  <DomainObject.Predmet.OstaliListFormatedWithAdress>
    <izvorni_sadrzaj>
      <item>Sudski registar</item>
      <item>Augustina Blagus Leško,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_1">
      <item>Sudski registar</item>
      <item>Augustina Blagus Leško, Ulica Jakova Gotovca 1a, 40000 Čakovec punomoćnik sudionika u postupku BEST FOR WOMEN jednostavno društvo s ograničenom odgovornošću za tjelesno i zdravstveno vježbanje žena</item>
    </derivirana_varijabla>
  </DomainObject.Predmet.OstaliListFormatedWithAdress>
  <DomainObject.Predmet.OstaliListFormatedWithAdressOIB>
    <izvorni_sadrzaj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OIB_1"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derivirana_varijabla>
  </DomainObject.Predmet.OstaliListFormatedWithAdressOIB>
  <DomainObject.Predmet.OstaliListNazivFormated>
    <izvorni_sadrzaj>
      <item>Sudski registar</item>
      <item>Augustina Blagus Leško</item>
    </izvorni_sadrzaj>
    <derivirana_varijabla naziv="DomainObject.Predmet.OstaliListNazivFormated_1">
      <item>Sudski registar</item>
      <item>Augustina Blagus Leško</item>
    </derivirana_varijabla>
  </DomainObject.Predmet.OstaliListNazivFormated>
  <DomainObject.Predmet.OstaliListNazivFormatedOIB>
    <izvorni_sadrzaj>
      <item>Sudski registar</item>
      <item>Augustina Blagus Leško, OIB 80946447984</item>
    </izvorni_sadrzaj>
    <derivirana_varijabla naziv="DomainObject.Predmet.OstaliListNazivFormatedOIB_1">
      <item>Sudski registar</item>
      <item>Augustina Blagus Leško, OIB 80946447984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St-2/2018-7</izvorni_sadrzaj>
    <derivirana_varijabla naziv="DomainObject.PoslovniBrojDokumenta_1">St-2/2018-7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BEST FOR WOMEN jednostavno društvo s ograničenom odgovornošću za tjelesno i zdravstveno vježbanje žena</izvorni_sadrzaj>
    <derivirana_varijabla naziv="DomainObject.Predmet.ProtustrankaIDrugi_1">BEST FOR WOMEN jednostavno društvo s ograničenom odgovornošću za tjelesno i zdravstveno vježbanje žena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BEST FOR WOMEN jednostavno društvo s ograničenom odgovornošću za tjelesno i zdravstveno vježbanje žena, OIB 93824399386, Franje Punčeca 2, 40000 Čakovec</izvorni_sadrzaj>
    <derivirana_varijabla naziv="DomainObject.Predmet.ProtustrankaIDrugiAdressOIB_1">BEST FOR WOMEN jednostavno društvo s ograničenom odgovornošću za tjelesno i zdravstveno vježbanje žena, OIB 93824399386, Franje Punčeca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BEST FOR WOMEN jednostavno društvo s ograničenom odgovornošću za tjelesno i zdravstveno vježbanje žena</item>
      <item>Sudski registar</item>
      <item>Augustina Blagus Leško</item>
    </izvorni_sadrzaj>
    <derivirana_varijabla naziv="DomainObject.Predmet.SudioniciListNaziv_1">
      <item>Financijska agencija</item>
      <item>BEST FOR WOMEN jednostavno društvo s ograničenom odgovornošću za tjelesno i zdravstveno vježbanje žena</item>
      <item>Sudski registar</item>
      <item>Augustina Blagus Leško</item>
    </derivirana_varijabla>
  </DomainObject.Predmet.SudioniciListNaziv>
  <DomainObject.Predmet.SudioniciListAdressOIB>
    <izvorni_sadrzaj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izvorni_sadrzaj>
    <derivirana_varijabla naziv="DomainObject.Predmet.SudioniciListAdressOIB_1"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93824399386</item>
      <item>, OIB null</item>
      <item>, OIB 80946447984</item>
    </izvorni_sadrzaj>
    <derivirana_varijabla naziv="DomainObject.Predmet.SudioniciListNazivOIB_1">
      <item>, OIB 85821130368</item>
      <item>, OIB 93824399386</item>
      <item>, OIB null</item>
      <item>, OIB 80946447984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918E0-2C45-45EF-8DAD-049313B19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257</properties:Words>
  <properties:Characters>1310</properties:Characters>
  <properties:Lines>45</properties:Lines>
  <properties:Paragraphs>20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2018-02-21T09:07:00Z</cp:lastPrinted>
  <dcterms:modified xmlns:xsi="http://www.w3.org/2001/XMLSchema-instance" xsi:type="dcterms:W3CDTF">2018-02-21T09:21:00Z</dcterms:modified>
  <cp:revision>89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ST-2-18-6 ZAPISNIK  21.02.2018..docx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