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2546" w14:paraId="08f2546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130AC" w:rsidP="00FE001A" w:rsidR="00C130A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FE001A" w:rsidP="00FE001A" w:rsidR="00FE001A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130AC" w:rsidP="0065129A" w:rsidR="00C130A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E92BF7">
        <w:t>VLAJ COMMERCE d.o.o., Kranjčevićeva 39, Split, OIB: 05911915675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C130AC" w:rsidP="0065129A" w:rsidR="00C130AC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E92BF7">
        <w:t>VLAJ COMMERCE d.o.o., Kranjčevićeva 39, Split, OIB: 05911915675</w:t>
      </w:r>
      <w:r>
        <w:t xml:space="preserve">, zaprimljen na ovom sudu </w:t>
      </w:r>
      <w:r w:rsidR="00E92BF7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C130AC" w:rsidP="00967806" w:rsidR="00C130AC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E92BF7">
        <w:t>21</w:t>
      </w:r>
      <w:r>
        <w:t xml:space="preserve">. rujna 2015. godine podnio zahtjev za provedbu skraćenog stečajnog postupka nad dužnikom </w:t>
      </w:r>
      <w:r w:rsidR="00E92BF7">
        <w:t>VLAJ COMMERCE d.o.o., Kranjčevićeva 39, Split, OIB: 05911915675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E92BF7">
        <w:t>668</w:t>
      </w:r>
      <w:r>
        <w:t xml:space="preserve">-1 od </w:t>
      </w:r>
      <w:r w:rsidR="00E92BF7">
        <w:t>20. travnja</w:t>
      </w:r>
      <w:r>
        <w:t xml:space="preserve"> 2015. godine  pokrenut postupak brisanja po čl. 7</w:t>
      </w:r>
      <w:r w:rsidR="00C130AC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C130AC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516" w:rsidR="00BA5516">
      <w:r>
        <w:separator/>
      </w:r>
    </w:p>
  </w:endnote>
  <w:endnote w:id="0" w:type="continuationSeparator">
    <w:p w:rsidRDefault="00BA5516" w:rsidR="00BA5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516" w:rsidR="00BA5516">
      <w:r>
        <w:separator/>
      </w:r>
    </w:p>
  </w:footnote>
  <w:footnote w:id="0" w:type="continuationSeparator">
    <w:p w:rsidRDefault="00BA5516" w:rsidR="00BA5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C60C0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751A44">
      <w:t>273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51A44">
      <w:t>273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57B88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1B6F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51A44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5516"/>
    <w:rsid w:val="00BB5EDE"/>
    <w:rsid w:val="00BC1BB8"/>
    <w:rsid w:val="00BC1EB9"/>
    <w:rsid w:val="00BC5C4C"/>
    <w:rsid w:val="00BD37FE"/>
    <w:rsid w:val="00BE64CD"/>
    <w:rsid w:val="00C071DF"/>
    <w:rsid w:val="00C07DA5"/>
    <w:rsid w:val="00C130AC"/>
    <w:rsid w:val="00C1723C"/>
    <w:rsid w:val="00C2366F"/>
    <w:rsid w:val="00C40D3E"/>
    <w:rsid w:val="00C42ADA"/>
    <w:rsid w:val="00C57239"/>
    <w:rsid w:val="00C60C07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4158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92BF7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0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07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VLAJ COMMERCE društvo s ograničenom odgovornošću za trgovinu i ulsuge</izvorni_sadrzaj>
    <derivirana_varijabla naziv="DomainObject.Predmet.ProtustrankaFormated_1">  VLAJ COMMERCE društvo s ograničenom odgovornošću za trgovinu i ulsuge</derivirana_varijabla>
  </DomainObject.Predmet.ProtustrankaFormated>
  <DomainObject.Predmet.ProtustrankaFormatedOIB>
    <izvorni_sadrzaj>  VLAJ COMMERCE društvo s ograničenom odgovornošću za trgovinu i ulsuge, OIB 05911915675</izvorni_sadrzaj>
    <derivirana_varijabla naziv="DomainObject.Predmet.ProtustrankaFormatedOIB_1">  VLAJ COMMERCE društvo s ograničenom odgovornošću za trgovinu i ulsuge, OIB 05911915675</derivirana_varijabla>
  </DomainObject.Predmet.ProtustrankaFormatedOIB>
  <DomainObject.Predmet.ProtustrankaFormatedWithAdress>
    <izvorni_sadrzaj> VLAJ COMMERCE društvo s ograničenom odgovornošću za trgovinu i ulsuge, Kranjčevićeva 39, 21000 Split</izvorni_sadrzaj>
    <derivirana_varijabla naziv="DomainObject.Predmet.ProtustrankaFormatedWithAdress_1"> VLAJ COMMERCE društvo s ograničenom odgovornošću za trgovinu i ulsuge, Kranjčevićeva 39, 21000 Split</derivirana_varijabla>
  </DomainObject.Predmet.ProtustrankaFormatedWithAdress>
  <DomainObject.Predmet.ProtustrankaFormatedWithAdressOIB>
    <izvorni_sadrzaj> VLAJ COMMERCE društvo s ograničenom odgovornošću za trgovinu i ulsuge, OIB 05911915675, Kranjčevićeva 39, 21000 Split</izvorni_sadrzaj>
    <derivirana_varijabla naziv="DomainObject.Predmet.ProtustrankaFormatedWithAdressOIB_1"> VLAJ COMMERCE društvo s ograničenom odgovornošću za trgovinu i ulsuge, OIB 05911915675, Kranjčevićeva 39, 21000 Split</derivirana_varijabla>
  </DomainObject.Predmet.ProtustrankaFormatedWithAdressOIB>
  <DomainObject.Predmet.ProtustrankaWithAdress>
    <izvorni_sadrzaj>VLAJ COMMERCE društvo s ograničenom odgovornošću za trgovinu i ulsuge Kranjčevićeva 39, 21000 Split</izvorni_sadrzaj>
    <derivirana_varijabla naziv="DomainObject.Predmet.ProtustrankaWithAdress_1">VLAJ COMMERCE društvo s ograničenom odgovornošću za trgovinu i ulsuge Kranjčevićeva 39, 21000 Split</derivirana_varijabla>
  </DomainObject.Predmet.ProtustrankaWithAdress>
  <DomainObject.Predmet.ProtustrankaWithAdressOIB>
    <izvorni_sadrzaj>VLAJ COMMERCE društvo s ograničenom odgovornošću za trgovinu i ulsuge, OIB 05911915675, Kranjčevićeva 39, 21000 Split</izvorni_sadrzaj>
    <derivirana_varijabla naziv="DomainObject.Predmet.ProtustrankaWithAdressOIB_1">VLAJ COMMERCE društvo s ograničenom odgovornošću za trgovinu i ulsuge, OIB 05911915675, Kranjčevićeva 39, 21000 Split</derivirana_varijabla>
  </DomainObject.Predmet.ProtustrankaWithAdressOIB>
  <DomainObject.Predmet.ProtustrankaNazivFormated>
    <izvorni_sadrzaj>VLAJ COMMERCE društvo s ograničenom odgovornošću za trgovinu i ulsuge</izvorni_sadrzaj>
    <derivirana_varijabla naziv="DomainObject.Predmet.ProtustrankaNazivFormated_1">VLAJ COMMERCE društvo s ograničenom odgovornošću za trgovinu i ulsuge</derivirana_varijabla>
  </DomainObject.Predmet.ProtustrankaNazivFormated>
  <DomainObject.Predmet.ProtustrankaNazivFormatedOIB>
    <izvorni_sadrzaj>VLAJ COMMERCE društvo s ograničenom odgovornošću za trgovinu i ulsuge, OIB 05911915675</izvorni_sadrzaj>
    <derivirana_varijabla naziv="DomainObject.Predmet.ProtustrankaNazivFormatedOIB_1">VLAJ COMMERCE društvo s ograničenom odgovornošću za trgovinu i ulsuge, OIB 05911915675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64974.18</izvorni_sadrzaj>
    <derivirana_varijabla naziv="DomainObject.Predmet.TrenutnaVrijednost_1">64974.18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VLAJ COMMERCE društvo s ograničenom odgovornošću za trgovinu i ulsuge</item>
    </izvorni_sadrzaj>
    <derivirana_varijabla naziv="DomainObject.Predmet.ProtuStrankaListFormated_1">
      <item>VLAJ COMMERCE društvo s ograničenom odgovornošću za trgovinu i ulsuge</item>
    </derivirana_varijabla>
  </DomainObject.Predmet.ProtuStrankaListFormated>
  <DomainObject.Predmet.ProtuStrankaListFormatedOIB>
    <izvorni_sadrzaj>
      <item>VLAJ COMMERCE društvo s ograničenom odgovornošću za trgovinu i ulsuge, OIB 05911915675</item>
    </izvorni_sadrzaj>
    <derivirana_varijabla naziv="DomainObject.Predmet.ProtuStrankaListFormatedOIB_1">
      <item>VLAJ COMMERCE društvo s ograničenom odgovornošću za trgovinu i ulsuge, OIB 05911915675</item>
    </derivirana_varijabla>
  </DomainObject.Predmet.ProtuStrankaListFormatedOIB>
  <DomainObject.Predmet.ProtuStrankaListFormatedWithAdress>
    <izvorni_sadrzaj>
      <item>VLAJ COMMERCE društvo s ograničenom odgovornošću za trgovinu i ulsuge, Kranjčevićeva 39, 21000 Split</item>
    </izvorni_sadrzaj>
    <derivirana_varijabla naziv="DomainObject.Predmet.ProtuStrankaListFormatedWithAdress_1">
      <item>VLAJ COMMERCE društvo s ograničenom odgovornošću za trgovinu i ulsuge, Kranjčevićeva 39, 21000 Split</item>
    </derivirana_varijabla>
  </DomainObject.Predmet.ProtuStrankaListFormatedWithAdress>
  <DomainObject.Predmet.ProtuStrankaListFormatedWithAdressOIB>
    <izvorni_sadrzaj>
      <item>VLAJ COMMERCE društvo s ograničenom odgovornošću za trgovinu i ulsuge, OIB 05911915675, Kranjčevićeva 39, 21000 Split</item>
    </izvorni_sadrzaj>
    <derivirana_varijabla naziv="DomainObject.Predmet.ProtuStrankaListFormatedWithAdressOIB_1">
      <item>VLAJ COMMERCE društvo s ograničenom odgovornošću za trgovinu i ulsuge, OIB 05911915675, Kranjčevićeva 39, 21000 Split</item>
    </derivirana_varijabla>
  </DomainObject.Predmet.ProtuStrankaListFormatedWithAdressOIB>
  <DomainObject.Predmet.ProtuStrankaListNazivFormated>
    <izvorni_sadrzaj>
      <item>VLAJ COMMERCE društvo s ograničenom odgovornošću za trgovinu i ulsuge</item>
    </izvorni_sadrzaj>
    <derivirana_varijabla naziv="DomainObject.Predmet.ProtuStrankaListNazivFormated_1">
      <item>VLAJ COMMERCE društvo s ograničenom odgovornošću za trgovinu i ulsuge</item>
    </derivirana_varijabla>
  </DomainObject.Predmet.ProtuStrankaListNazivFormated>
  <DomainObject.Predmet.ProtuStrankaListNazivFormatedOIB>
    <izvorni_sadrzaj>
      <item>VLAJ COMMERCE društvo s ograničenom odgovornošću za trgovinu i ulsuge, OIB 05911915675</item>
    </izvorni_sadrzaj>
    <derivirana_varijabla naziv="DomainObject.Predmet.ProtuStrankaListNazivFormatedOIB_1">
      <item>VLAJ COMMERCE društvo s ograničenom odgovornošću za trgovinu i ulsuge, OIB 05911915675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VLAJ COMMERCE društvo s ograničenom odgovornošću za trgovinu i ulsuge</izvorni_sadrzaj>
    <derivirana_varijabla naziv="DomainObject.Predmet.ProtustrankaIDrugi_1">VLAJ COMMERCE društvo s ograničenom odgovornošću za trgovinu i ulsuge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VLAJ COMMERCE društvo s ograničenom odgovornošću za trgovinu i ulsuge, OIB 05911915675, Kranjčevićeva 39, 21000 Split</izvorni_sadrzaj>
    <derivirana_varijabla naziv="DomainObject.Predmet.ProtustrankaIDrugiAdressOIB_1">VLAJ COMMERCE društvo s ograničenom odgovornošću za trgovinu i ulsuge, OIB 05911915675, Kranjčevićeva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VLAJ COMMERCE društvo s ograničenom odgovornošću za trgovinu i ulsuge</item>
    </izvorni_sadrzaj>
    <derivirana_varijabla naziv="DomainObject.Predmet.SudioniciListNaziv_1">
      <item>FINA SPLIT</item>
      <item>VLAJ COMMERCE društvo s ograničenom odgovornošću za trgovinu i ulsuge</item>
    </derivirana_varijabla>
  </DomainObject.Predmet.SudioniciListNaziv>
  <DomainObject.Predmet.SudioniciListAdressOIB>
    <izvorni_sadrzaj>
      <item>FINA SPLIT, Mažuranićevo šetalište 24 b,21000 Split</item>
      <item>VLAJ COMMERCE društvo s ograničenom odgovornošću za trgovinu i ulsuge, OIB 05911915675, Kranjčevićeva 39,21000 Split</item>
    </izvorni_sadrzaj>
    <derivirana_varijabla naziv="DomainObject.Predmet.SudioniciListAdressOIB_1">
      <item>FINA SPLIT, Mažuranićevo šetalište 24 b,21000 Split</item>
      <item>VLAJ COMMERCE društvo s ograničenom odgovornošću za trgovinu i ulsuge, OIB 05911915675, Kranjčevićeva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05911915675</item>
    </izvorni_sadrzaj>
    <derivirana_varijabla naziv="DomainObject.Predmet.SudioniciListNazivOIB_1">
      <item>, OIB null</item>
      <item>, OIB 05911915675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72431-F2A1-4DC7-BF34-54A47A62D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1951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2015-10-28T11:40:00Z</dcterms:created>
  <dc:creator>nmarkovic</dc:creator>
  <cp:lastModifiedBy>Katarina Mikulić</cp:lastModifiedBy>
  <cp:lastPrinted>2015-10-29T07:55:00Z</cp:lastPrinted>
  <dcterms:modified xmlns:xsi="http://www.w3.org/2001/XMLSchema-instance" xsi:type="dcterms:W3CDTF">2015-10-29T09:39:00Z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