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9c6f" w14:paraId="af39c6f" w:rsidRDefault="005F5A5A" w:rsidP="00D445BC" w:rsidR="005F5A5A">
      <w:pPr>
        <w15:collapsed w:val="false"/>
      </w:pPr>
      <w:bookmarkStart w:name="_GoBack" w:id="0"/>
      <w:bookmarkEnd w:id="0"/>
    </w:p>
    <w:p w:rsidRDefault="005F5A5A" w:rsidP="00D445BC" w:rsidR="005F5A5A"/>
    <w:p w:rsidRDefault="005F5A5A" w:rsidP="00D445BC" w:rsidR="005F5A5A"/>
    <w:p w:rsidRDefault="005F5A5A" w:rsidP="00D445BC" w:rsidR="005F5A5A"/>
    <w:p w:rsidRDefault="005F5A5A" w:rsidP="00D445BC" w:rsidR="005F5A5A"/>
    <w:p w:rsidRDefault="00182C03" w:rsidP="00D445BC" w:rsidR="00D445BC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A5A" w:rsidP="00D445BC" w:rsidR="005F5A5A" w:rsidRPr="00323158"/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F071E4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F819B0" w:rsidRPr="00305E3B">
      <w:pPr>
        <w:rPr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Broj: </w:t>
      </w:r>
      <w:r w:rsidR="00182C03">
        <w:rPr>
          <w:sz w:val="24"/>
        </w:rPr>
        <w:t>1/</w:t>
      </w:r>
      <w:r w:rsidR="004E6CEA" w:rsidRPr="00305E3B">
        <w:rPr>
          <w:sz w:val="24"/>
        </w:rPr>
        <w:t>St-</w:t>
      </w:r>
      <w:r w:rsidR="005F5A5A">
        <w:rPr>
          <w:sz w:val="24"/>
        </w:rPr>
        <w:t>2357/2016-12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48193F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F071E4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 xml:space="preserve">stečajnom </w:t>
      </w:r>
      <w:r w:rsidR="0054154D">
        <w:rPr>
          <w:sz w:val="24"/>
        </w:rPr>
        <w:t xml:space="preserve">sucu  Vesni Vukelić, </w:t>
      </w:r>
      <w:r w:rsidR="00F071E4">
        <w:rPr>
          <w:sz w:val="24"/>
        </w:rPr>
        <w:t xml:space="preserve">nakon zaključenja stečajnoga postupka nad dužnikom </w:t>
      </w:r>
      <w:r w:rsidR="005F5A5A">
        <w:rPr>
          <w:sz w:val="24"/>
        </w:rPr>
        <w:t>D. A. T. O. d.o.o., Rovinj, Rovinjsko Selo bb, OIB 88243309882</w:t>
      </w:r>
      <w:r w:rsidR="00F071E4">
        <w:rPr>
          <w:sz w:val="24"/>
        </w:rPr>
        <w:t xml:space="preserve">, </w:t>
      </w:r>
      <w:r w:rsidR="00BD260D">
        <w:rPr>
          <w:sz w:val="24"/>
        </w:rPr>
        <w:t xml:space="preserve">odlučujući o </w:t>
      </w:r>
      <w:r w:rsidR="008501C3">
        <w:rPr>
          <w:sz w:val="24"/>
        </w:rPr>
        <w:t>određivanju upisa stečajne mase u sudski registar</w:t>
      </w:r>
      <w:r w:rsidR="001273D6">
        <w:rPr>
          <w:sz w:val="24"/>
        </w:rPr>
        <w:t xml:space="preserve">, dana </w:t>
      </w:r>
      <w:r w:rsidR="00941BC1">
        <w:rPr>
          <w:sz w:val="24"/>
        </w:rPr>
        <w:t>06.studenog</w:t>
      </w:r>
      <w:r w:rsidR="00F071E4">
        <w:rPr>
          <w:sz w:val="24"/>
        </w:rPr>
        <w:t xml:space="preserve"> 2017</w:t>
      </w:r>
      <w:r w:rsidR="00BD260D">
        <w:rPr>
          <w:sz w:val="24"/>
        </w:rPr>
        <w:t>.</w:t>
      </w:r>
      <w:r w:rsidR="00182C03">
        <w:rPr>
          <w:sz w:val="24"/>
        </w:rPr>
        <w:t>g.</w:t>
      </w:r>
      <w:r w:rsidR="00BD260D">
        <w:rPr>
          <w:sz w:val="24"/>
        </w:rPr>
        <w:t xml:space="preserve"> </w:t>
      </w:r>
      <w:r w:rsidR="00FC1241">
        <w:rPr>
          <w:sz w:val="24"/>
        </w:rPr>
        <w:t xml:space="preserve"> 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D445BC" w:rsidRPr="00305E3B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2F747F" w:rsidP="0006055C" w:rsidR="002F747F">
      <w:pPr>
        <w:jc w:val="both"/>
        <w:rPr>
          <w:sz w:val="24"/>
        </w:rPr>
      </w:pPr>
    </w:p>
    <w:p w:rsidRDefault="0054154D" w:rsidP="00F071E4" w:rsidR="00A263A7">
      <w:pPr>
        <w:jc w:val="both"/>
        <w:rPr>
          <w:sz w:val="24"/>
        </w:rPr>
      </w:pPr>
      <w:r>
        <w:rPr>
          <w:sz w:val="24"/>
        </w:rPr>
        <w:tab/>
      </w:r>
      <w:r w:rsidR="008501C3">
        <w:rPr>
          <w:sz w:val="24"/>
        </w:rPr>
        <w:t xml:space="preserve">I - </w:t>
      </w:r>
      <w:r w:rsidR="00BD260D">
        <w:rPr>
          <w:sz w:val="24"/>
        </w:rPr>
        <w:t xml:space="preserve">Određuje se </w:t>
      </w:r>
      <w:r w:rsidR="008501C3">
        <w:rPr>
          <w:sz w:val="24"/>
        </w:rPr>
        <w:t xml:space="preserve">upis u sudski registar stečajne mase </w:t>
      </w:r>
      <w:r w:rsidR="00F071E4">
        <w:rPr>
          <w:sz w:val="24"/>
        </w:rPr>
        <w:t xml:space="preserve">iza </w:t>
      </w:r>
      <w:r w:rsidR="008501C3">
        <w:rPr>
          <w:sz w:val="24"/>
        </w:rPr>
        <w:t>brisanog dužnika</w:t>
      </w:r>
      <w:r w:rsidR="00BD260D">
        <w:rPr>
          <w:sz w:val="24"/>
        </w:rPr>
        <w:t xml:space="preserve"> </w:t>
      </w:r>
      <w:r w:rsidR="005F5A5A">
        <w:rPr>
          <w:sz w:val="24"/>
        </w:rPr>
        <w:t>D. A. T. O. d.o.o., Rovinj, Rovinjsko Selo bb, OIB 88243309882</w:t>
      </w:r>
      <w:r w:rsidR="00F071E4">
        <w:rPr>
          <w:sz w:val="24"/>
        </w:rPr>
        <w:t xml:space="preserve">, </w:t>
      </w:r>
      <w:r w:rsidR="00941BC1">
        <w:rPr>
          <w:sz w:val="24"/>
        </w:rPr>
        <w:t>sa sjedištem na adresi stečajne upraviteljice JADRANKE ŠEPUT iz Osijeka, Dalmatinska 17, OIB 56729601545.</w:t>
      </w:r>
    </w:p>
    <w:p w:rsidRDefault="00A263A7" w:rsidP="0006055C" w:rsidR="008501C3">
      <w:pPr>
        <w:jc w:val="both"/>
        <w:rPr>
          <w:sz w:val="24"/>
        </w:rPr>
      </w:pPr>
      <w:r>
        <w:rPr>
          <w:sz w:val="24"/>
        </w:rPr>
        <w:tab/>
      </w:r>
      <w:r w:rsidR="00941BC1">
        <w:rPr>
          <w:sz w:val="24"/>
        </w:rPr>
        <w:t xml:space="preserve">II- </w:t>
      </w:r>
      <w:r>
        <w:rPr>
          <w:sz w:val="24"/>
        </w:rPr>
        <w:t>Upis</w:t>
      </w:r>
      <w:r w:rsidR="00F071E4">
        <w:rPr>
          <w:sz w:val="24"/>
        </w:rPr>
        <w:t xml:space="preserve"> će provesti sudski registar ovog suda po pravomoćnosti rješenja. </w:t>
      </w:r>
    </w:p>
    <w:p w:rsidRDefault="005F5A5A" w:rsidP="0006055C" w:rsidR="005F5A5A">
      <w:pPr>
        <w:jc w:val="both"/>
        <w:rPr>
          <w:sz w:val="24"/>
        </w:rPr>
      </w:pPr>
    </w:p>
    <w:p w:rsidRDefault="00B50867" w:rsidP="0006055C" w:rsidR="00C063F5">
      <w:pPr>
        <w:jc w:val="both"/>
        <w:rPr>
          <w:sz w:val="24"/>
        </w:rPr>
      </w:pPr>
      <w:r>
        <w:rPr>
          <w:sz w:val="24"/>
        </w:rPr>
        <w:tab/>
      </w:r>
      <w:r w:rsidR="009B4014">
        <w:rPr>
          <w:sz w:val="24"/>
        </w:rPr>
        <w:tab/>
      </w:r>
    </w:p>
    <w:p w:rsidRDefault="00C063F5" w:rsidP="00C063F5" w:rsidR="0048193F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5F5A5A" w:rsidP="00C063F5" w:rsidR="005F5A5A" w:rsidRPr="00305E3B">
      <w:pPr>
        <w:jc w:val="center"/>
        <w:rPr>
          <w:sz w:val="24"/>
        </w:rPr>
      </w:pP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F071E4">
      <w:pPr>
        <w:jc w:val="both"/>
        <w:rPr>
          <w:sz w:val="24"/>
        </w:rPr>
      </w:pPr>
      <w:r>
        <w:rPr>
          <w:sz w:val="24"/>
        </w:rPr>
        <w:tab/>
      </w:r>
      <w:r w:rsidR="00F071E4">
        <w:rPr>
          <w:sz w:val="24"/>
        </w:rPr>
        <w:t>Rješenjem</w:t>
      </w:r>
      <w:r w:rsidR="0048193F">
        <w:rPr>
          <w:sz w:val="24"/>
        </w:rPr>
        <w:t xml:space="preserve"> ovog suda </w:t>
      </w:r>
      <w:r w:rsidR="00E007C5">
        <w:rPr>
          <w:sz w:val="24"/>
        </w:rPr>
        <w:t xml:space="preserve"> </w:t>
      </w:r>
      <w:r w:rsidR="00F071E4">
        <w:rPr>
          <w:sz w:val="24"/>
        </w:rPr>
        <w:t xml:space="preserve">posl.br. </w:t>
      </w:r>
      <w:r w:rsidR="00E007C5">
        <w:rPr>
          <w:sz w:val="24"/>
        </w:rPr>
        <w:t>St-</w:t>
      </w:r>
      <w:r w:rsidR="005F5A5A">
        <w:rPr>
          <w:sz w:val="24"/>
        </w:rPr>
        <w:t>2357/2016-4</w:t>
      </w:r>
      <w:r w:rsidR="0048193F">
        <w:rPr>
          <w:sz w:val="24"/>
        </w:rPr>
        <w:t xml:space="preserve"> od </w:t>
      </w:r>
      <w:r w:rsidR="005F5A5A">
        <w:rPr>
          <w:sz w:val="24"/>
        </w:rPr>
        <w:t>03.siječnja 2017</w:t>
      </w:r>
      <w:r w:rsidR="0048193F">
        <w:rPr>
          <w:sz w:val="24"/>
        </w:rPr>
        <w:t xml:space="preserve">. </w:t>
      </w:r>
      <w:r w:rsidR="00F071E4">
        <w:rPr>
          <w:sz w:val="24"/>
        </w:rPr>
        <w:t xml:space="preserve">otvoren je te istovremeno zaključen </w:t>
      </w:r>
      <w:r w:rsidR="00182C03">
        <w:rPr>
          <w:sz w:val="24"/>
        </w:rPr>
        <w:t xml:space="preserve">skraćeni </w:t>
      </w:r>
      <w:r w:rsidR="00F071E4">
        <w:rPr>
          <w:sz w:val="24"/>
        </w:rPr>
        <w:t xml:space="preserve">stečajni postupak nad dužnikom </w:t>
      </w:r>
      <w:r w:rsidR="005F5A5A">
        <w:rPr>
          <w:sz w:val="24"/>
        </w:rPr>
        <w:t>D. A. T. O. d.o.o., Rovinj, Rovinjsko Selo bb</w:t>
      </w:r>
      <w:r w:rsidR="00F071E4">
        <w:rPr>
          <w:sz w:val="24"/>
        </w:rPr>
        <w:t>.</w:t>
      </w:r>
    </w:p>
    <w:p w:rsidRDefault="00762DFD" w:rsidP="0006055C" w:rsidR="00182C03">
      <w:pPr>
        <w:jc w:val="both"/>
        <w:rPr>
          <w:sz w:val="24"/>
        </w:rPr>
      </w:pPr>
      <w:r>
        <w:rPr>
          <w:sz w:val="24"/>
        </w:rPr>
        <w:tab/>
      </w:r>
      <w:r w:rsidR="00F071E4">
        <w:rPr>
          <w:sz w:val="24"/>
        </w:rPr>
        <w:t xml:space="preserve">Nakon brisanja dužnika iz sudskog registra </w:t>
      </w:r>
      <w:r w:rsidR="005F5A5A">
        <w:rPr>
          <w:sz w:val="24"/>
        </w:rPr>
        <w:t xml:space="preserve">podneskom od 20.rujna 2017.g. osnivač i </w:t>
      </w:r>
      <w:r w:rsidR="00941BC1">
        <w:rPr>
          <w:sz w:val="24"/>
        </w:rPr>
        <w:t xml:space="preserve">bivši </w:t>
      </w:r>
      <w:r w:rsidR="005F5A5A">
        <w:rPr>
          <w:sz w:val="24"/>
        </w:rPr>
        <w:t>član uprave dužnika Claudio Daru iz Italije,</w:t>
      </w:r>
      <w:r w:rsidR="00941BC1">
        <w:rPr>
          <w:sz w:val="24"/>
        </w:rPr>
        <w:t xml:space="preserve"> zastupan po punomoćnicima Dejanu Jakac i Marini Mraković, odvj. iz Buzeta,</w:t>
      </w:r>
      <w:r w:rsidR="005F5A5A">
        <w:rPr>
          <w:sz w:val="24"/>
        </w:rPr>
        <w:t xml:space="preserve"> izvijestio je ovaj sud da se dužnik vodi kao vlasnik nekretnina upisanih u zemljišnim knjigama u Rovinju, označenih sa kč.br. 816/4, oranica, površine 920 m2 i kč.br. 816/5, kuća, dvorište i oranica površine 1630 m2, obje upisane u zk.ul. 513 k.o. Rovinj te navodi da je imovina stečajnog dužnika velike vrijednosti i da prelazi vrijednost dugova</w:t>
      </w:r>
      <w:r w:rsidR="00445393">
        <w:rPr>
          <w:sz w:val="24"/>
        </w:rPr>
        <w:t xml:space="preserve"> pa je predložio da se izvrši upis stečajne mase u sudski registar </w:t>
      </w:r>
      <w:r w:rsidR="00B95185">
        <w:rPr>
          <w:sz w:val="24"/>
        </w:rPr>
        <w:t>i provede naknadna dioba.</w:t>
      </w:r>
    </w:p>
    <w:p w:rsidRDefault="00445393" w:rsidP="0006055C" w:rsidR="00445393">
      <w:pPr>
        <w:jc w:val="both"/>
        <w:rPr>
          <w:sz w:val="24"/>
        </w:rPr>
      </w:pPr>
    </w:p>
    <w:p w:rsidRDefault="00445393" w:rsidP="0006055C" w:rsidR="00445393">
      <w:pPr>
        <w:jc w:val="both"/>
        <w:rPr>
          <w:sz w:val="24"/>
        </w:rPr>
      </w:pPr>
    </w:p>
    <w:p w:rsidRDefault="00445393" w:rsidP="0006055C" w:rsidR="00445393">
      <w:pPr>
        <w:jc w:val="both"/>
        <w:rPr>
          <w:sz w:val="24"/>
        </w:rPr>
      </w:pPr>
    </w:p>
    <w:p w:rsidRDefault="00445393" w:rsidP="0006055C" w:rsidR="00445393">
      <w:pPr>
        <w:jc w:val="both"/>
        <w:rPr>
          <w:sz w:val="24"/>
        </w:rPr>
      </w:pPr>
    </w:p>
    <w:p w:rsidRDefault="00445393" w:rsidP="0006055C" w:rsidR="00445393">
      <w:pPr>
        <w:jc w:val="both"/>
        <w:rPr>
          <w:sz w:val="24"/>
        </w:rPr>
      </w:pPr>
    </w:p>
    <w:p w:rsidRDefault="00445393" w:rsidP="0006055C" w:rsidR="00445393">
      <w:pPr>
        <w:jc w:val="both"/>
        <w:rPr>
          <w:sz w:val="24"/>
        </w:rPr>
      </w:pPr>
    </w:p>
    <w:p w:rsidRDefault="00445393" w:rsidP="00445393" w:rsidR="00445393">
      <w:pPr>
        <w:ind w:firstLine="720"/>
        <w:jc w:val="right"/>
        <w:rPr>
          <w:sz w:val="24"/>
        </w:rPr>
      </w:pPr>
      <w:r w:rsidRPr="00305E3B">
        <w:rPr>
          <w:sz w:val="24"/>
        </w:rPr>
        <w:t xml:space="preserve">Broj: </w:t>
      </w:r>
      <w:r>
        <w:rPr>
          <w:sz w:val="24"/>
        </w:rPr>
        <w:t>1/</w:t>
      </w:r>
      <w:r w:rsidRPr="00305E3B">
        <w:rPr>
          <w:sz w:val="24"/>
        </w:rPr>
        <w:t>St-</w:t>
      </w:r>
      <w:r>
        <w:rPr>
          <w:sz w:val="24"/>
        </w:rPr>
        <w:t>2357/2016-12</w:t>
      </w:r>
    </w:p>
    <w:p w:rsidRDefault="00445393" w:rsidP="00445393" w:rsidR="00445393">
      <w:pPr>
        <w:ind w:firstLine="720"/>
        <w:jc w:val="right"/>
        <w:rPr>
          <w:sz w:val="24"/>
        </w:rPr>
      </w:pPr>
    </w:p>
    <w:p w:rsidRDefault="005F5A5A" w:rsidP="00445393" w:rsidR="008306F4">
      <w:pPr>
        <w:ind w:firstLine="720"/>
        <w:jc w:val="both"/>
        <w:rPr>
          <w:sz w:val="24"/>
        </w:rPr>
      </w:pPr>
      <w:r>
        <w:rPr>
          <w:sz w:val="24"/>
        </w:rPr>
        <w:t xml:space="preserve">Nakon uvida u priloženi zk izvatak </w:t>
      </w:r>
      <w:r w:rsidR="00B95185">
        <w:rPr>
          <w:sz w:val="24"/>
        </w:rPr>
        <w:t>zemljišno-knjižnog odjela u Rovinju, sud</w:t>
      </w:r>
      <w:r>
        <w:rPr>
          <w:sz w:val="24"/>
        </w:rPr>
        <w:t xml:space="preserve"> je utvrdio da se dužnik vodi kao vlasnik gore navedenih nekretnina, a budući se radi o imovini koja čini </w:t>
      </w:r>
      <w:r w:rsidR="00182C03">
        <w:rPr>
          <w:sz w:val="24"/>
        </w:rPr>
        <w:t xml:space="preserve">stečajnu masu iza brisanog dužnika </w:t>
      </w:r>
      <w:r>
        <w:rPr>
          <w:sz w:val="24"/>
        </w:rPr>
        <w:t>D. A. T. O. d.o.o., Rovinj</w:t>
      </w:r>
      <w:r w:rsidR="00182C03">
        <w:rPr>
          <w:sz w:val="24"/>
        </w:rPr>
        <w:t xml:space="preserve">, </w:t>
      </w:r>
      <w:r w:rsidR="006A065B">
        <w:rPr>
          <w:sz w:val="24"/>
        </w:rPr>
        <w:t>to je valjalo odlučiti da se stečajna masa upiše u sudski registar pa je riješeno kao u izreci na temelju odredbe čl. 133 st 2 Stečajnog zakona (NN br.71/15)</w:t>
      </w:r>
      <w:r w:rsidR="00182C03">
        <w:rPr>
          <w:sz w:val="24"/>
        </w:rPr>
        <w:t>.</w:t>
      </w:r>
      <w:r w:rsidR="0048193F">
        <w:rPr>
          <w:sz w:val="24"/>
        </w:rPr>
        <w:tab/>
      </w:r>
      <w:r w:rsidR="0048193F">
        <w:rPr>
          <w:sz w:val="24"/>
        </w:rPr>
        <w:tab/>
      </w:r>
    </w:p>
    <w:p w:rsidRDefault="00445393" w:rsidP="00445393" w:rsidR="00445393" w:rsidRPr="00126E17">
      <w:pPr>
        <w:ind w:firstLine="720"/>
        <w:jc w:val="both"/>
        <w:rPr>
          <w:sz w:val="24"/>
        </w:rPr>
      </w:pPr>
    </w:p>
    <w:p w:rsidRDefault="0054154D" w:rsidP="00182C03" w:rsidR="0006055C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941BC1">
        <w:rPr>
          <w:sz w:val="24"/>
        </w:rPr>
        <w:t>06.studenog</w:t>
      </w:r>
      <w:r w:rsidR="006A065B">
        <w:rPr>
          <w:sz w:val="24"/>
        </w:rPr>
        <w:t xml:space="preserve"> 2017</w:t>
      </w:r>
      <w:r w:rsidR="00C211DA">
        <w:rPr>
          <w:sz w:val="24"/>
        </w:rPr>
        <w:t>.</w:t>
      </w:r>
      <w:r w:rsidR="00182C03">
        <w:rPr>
          <w:sz w:val="24"/>
        </w:rPr>
        <w:t>g.</w:t>
      </w:r>
    </w:p>
    <w:p w:rsidRDefault="00E56770" w:rsidP="00182C03" w:rsidR="00E56770">
      <w:pPr>
        <w:jc w:val="center"/>
        <w:rPr>
          <w:sz w:val="24"/>
        </w:rPr>
      </w:pPr>
    </w:p>
    <w:p w:rsidRDefault="00E56770" w:rsidP="00182C03" w:rsidR="00E56770">
      <w:pPr>
        <w:jc w:val="center"/>
        <w:rPr>
          <w:sz w:val="24"/>
        </w:rPr>
      </w:pPr>
    </w:p>
    <w:p w:rsidRDefault="0006055C" w:rsidP="0006055C" w:rsidR="00CA26CB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CE028E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element="metricconverter" w:uri="urn:schemas-microsoft-com:office:smarttags">
        <w:r w:rsidR="0006055C">
          <w:rPr>
            <w:sz w:val="24"/>
          </w:rPr>
          <w:t>Vesna Vukelić</w:t>
        </w:r>
      </w:smartTag>
      <w:r w:rsidR="007B0AFA">
        <w:rPr>
          <w:sz w:val="24"/>
        </w:rPr>
        <w:t xml:space="preserve"> </w:t>
      </w:r>
    </w:p>
    <w:p w:rsidRDefault="00A263A7" w:rsidP="0006055C" w:rsidR="00A263A7">
      <w:pPr>
        <w:jc w:val="both"/>
        <w:rPr>
          <w:sz w:val="24"/>
        </w:rPr>
      </w:pP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NAPUTAK O PRAVNOM LIJEKU: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Protiv ovog rješenja postoji pravo žalbe u roku od 8 dana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od dana dostave rješenja, s tim da se dostava smatra obavljenom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 xml:space="preserve">istekom osmog dana od dana objave rješenja na mrežnoj stanici 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e-oglasna ploča sudova.</w:t>
      </w:r>
    </w:p>
    <w:p w:rsidRDefault="00CE028E" w:rsidP="0006055C" w:rsidR="00CE028E">
      <w:pPr>
        <w:jc w:val="both"/>
        <w:rPr>
          <w:sz w:val="24"/>
        </w:rPr>
      </w:pPr>
    </w:p>
    <w:p w:rsidRDefault="00182C03" w:rsidP="006A065B" w:rsidR="00182C03">
      <w:pPr>
        <w:jc w:val="both"/>
        <w:rPr>
          <w:sz w:val="24"/>
        </w:rPr>
      </w:pPr>
    </w:p>
    <w:p w:rsidRDefault="00182C03" w:rsidP="006A065B" w:rsidR="00182C03">
      <w:pPr>
        <w:jc w:val="both"/>
        <w:rPr>
          <w:sz w:val="24"/>
        </w:rPr>
      </w:pPr>
    </w:p>
    <w:p w:rsidRDefault="00CE028E" w:rsidP="006A065B" w:rsidR="00E007C5">
      <w:pPr>
        <w:jc w:val="both"/>
        <w:rPr>
          <w:sz w:val="24"/>
        </w:rPr>
      </w:pPr>
      <w:r>
        <w:rPr>
          <w:sz w:val="24"/>
        </w:rPr>
        <w:t xml:space="preserve">Dostaviti </w:t>
      </w:r>
      <w:r w:rsidR="006A065B">
        <w:rPr>
          <w:sz w:val="24"/>
        </w:rPr>
        <w:t xml:space="preserve">putem mrežne stanice e-oglasna ploča suda: 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>1. steč.upravitelj</w:t>
      </w:r>
    </w:p>
    <w:p w:rsidRDefault="00F819B0" w:rsidP="00E007C5" w:rsidR="00B95185">
      <w:pPr>
        <w:jc w:val="both"/>
        <w:rPr>
          <w:sz w:val="24"/>
        </w:rPr>
      </w:pPr>
      <w:r>
        <w:rPr>
          <w:sz w:val="24"/>
        </w:rPr>
        <w:t xml:space="preserve">2. </w:t>
      </w:r>
      <w:r w:rsidR="00B95185">
        <w:rPr>
          <w:sz w:val="24"/>
        </w:rPr>
        <w:t>osnivaču po pun.</w:t>
      </w:r>
    </w:p>
    <w:p w:rsidRDefault="00B95185" w:rsidP="00E007C5" w:rsidR="00F819B0">
      <w:pPr>
        <w:jc w:val="both"/>
        <w:rPr>
          <w:sz w:val="24"/>
        </w:rPr>
      </w:pPr>
      <w:r>
        <w:rPr>
          <w:sz w:val="24"/>
        </w:rPr>
        <w:t xml:space="preserve">3. </w:t>
      </w:r>
      <w:r w:rsidR="006A065B">
        <w:rPr>
          <w:sz w:val="24"/>
        </w:rPr>
        <w:t>registar, po pravomoćnosti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501B"/>
    <w:rsid w:val="0004719A"/>
    <w:rsid w:val="00052F0B"/>
    <w:rsid w:val="00053CEE"/>
    <w:rsid w:val="0006055C"/>
    <w:rsid w:val="0007240A"/>
    <w:rsid w:val="000758C9"/>
    <w:rsid w:val="00092A09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6B39"/>
    <w:rsid w:val="00182C03"/>
    <w:rsid w:val="001A6BED"/>
    <w:rsid w:val="002233CF"/>
    <w:rsid w:val="00232FE1"/>
    <w:rsid w:val="00233457"/>
    <w:rsid w:val="00233ACC"/>
    <w:rsid w:val="002508D4"/>
    <w:rsid w:val="00251994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4BBD"/>
    <w:rsid w:val="002E7053"/>
    <w:rsid w:val="002F2078"/>
    <w:rsid w:val="002F26FB"/>
    <w:rsid w:val="002F747F"/>
    <w:rsid w:val="00304E1E"/>
    <w:rsid w:val="00305E3B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B6DB7"/>
    <w:rsid w:val="003E517A"/>
    <w:rsid w:val="003E642D"/>
    <w:rsid w:val="003F1FEF"/>
    <w:rsid w:val="00401053"/>
    <w:rsid w:val="00414710"/>
    <w:rsid w:val="00425654"/>
    <w:rsid w:val="00441C03"/>
    <w:rsid w:val="00445393"/>
    <w:rsid w:val="00446C85"/>
    <w:rsid w:val="004644F8"/>
    <w:rsid w:val="00474FA3"/>
    <w:rsid w:val="00477DF6"/>
    <w:rsid w:val="0048193F"/>
    <w:rsid w:val="00482EAC"/>
    <w:rsid w:val="00495F52"/>
    <w:rsid w:val="004A49B5"/>
    <w:rsid w:val="004B10B1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40633"/>
    <w:rsid w:val="00540842"/>
    <w:rsid w:val="0054154D"/>
    <w:rsid w:val="00542640"/>
    <w:rsid w:val="00547F4A"/>
    <w:rsid w:val="005565D9"/>
    <w:rsid w:val="00574E85"/>
    <w:rsid w:val="00582280"/>
    <w:rsid w:val="005861B2"/>
    <w:rsid w:val="005B757B"/>
    <w:rsid w:val="005D27C0"/>
    <w:rsid w:val="005D3E21"/>
    <w:rsid w:val="005D49B4"/>
    <w:rsid w:val="005D7896"/>
    <w:rsid w:val="005F5A5A"/>
    <w:rsid w:val="00610778"/>
    <w:rsid w:val="0062771E"/>
    <w:rsid w:val="00627C47"/>
    <w:rsid w:val="00640980"/>
    <w:rsid w:val="00654945"/>
    <w:rsid w:val="00674F92"/>
    <w:rsid w:val="006842D1"/>
    <w:rsid w:val="0069191F"/>
    <w:rsid w:val="00693D92"/>
    <w:rsid w:val="00694335"/>
    <w:rsid w:val="006961A8"/>
    <w:rsid w:val="006A065B"/>
    <w:rsid w:val="006A6DE9"/>
    <w:rsid w:val="006B270F"/>
    <w:rsid w:val="006E68B5"/>
    <w:rsid w:val="006F2157"/>
    <w:rsid w:val="007069CC"/>
    <w:rsid w:val="00762DFD"/>
    <w:rsid w:val="007701D9"/>
    <w:rsid w:val="00771360"/>
    <w:rsid w:val="0077706D"/>
    <w:rsid w:val="00795203"/>
    <w:rsid w:val="007B0AFA"/>
    <w:rsid w:val="007C1CCB"/>
    <w:rsid w:val="007C1D50"/>
    <w:rsid w:val="007E0234"/>
    <w:rsid w:val="008204F0"/>
    <w:rsid w:val="00822E7C"/>
    <w:rsid w:val="00826EBB"/>
    <w:rsid w:val="008306F4"/>
    <w:rsid w:val="00832EE3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F1DFC"/>
    <w:rsid w:val="0090315C"/>
    <w:rsid w:val="009046F9"/>
    <w:rsid w:val="00907D46"/>
    <w:rsid w:val="009103EE"/>
    <w:rsid w:val="009174B2"/>
    <w:rsid w:val="00926E0B"/>
    <w:rsid w:val="009373D4"/>
    <w:rsid w:val="00941882"/>
    <w:rsid w:val="00941BC1"/>
    <w:rsid w:val="00951FD0"/>
    <w:rsid w:val="0096420E"/>
    <w:rsid w:val="0097384A"/>
    <w:rsid w:val="00985EDA"/>
    <w:rsid w:val="00992E97"/>
    <w:rsid w:val="00996033"/>
    <w:rsid w:val="009A2EE9"/>
    <w:rsid w:val="009A395D"/>
    <w:rsid w:val="009A4CBA"/>
    <w:rsid w:val="009A6663"/>
    <w:rsid w:val="009B4014"/>
    <w:rsid w:val="009B548D"/>
    <w:rsid w:val="009B7329"/>
    <w:rsid w:val="009B75A6"/>
    <w:rsid w:val="009C4F65"/>
    <w:rsid w:val="009E50C5"/>
    <w:rsid w:val="009F5049"/>
    <w:rsid w:val="009F59E5"/>
    <w:rsid w:val="00A250AE"/>
    <w:rsid w:val="00A263A7"/>
    <w:rsid w:val="00A50367"/>
    <w:rsid w:val="00A51050"/>
    <w:rsid w:val="00A60AEF"/>
    <w:rsid w:val="00A61F4C"/>
    <w:rsid w:val="00A76ED4"/>
    <w:rsid w:val="00A802EB"/>
    <w:rsid w:val="00A84C1C"/>
    <w:rsid w:val="00A91DD8"/>
    <w:rsid w:val="00AA46FB"/>
    <w:rsid w:val="00AA5DC0"/>
    <w:rsid w:val="00AC4020"/>
    <w:rsid w:val="00AE2256"/>
    <w:rsid w:val="00AF70DC"/>
    <w:rsid w:val="00B2199D"/>
    <w:rsid w:val="00B3059A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95185"/>
    <w:rsid w:val="00BA72AA"/>
    <w:rsid w:val="00BB5018"/>
    <w:rsid w:val="00BB6921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75100"/>
    <w:rsid w:val="00C97171"/>
    <w:rsid w:val="00CA16E5"/>
    <w:rsid w:val="00CA26CB"/>
    <w:rsid w:val="00CB071E"/>
    <w:rsid w:val="00CB3C69"/>
    <w:rsid w:val="00CB4563"/>
    <w:rsid w:val="00CB4948"/>
    <w:rsid w:val="00CC797E"/>
    <w:rsid w:val="00CD5FD4"/>
    <w:rsid w:val="00CE028E"/>
    <w:rsid w:val="00CE3E86"/>
    <w:rsid w:val="00CE6225"/>
    <w:rsid w:val="00CF1B1D"/>
    <w:rsid w:val="00D03A85"/>
    <w:rsid w:val="00D05FF0"/>
    <w:rsid w:val="00D2142F"/>
    <w:rsid w:val="00D21DE0"/>
    <w:rsid w:val="00D2248B"/>
    <w:rsid w:val="00D36DD9"/>
    <w:rsid w:val="00D445BC"/>
    <w:rsid w:val="00D51863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35EA"/>
    <w:rsid w:val="00E007C5"/>
    <w:rsid w:val="00E116B5"/>
    <w:rsid w:val="00E1633E"/>
    <w:rsid w:val="00E21C87"/>
    <w:rsid w:val="00E45A76"/>
    <w:rsid w:val="00E54050"/>
    <w:rsid w:val="00E56770"/>
    <w:rsid w:val="00E611E9"/>
    <w:rsid w:val="00E62FD0"/>
    <w:rsid w:val="00E6728B"/>
    <w:rsid w:val="00E718E9"/>
    <w:rsid w:val="00E753F8"/>
    <w:rsid w:val="00E96E3D"/>
    <w:rsid w:val="00E97C73"/>
    <w:rsid w:val="00EA3E4A"/>
    <w:rsid w:val="00EA4F62"/>
    <w:rsid w:val="00EC6FBE"/>
    <w:rsid w:val="00EF0C5D"/>
    <w:rsid w:val="00F05331"/>
    <w:rsid w:val="00F071E4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2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E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E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E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E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2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E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E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E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E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svibnja 2017.</izvorni_sadrzaj>
    <derivirana_varijabla naziv="DomainObject.Predmet.DatumArhiviranja_1">16.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>20. siječnja 2027.</izvorni_sadrzaj>
    <derivirana_varijabla naziv="DomainObject.Predmet.DatumRokaCuvanja_1">20. siječnja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svibnja 2017.</izvorni_sadrzaj>
    <derivirana_varijabla naziv="DomainObject.Predmet.DatumZatvaranja_1">16.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hr.ibm.icms.common.model.sluzbeneosobe.Referada@28442844[id=1000000576, dbStatus=null, naziv=Referada 1 SS SB, oznaka=null, sudac=null] &lt;-hr.ibm.icms.common.model.sluzbeneosobe.Referada@28442844[status dodjele: =false]</izvorni_sadrzaj>
    <derivirana_varijabla naziv="DomainObject.Predmet.MjestoCuvanja_1">hr.ibm.icms.common.model.sluzbeneosobe.Referada@28442844[id=1000000576, dbStatus=null, naziv=Referada 1 SS SB, oznaka=null, sudac=null] &lt;-hr.ibm.icms.common.model.sluzbeneosobe.Referada@28442844[status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St-2357/2016</izvorni_sadrzaj>
    <derivirana_varijabla naziv="DomainObject.Predmet.OznakaBroj_1">St-2357/2016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A. T. O.  d.o.o. ROVINJ zastupanog po punomoćniku Vanesa Sponza</izvorni_sadrzaj>
    <derivirana_varijabla naziv="DomainObject.Predmet.ProtustrankaFormated_1">  D. A. T. O.  d.o.o. ROVINJ zastupanog po punomoćniku Vanesa Sponza</derivirana_varijabla>
  </DomainObject.Predmet.ProtustrankaFormated>
  <DomainObject.Predmet.ProtustrankaFormatedOIB>
    <izvorni_sadrzaj>  D. A. T. O.  d.o.o. ROVINJ, OIB 88243309882 zastupanog po punomoćniku Vanesa Sponza</izvorni_sadrzaj>
    <derivirana_varijabla naziv="DomainObject.Predmet.ProtustrankaFormatedOIB_1">  D. A. T. O.  d.o.o. ROVINJ, OIB 88243309882 zastupanog po punomoćniku Vanesa Sponza</derivirana_varijabla>
  </DomainObject.Predmet.ProtustrankaFormatedOIB>
  <DomainObject.Predmet.ProtustrankaFormatedWithAdress>
    <izvorni_sadrzaj> D. A. T. O.  d.o.o. ROVINJ, Rovinjsko Selo/bb, 52210 Rovinj zastupanog po punomoćniku Vanesa Sponza</izvorni_sadrzaj>
    <derivirana_varijabla naziv="DomainObject.Predmet.ProtustrankaFormatedWithAdress_1"> D. A. T. O.  d.o.o. ROVINJ, Rovinjsko Selo/bb, 52210 Rovinj zastupanog po punomoćniku Vanesa Sponza</derivirana_varijabla>
  </DomainObject.Predmet.ProtustrankaFormatedWithAdress>
  <DomainObject.Predmet.ProtustrankaFormatedWithAdressOIB>
    <izvorni_sadrzaj> D. A. T. O.  d.o.o. ROVINJ, OIB 88243309882, Rovinjsko Selo/bb, 52210 Rovinj zastupanog po punomoćniku Vanesa Sponza</izvorni_sadrzaj>
    <derivirana_varijabla naziv="DomainObject.Predmet.ProtustrankaFormatedWithAdressOIB_1"> D. A. T. O.  d.o.o. ROVINJ, OIB 88243309882, Rovinjsko Selo/bb, 52210 Rovinj zastupanog po punomoćniku Vanesa Sponza</derivirana_varijabla>
  </DomainObject.Predmet.ProtustrankaFormatedWithAdressOIB>
  <DomainObject.Predmet.ProtustrankaWithAdress>
    <izvorni_sadrzaj>D. A. T. O.  d.o.o. ROVINJ Rovinjsko Selo/bb, 52210 Rovinj</izvorni_sadrzaj>
    <derivirana_varijabla naziv="DomainObject.Predmet.ProtustrankaWithAdress_1">D. A. T. O.  d.o.o. ROVINJ Rovinjsko Selo/bb, 52210 Rovinj</derivirana_varijabla>
  </DomainObject.Predmet.ProtustrankaWithAdress>
  <DomainObject.Predmet.ProtustrankaWithAdressOIB>
    <izvorni_sadrzaj>D. A. T. O.  d.o.o. ROVINJ, OIB 88243309882, Rovinjsko Selo/bb, 52210 Rovinj</izvorni_sadrzaj>
    <derivirana_varijabla naziv="DomainObject.Predmet.ProtustrankaWithAdressOIB_1">D. A. T. O.  d.o.o. ROVINJ, OIB 88243309882, Rovinjsko Selo/bb, 52210 Rovinj</derivirana_varijabla>
  </DomainObject.Predmet.ProtustrankaWithAdressOIB>
  <DomainObject.Predmet.ProtustrankaNazivFormated>
    <izvorni_sadrzaj>D. A. T. O.  d.o.o. ROVINJ</izvorni_sadrzaj>
    <derivirana_varijabla naziv="DomainObject.Predmet.ProtustrankaNazivFormated_1">D. A. T. O.  d.o.o. ROVINJ</derivirana_varijabla>
  </DomainObject.Predmet.ProtustrankaNazivFormated>
  <DomainObject.Predmet.ProtustrankaNazivFormatedOIB>
    <izvorni_sadrzaj>D. A. T. O.  d.o.o. ROVINJ, OIB 88243309882</izvorni_sadrzaj>
    <derivirana_varijabla naziv="DomainObject.Predmet.ProtustrankaNazivFormatedOIB_1">D. A. T. O.  d.o.o. ROVINJ, OIB 88243309882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6552.84</izvorni_sadrzaj>
    <derivirana_varijabla naziv="DomainObject.Predmet.TrenutnaVrijednost_1">6552.84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T. O.  d.o.o. ROVINJ zastupanog po punomoćniku Vanesa Sponza</item>
    </izvorni_sadrzaj>
    <derivirana_varijabla naziv="DomainObject.Predmet.ProtuStrankaListFormated_1">
      <item>D. A. T. O.  d.o.o. ROVINJ zastupanog po punomoćniku Vanesa Sponza</item>
    </derivirana_varijabla>
  </DomainObject.Predmet.ProtuStrankaListFormated>
  <DomainObject.Predmet.ProtuStrankaListFormatedOIB>
    <izvorni_sadrzaj>
      <item>D. A. T. O.  d.o.o. ROVINJ, OIB 88243309882 zastupanog po punomoćniku Vanesa Sponza</item>
    </izvorni_sadrzaj>
    <derivirana_varijabla naziv="DomainObject.Predmet.ProtuStrankaListFormatedOIB_1">
      <item>D. A. T. O.  d.o.o. ROVINJ, OIB 88243309882 zastupanog po punomoćniku Vanesa Sponza</item>
    </derivirana_varijabla>
  </DomainObject.Predmet.ProtuStrankaListFormatedOIB>
  <DomainObject.Predmet.ProtuStrankaListFormatedWithAdress>
    <izvorni_sadrzaj>
      <item>D. A. T. O.  d.o.o. ROVINJ, Rovinjsko Selo/bb, 52210 Rovinj zastupanog po punomoćniku Vanesa Sponza</item>
    </izvorni_sadrzaj>
    <derivirana_varijabla naziv="DomainObject.Predmet.ProtuStrankaListFormatedWithAdress_1">
      <item>D. A. T. O.  d.o.o. ROVINJ, Rovinjsko Selo/bb, 52210 Rovinj zastupanog po punomoćniku Vanesa Sponza</item>
    </derivirana_varijabla>
  </DomainObject.Predmet.ProtuStrankaListFormatedWithAdress>
  <DomainObject.Predmet.ProtuStrankaListFormatedWithAdressOIB>
    <izvorni_sadrzaj>
      <item>D. A. T. O.  d.o.o. ROVINJ, OIB 88243309882, Rovinjsko Selo/bb, 52210 Rovinj zastupanog po punomoćniku Vanesa Sponza</item>
    </izvorni_sadrzaj>
    <derivirana_varijabla naziv="DomainObject.Predmet.ProtuStrankaListFormatedWithAdressOIB_1">
      <item>D. A. T. O.  d.o.o. ROVINJ, OIB 88243309882, Rovinjsko Selo/bb, 52210 Rovinj zastupanog po punomoćniku Vanesa Sponza</item>
    </derivirana_varijabla>
  </DomainObject.Predmet.ProtuStrankaListFormatedWithAdressOIB>
  <DomainObject.Predmet.ProtuStrankaListNazivFormated>
    <izvorni_sadrzaj>
      <item>D. A. T. O.  d.o.o. ROVINJ</item>
    </izvorni_sadrzaj>
    <derivirana_varijabla naziv="DomainObject.Predmet.ProtuStrankaListNazivFormated_1">
      <item>D. A. T. O.  d.o.o. ROVINJ</item>
    </derivirana_varijabla>
  </DomainObject.Predmet.ProtuStrankaListNazivFormated>
  <DomainObject.Predmet.ProtuStrankaListNazivFormatedOIB>
    <izvorni_sadrzaj>
      <item>D. A. T. O.  d.o.o. ROVINJ, OIB 88243309882</item>
    </izvorni_sadrzaj>
    <derivirana_varijabla naziv="DomainObject.Predmet.ProtuStrankaListNazivFormatedOIB_1">
      <item>D. A. T. O.  d.o.o. ROVINJ, OIB 88243309882</item>
    </derivirana_varijabla>
  </DomainObject.Predmet.ProtuStrankaListNazivFormatedOIB>
  <DomainObject.Predmet.OstaliListFormated>
    <izvorni_sadrzaj>
      <item>Vanesa Sponza punomoćnik sudionika u postupku D. A. T. O.  d.o.o. ROVINJ</item>
    </izvorni_sadrzaj>
    <derivirana_varijabla naziv="DomainObject.Predmet.OstaliListFormated_1">
      <item>Vanesa Sponza punomoćnik sudionika u postupku D. A. T. O.  d.o.o. ROVINJ</item>
    </derivirana_varijabla>
  </DomainObject.Predmet.OstaliListFormated>
  <DomainObject.Predmet.OstaliListFormatedOIB>
    <izvorni_sadrzaj>
      <item>Vanesa Sponza, OIB 43839574011 punomoćnik sudionika u postupku D. A. T. O.  d.o.o. ROVINJ</item>
    </izvorni_sadrzaj>
    <derivirana_varijabla naziv="DomainObject.Predmet.OstaliListFormatedOIB_1">
      <item>Vanesa Sponza, OIB 43839574011 punomoćnik sudionika u postupku D. A. T. O.  d.o.o. ROVINJ</item>
    </derivirana_varijabla>
  </DomainObject.Predmet.OstaliListFormatedOIB>
  <DomainObject.Predmet.OstaliListFormatedWithAdress>
    <izvorni_sadrzaj>
      <item>Vanesa Sponza, Trg na lokvi 1, 52210 Rovinj punomoćnik sudionika u postupku D. A. T. O.  d.o.o. ROVINJ</item>
    </izvorni_sadrzaj>
    <derivirana_varijabla naziv="DomainObject.Predmet.OstaliListFormatedWithAdress_1">
      <item>Vanesa Sponza, Trg na lokvi 1, 52210 Rovinj punomoćnik sudionika u postupku D. A. T. O.  d.o.o. ROVINJ</item>
    </derivirana_varijabla>
  </DomainObject.Predmet.OstaliListFormatedWithAdress>
  <DomainObject.Predmet.OstaliListFormatedWithAdressOIB>
    <izvorni_sadrzaj>
      <item>Vanesa Sponza, OIB 43839574011, Trg na lokvi 1, 52210 Rovinj punomoćnik sudionika u postupku D. A. T. O.  d.o.o. ROVINJ</item>
    </izvorni_sadrzaj>
    <derivirana_varijabla naziv="DomainObject.Predmet.OstaliListFormatedWithAdressOIB_1">
      <item>Vanesa Sponza, OIB 43839574011, Trg na lokvi 1, 52210 Rovinj punomoćnik sudionika u postupku D. A. T. O.  d.o.o. ROVINJ</item>
    </derivirana_varijabla>
  </DomainObject.Predmet.OstaliListFormatedWithAdressOIB>
  <DomainObject.Predmet.OstaliListNazivFormated>
    <izvorni_sadrzaj>
      <item>Vanesa Sponza</item>
    </izvorni_sadrzaj>
    <derivirana_varijabla naziv="DomainObject.Predmet.OstaliListNazivFormated_1">
      <item>Vanesa Sponza</item>
    </derivirana_varijabla>
  </DomainObject.Predmet.OstaliListNazivFormated>
  <DomainObject.Predmet.OstaliListNazivFormatedOIB>
    <izvorni_sadrzaj>
      <item>Vanesa Sponza, OIB 43839574011</item>
    </izvorni_sadrzaj>
    <derivirana_varijabla naziv="DomainObject.Predmet.OstaliListNazivFormatedOIB_1">
      <item>Vanesa Sponza, OIB 43839574011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T. O.  d.o.o. ROVINJ</izvorni_sadrzaj>
    <derivirana_varijabla naziv="DomainObject.Predmet.ProtustrankaIDrugi_1">D. A. T. O. 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T. O.  d.o.o. ROVINJ, OIB 88243309882, Rovinjsko Selo/bb, 52210 Rovinj</izvorni_sadrzaj>
    <derivirana_varijabla naziv="DomainObject.Predmet.ProtustrankaIDrugiAdressOIB_1">D. A. T. O.  d.o.o. ROVINJ, OIB 88243309882,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St-2357/2016-4</izvorni_sadrzaj>
    <derivirana_varijabla naziv="DomainObject.Predmet.OdlukaRjesenje.Oznaka_1">St-2357/2016-4</derivirana_varijabla>
  </DomainObject.Predmet.OdlukaRjesenje.Oznaka>
  <DomainObject.Predmet.SudioniciListNaziv>
    <izvorni_sadrzaj>
      <item>D. A. T. O.  d.o.o. ROVINJ</item>
      <item>FINANCIJSKA AGENCIJA, RC RIJEKA, PODRUŽNICA PULA, PULA</item>
      <item>Vanesa Sponza</item>
    </izvorni_sadrzaj>
    <derivirana_varijabla naziv="DomainObject.Predmet.SudioniciListNaziv_1">
      <item>D. A. T. O.  d.o.o. ROVINJ</item>
      <item>FINANCIJSKA AGENCIJA, RC RIJEKA, PODRUŽNICA PULA, PULA</item>
      <item>Vanesa Sponza</item>
    </derivirana_varijabla>
  </DomainObject.Predmet.SudioniciListNaziv>
  <DomainObject.Predmet.SudioniciListAdressOIB>
    <izvorni_sadrzaj>
      <item>D. A. T. O.  d.o.o. ROVINJ, OIB 88243309882, Rovinjsko Selo/bb,52210 Rovinj</item>
      <item>FINANCIJSKA AGENCIJA, RC RIJEKA, PODRUŽNICA PULA, PULA, OIB 85821130368, Giardini 5,52100 Pula</item>
      <item>Vanesa Sponza, OIB 43839574011, Trg na lokvi 1,52210 Rovinj</item>
    </izvorni_sadrzaj>
    <derivirana_varijabla naziv="DomainObject.Predmet.SudioniciListAdressOIB_1">
      <item>D. A. T. O.  d.o.o. ROVINJ, OIB 88243309882, Rovinjsko Selo/bb,52210 Rovinj</item>
      <item>FINANCIJSKA AGENCIJA, RC RIJEKA, PODRUŽNICA PULA, PULA, OIB 85821130368, Giardini 5,52100 Pula</item>
      <item>Vanesa Sponza, OIB 43839574011, Trg na lokvi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88243309882</item>
      <item>, OIB 85821130368</item>
      <item>, OIB 43839574011</item>
    </izvorni_sadrzaj>
    <derivirana_varijabla naziv="DomainObject.Predmet.SudioniciListNazivOIB_1">
      <item>, OIB 88243309882</item>
      <item>, OIB 85821130368</item>
      <item>, OIB 43839574011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412</properties:Words>
  <properties:Characters>2101</properties:Characters>
  <properties:Lines>77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2017-09-07T11:40:00Z</dcterms:created>
  <dc:creator>Trgovacki sud</dc:creator>
  <cp:keywords/>
  <cp:lastModifiedBy>wsadmin</cp:lastModifiedBy>
  <cp:lastPrinted>2017-11-06T13:04:00Z</cp:lastPrinted>
  <dcterms:modified xmlns:xsi="http://www.w3.org/2001/XMLSchema-instance" xsi:type="dcterms:W3CDTF">2017-11-06T13:32:00Z</dcterms:modified>
  <cp:revision>11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