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a34d" w14:paraId="2d1a34d" w:rsidRDefault="001867D8" w:rsidP="001867D8" w:rsidR="001867D8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</w:rPr>
        <w:drawing>
          <wp:inline distR="0" distL="0" distB="0" distT="0">
            <wp:extent cy="963295" cx="720090"/>
            <wp:effectExtent b="825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7D8" w:rsidP="001867D8" w:rsidR="001867D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REPUBLIKA HRVATSKA</w:t>
      </w:r>
    </w:p>
    <w:p w:rsidRDefault="001867D8" w:rsidP="001867D8" w:rsidR="001867D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TRGOVAČKI SUD U VARAŽDINU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broj: 2 St-559/16-6</w:t>
      </w:r>
    </w:p>
    <w:p w:rsidRDefault="001867D8" w:rsidP="001867D8" w:rsidR="001867D8">
      <w:r>
        <w:rPr>
          <w:rFonts w:eastAsia="Calibri"/>
          <w:lang w:eastAsia="en-US"/>
        </w:rPr>
        <w:t xml:space="preserve">           Braće Radića 2, Varaždin</w:t>
      </w:r>
    </w:p>
    <w:p w:rsidRDefault="001867D8" w:rsidP="001867D8" w:rsidR="001867D8"/>
    <w:p w:rsidRDefault="001867D8" w:rsidP="001867D8" w:rsidR="001867D8">
      <w:pPr>
        <w:rPr>
          <w:b/>
          <w:bCs/>
        </w:rPr>
      </w:pPr>
    </w:p>
    <w:p w:rsidRDefault="001867D8" w:rsidP="001867D8" w:rsidR="001867D8">
      <w:pPr>
        <w:ind w:firstLine="708"/>
        <w:jc w:val="both"/>
        <w:rPr>
          <w:b/>
        </w:rPr>
      </w:pPr>
      <w:r>
        <w:t>Trgovački sud u Varaždinu, po sutkinji toga suda Meliti Poljanec- Bubaš, povodom prijedloga predlagatelja-dužnika IN-MAR d.o.o. Proizvodnja i usluge, Varaždinske Toplice, Ludbreška cesta 5, OIB: 67934137784, za sklapanje predstečajne nagodbe, dana 17. veljače 2017. donio je sljedeći</w:t>
      </w:r>
    </w:p>
    <w:p w:rsidRDefault="001867D8" w:rsidP="001867D8" w:rsidR="001867D8">
      <w:pPr>
        <w:jc w:val="both"/>
      </w:pPr>
    </w:p>
    <w:p w:rsidRDefault="001867D8" w:rsidP="001867D8" w:rsidR="001867D8">
      <w:pPr>
        <w:jc w:val="center"/>
        <w:rPr>
          <w:sz w:val="32"/>
          <w:szCs w:val="32"/>
        </w:rPr>
      </w:pPr>
      <w:r>
        <w:rPr>
          <w:sz w:val="32"/>
          <w:szCs w:val="32"/>
        </w:rPr>
        <w:t>O G L A S</w:t>
      </w:r>
    </w:p>
    <w:p w:rsidRDefault="001867D8" w:rsidP="001867D8" w:rsidR="001867D8">
      <w:pPr>
        <w:jc w:val="both"/>
      </w:pPr>
    </w:p>
    <w:p w:rsidRDefault="001867D8" w:rsidP="001867D8" w:rsidR="001867D8">
      <w:pPr>
        <w:ind w:firstLine="708"/>
        <w:jc w:val="both"/>
      </w:pPr>
      <w:r>
        <w:t>I / Temeljem čl. 66. st. 5. Zakona o financijskom poslovanju i predstečajnoj nagodbi (NN br. 108/12, 144/12, 81/13 i 112/13) određuje se ročište radi sklapanja predstečajne nagodbe nad dužnikom IN-MAR d.o.o. Proizvodnja i usluge, Varaždinske Toplice, Ludbreška cesta 5, OIB: 67934137784,</w:t>
      </w:r>
      <w:r>
        <w:rPr>
          <w:b/>
        </w:rPr>
        <w:t xml:space="preserve"> </w:t>
      </w:r>
      <w:r>
        <w:t xml:space="preserve">za dan </w:t>
      </w:r>
    </w:p>
    <w:p w:rsidRDefault="001867D8" w:rsidP="001867D8" w:rsidR="001867D8" w:rsidRPr="001867D8"/>
    <w:p w:rsidRDefault="001867D8" w:rsidP="001867D8" w:rsidR="001867D8" w:rsidRPr="001867D8">
      <w:pPr>
        <w:jc w:val="center"/>
        <w:rPr>
          <w:u w:val="single"/>
        </w:rPr>
      </w:pPr>
      <w:r w:rsidRPr="001867D8">
        <w:rPr>
          <w:u w:val="single"/>
        </w:rPr>
        <w:t xml:space="preserve">19. travnja 2017. u 13,10 sati         </w:t>
      </w:r>
    </w:p>
    <w:p w:rsidRDefault="001867D8" w:rsidP="001867D8" w:rsidR="001867D8" w:rsidRPr="001867D8">
      <w:pPr>
        <w:jc w:val="center"/>
        <w:rPr>
          <w:bCs/>
          <w:u w:val="single"/>
        </w:rPr>
      </w:pPr>
      <w:r w:rsidRPr="001867D8">
        <w:rPr>
          <w:bCs/>
          <w:u w:val="single"/>
        </w:rPr>
        <w:t>u sobi broj 223/II</w:t>
      </w:r>
    </w:p>
    <w:p w:rsidRDefault="001867D8" w:rsidP="001867D8" w:rsidR="001867D8" w:rsidRPr="001867D8">
      <w:pPr>
        <w:rPr>
          <w:b/>
          <w:u w:val="single"/>
        </w:rPr>
      </w:pPr>
    </w:p>
    <w:p w:rsidRDefault="001867D8" w:rsidP="001867D8" w:rsidR="001867D8" w:rsidRPr="001867D8">
      <w:r w:rsidRPr="001867D8">
        <w:tab/>
        <w:t>II/ Na ročište se pozivaju:</w:t>
      </w:r>
    </w:p>
    <w:p w:rsidRDefault="001867D8" w:rsidP="001867D8" w:rsidR="001867D8" w:rsidRPr="001867D8"/>
    <w:p w:rsidRDefault="001867D8" w:rsidP="001867D8" w:rsidR="001867D8" w:rsidRPr="001867D8">
      <w:pPr>
        <w:numPr>
          <w:ilvl w:val="0"/>
          <w:numId w:val="1"/>
        </w:numPr>
      </w:pPr>
      <w:r w:rsidRPr="001867D8">
        <w:t>predlagatelj-dužnik, IN-MAR d.o.o. Proizvodnja i usluge, Varaždinske Toplice, Ludbreška cesta 5, OIB: 67934137784</w:t>
      </w:r>
    </w:p>
    <w:p w:rsidRDefault="001867D8" w:rsidP="001867D8" w:rsidR="001867D8" w:rsidRPr="001867D8">
      <w:pPr>
        <w:ind w:left="720"/>
      </w:pPr>
    </w:p>
    <w:p w:rsidRDefault="001867D8" w:rsidP="001867D8" w:rsidR="001867D8">
      <w:pPr>
        <w:numPr>
          <w:ilvl w:val="0"/>
          <w:numId w:val="1"/>
        </w:numPr>
        <w:jc w:val="both"/>
      </w:pPr>
      <w:r w:rsidRPr="001867D8">
        <w:t>svi vjerovnici</w:t>
      </w:r>
      <w:r>
        <w:t xml:space="preserve"> koji su prihvatili plan financijskog restrukturiranja.</w:t>
      </w:r>
    </w:p>
    <w:p w:rsidRDefault="001867D8" w:rsidP="001867D8" w:rsidR="001867D8">
      <w:pPr>
        <w:ind w:left="360"/>
        <w:jc w:val="both"/>
      </w:pPr>
    </w:p>
    <w:p w:rsidRDefault="001867D8" w:rsidP="001867D8" w:rsidR="001867D8">
      <w:pPr>
        <w:jc w:val="both"/>
      </w:pPr>
    </w:p>
    <w:p w:rsidRDefault="001867D8" w:rsidP="001867D8" w:rsidR="001867D8">
      <w:pPr>
        <w:pStyle w:val="Naslov3"/>
        <w:jc w:val="center"/>
        <w:rPr>
          <w:b w:val="false"/>
        </w:rPr>
      </w:pPr>
      <w:r>
        <w:rPr>
          <w:b w:val="false"/>
        </w:rPr>
        <w:t>U Varaždinu  17. veljače 2017.</w:t>
      </w:r>
    </w:p>
    <w:p w:rsidRDefault="001867D8" w:rsidP="001867D8" w:rsidR="001867D8">
      <w:pPr>
        <w:pStyle w:val="Naslov3"/>
        <w:jc w:val="center"/>
        <w:rPr>
          <w:b w:val="false"/>
        </w:rPr>
      </w:pPr>
    </w:p>
    <w:p w:rsidRDefault="001867D8" w:rsidP="001867D8" w:rsidR="001867D8">
      <w:pPr>
        <w:pStyle w:val="Naslov3"/>
        <w:ind w:left="4248"/>
        <w:jc w:val="center"/>
        <w:rPr>
          <w:b w:val="false"/>
        </w:rPr>
      </w:pPr>
      <w:r>
        <w:rPr>
          <w:b w:val="false"/>
        </w:rPr>
        <w:t>Sutkinja</w:t>
      </w:r>
    </w:p>
    <w:p w:rsidRDefault="001867D8" w:rsidP="001867D8" w:rsidR="001867D8"/>
    <w:p w:rsidRDefault="001867D8" w:rsidP="001867D8" w:rsidR="001867D8">
      <w:pPr>
        <w:ind w:left="4248"/>
        <w:jc w:val="center"/>
      </w:pPr>
      <w:r>
        <w:t>Melita Poljanec-Bubaš</w:t>
      </w:r>
      <w:r w:rsidR="001A3F08">
        <w:t>, v. r.</w:t>
      </w:r>
    </w:p>
    <w:p w:rsidRDefault="001A3F08" w:rsidP="001867D8" w:rsidR="001A3F08">
      <w:pPr>
        <w:ind w:left="4248"/>
        <w:jc w:val="center"/>
      </w:pPr>
    </w:p>
    <w:p w:rsidRDefault="001A3F08" w:rsidP="001867D8" w:rsidR="001A3F08">
      <w:pPr>
        <w:ind w:left="4248"/>
        <w:jc w:val="center"/>
      </w:pPr>
    </w:p>
    <w:p w:rsidRDefault="001867D8" w:rsidP="001867D8" w:rsidR="001867D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1867D8" w:rsidP="001867D8" w:rsidR="001867D8">
      <w:pPr>
        <w:ind w:firstLine="360"/>
        <w:jc w:val="both"/>
        <w:rPr>
          <w:bCs/>
        </w:rPr>
      </w:pPr>
      <w:r>
        <w:rPr>
          <w:bCs/>
        </w:rPr>
        <w:t xml:space="preserve">DNA:     </w:t>
      </w:r>
    </w:p>
    <w:p w:rsidRDefault="001867D8" w:rsidP="001867D8" w:rsidR="001867D8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e-Oglasna ploča ovoga suda</w:t>
      </w:r>
    </w:p>
    <w:p w:rsidRDefault="001867D8" w:rsidP="001867D8" w:rsidR="001867D8">
      <w:pPr>
        <w:numPr>
          <w:ilvl w:val="0"/>
          <w:numId w:val="2"/>
        </w:numPr>
        <w:jc w:val="both"/>
        <w:rPr>
          <w:bCs/>
        </w:rPr>
      </w:pPr>
      <w:r>
        <w:t>objava na web stranici Financijske agencije</w:t>
      </w:r>
    </w:p>
    <w:p w:rsidRDefault="0074739E" w:rsidR="0074739E"/>
    <w:sectPr w:rsidSect="00832BEE" w:rsidR="0074739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67D8"/>
    <w:rsid w:val="00060278"/>
    <w:rsid w:val="001867D8"/>
    <w:rsid w:val="001A3F08"/>
    <w:rsid w:val="00212D26"/>
    <w:rsid w:val="00464154"/>
    <w:rsid w:val="005C74D5"/>
    <w:rsid w:val="0074739E"/>
    <w:rsid w:val="00832BEE"/>
    <w:rsid w:val="008364D3"/>
    <w:rsid w:val="008731D2"/>
    <w:rsid w:val="00873568"/>
    <w:rsid w:val="0095347A"/>
    <w:rsid w:val="009E7AFD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67D8"/>
    <w:pPr>
      <w:spacing w:lineRule="auto" w:line="240" w:after="0"/>
    </w:pPr>
    <w:rPr>
      <w:rFonts w:cs="Times New Roman" w:eastAsia="Times New Roman"/>
      <w:szCs w:val="24"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867D8"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semiHidden/>
    <w:rsid w:val="001867D8"/>
    <w:rPr>
      <w:rFonts w:cs="Times New Roman" w:eastAsia="Times New Roman"/>
      <w:b/>
      <w:bCs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67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67D8"/>
    <w:rPr>
      <w:rFonts w:cs="Tahoma" w:eastAsia="Times New Roman" w:hAnsi="Tahoma" w:asci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3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4D3"/>
    <w:rPr>
      <w:rFonts w:cs="Times New Roman" w:eastAsia="Calibri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4D3"/>
    <w:rPr>
      <w:rFonts w:eastAsia="Calibri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4D3"/>
    <w:rPr>
      <w:rFonts w:cs="Times New Roman" w:eastAsia="Calibri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4D3"/>
    <w:rPr>
      <w:rFonts w:cs="Times New Roman" w:eastAsia="Calibri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67D8"/>
    <w:pPr>
      <w:spacing w:after="0" w:line="240" w:lineRule="auto"/>
    </w:pPr>
    <w:rPr>
      <w:rFonts w:cs="Times New Roman" w:eastAsia="Times New Roman"/>
      <w:szCs w:val="24"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867D8"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semiHidden/>
    <w:rsid w:val="001867D8"/>
    <w:rPr>
      <w:rFonts w:cs="Times New Roman" w:eastAsia="Times New Roman"/>
      <w:b/>
      <w:bCs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67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67D8"/>
    <w:rPr>
      <w:rFonts w:ascii="Tahoma" w:cs="Tahoma" w:eastAsia="Times New Roman" w:hAnsi="Tahoma"/>
      <w:sz w:val="16"/>
      <w:szCs w:val="16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3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4D3"/>
    <w:rPr>
      <w:rFonts w:ascii="Times New Roman" w:cs="Times New Roman" w:eastAsia="Calibri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4D3"/>
    <w:rPr>
      <w:rFonts w:eastAsia="Calibri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4D3"/>
    <w:rPr>
      <w:rFonts w:ascii="Times New Roman" w:cs="Times New Roman" w:eastAsia="Calibri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4D3"/>
    <w:rPr>
      <w:rFonts w:ascii="Times New Roman" w:cs="Times New Roman" w:eastAsia="Calibri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077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</izvorni_sadrzaj>
    <derivirana_varijabla naziv="DomainObject.Predmet.StrankaFormated_1">  IN-MAR proizvodnja i usluge d.o.o.</derivirana_varijabla>
  </DomainObject.Predmet.StrankaFormated>
  <DomainObject.Predmet.StrankaFormatedOIB>
    <izvorni_sadrzaj>  IN-MAR proizvodnja i usluge d.o.o., OIB 67934137784</izvorni_sadrzaj>
    <derivirana_varijabla naziv="DomainObject.Predmet.StrankaFormatedOIB_1">  IN-MAR proizvodnja i usluge d.o.o., OIB 67934137784</derivirana_varijabla>
  </DomainObject.Predmet.StrankaFormatedOIB>
  <DomainObject.Predmet.StrankaFormatedWithAdress>
    <izvorni_sadrzaj> IN-MAR proizvodnja i usluge d.o.o., Ludbreška cesta 5, 42223 Varaždinske Toplice</izvorni_sadrzaj>
    <derivirana_varijabla naziv="DomainObject.Predmet.StrankaFormatedWithAdress_1"> IN-MAR proizvodnja i usluge d.o.o., Ludbreška cesta 5, 42223 Varaždinske Toplice</derivirana_varijabla>
  </DomainObject.Predmet.StrankaFormatedWithAdress>
  <DomainObject.Predmet.StrankaFormatedWithAdressOIB>
    <izvorni_sadrzaj> IN-MAR proizvodnja i usluge d.o.o., OIB 67934137784, Ludbreška cesta 5, 42223 Varaždinske Toplice</izvorni_sadrzaj>
    <derivirana_varijabla naziv="DomainObject.Predmet.StrankaFormatedWithAdressOIB_1"> IN-MAR proizvodnja i usluge d.o.o., OIB 67934137784, Ludbreška cesta 5, 42223 Varaždinske Toplice</derivirana_varijabla>
  </DomainObject.Predmet.StrankaFormatedWithAdressOIB>
  <DomainObject.Predmet.StrankaWithAdress>
    <izvorni_sadrzaj>IN-MAR proizvodnja i usluge d.o.o. Ludbreška cesta 5,42223 Varaždinske Toplice</izvorni_sadrzaj>
    <derivirana_varijabla naziv="DomainObject.Predmet.StrankaWithAdress_1">IN-MAR proizvodnja i usluge d.o.o. Ludbreška cesta 5,42223 Varaždinske Toplice</derivirana_varijabla>
  </DomainObject.Predmet.StrankaWithAdress>
  <DomainObject.Predmet.StrankaWithAdressOIB>
    <izvorni_sadrzaj>IN-MAR proizvodnja i usluge d.o.o., OIB 67934137784, Ludbreška cesta 5,42223 Varaždinske Toplice</izvorni_sadrzaj>
    <derivirana_varijabla naziv="DomainObject.Predmet.StrankaWithAdressOIB_1">IN-MAR proizvodnja i usluge d.o.o., OIB 67934137784, Ludbreška cesta 5,42223 Varaždinske Toplice</derivirana_varijabla>
  </DomainObject.Predmet.StrankaWithAdressOIB>
  <DomainObject.Predmet.StrankaNazivFormated>
    <izvorni_sadrzaj>IN-MAR proizvodnja i usluge d.o.o.</izvorni_sadrzaj>
    <derivirana_varijabla naziv="DomainObject.Predmet.StrankaNazivFormated_1">IN-MAR proizvodnja i usluge d.o.o.</derivirana_varijabla>
  </DomainObject.Predmet.StrankaNazivFormated>
  <DomainObject.Predmet.StrankaNazivFormatedOIB>
    <izvorni_sadrzaj>IN-MAR proizvodnja i usluge d.o.o., OIB 67934137784</izvorni_sadrzaj>
    <derivirana_varijabla naziv="DomainObject.Predmet.StrankaNazivFormatedOIB_1">IN-MAR proizvodnja i usluge d.o.o., OIB 67934137784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IN-MAR proizvodnja i usluge d.o.o.</item>
    </izvorni_sadrzaj>
    <derivirana_varijabla naziv="DomainObject.Predmet.StrankaListFormated_1">
      <item>IN-MAR proizvodnja i usluge d.o.o.</item>
    </derivirana_varijabla>
  </DomainObject.Predmet.StrankaListFormated>
  <DomainObject.Predmet.StrankaListFormatedOIB>
    <izvorni_sadrzaj>
      <item>IN-MAR proizvodnja i usluge d.o.o., OIB 67934137784</item>
    </izvorni_sadrzaj>
    <derivirana_varijabla naziv="DomainObject.Predmet.StrankaListFormatedOIB_1">
      <item>IN-MAR proizvodnja i usluge d.o.o., OIB 67934137784</item>
    </derivirana_varijabla>
  </DomainObject.Predmet.StrankaListFormatedOIB>
  <DomainObject.Predmet.StrankaListFormatedWithAdress>
    <izvorni_sadrzaj>
      <item>IN-MAR proizvodnja i usluge d.o.o., Ludbreška cesta 5, 42223 Varaždinske Toplice</item>
    </izvorni_sadrzaj>
    <derivirana_varijabla naziv="DomainObject.Predmet.StrankaListFormatedWithAdress_1">
      <item>IN-MAR proizvodnja i usluge d.o.o., Ludbreška cesta 5, 42223 Varaždinske Toplice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</izvorni_sadrzaj>
    <derivirana_varijabla naziv="DomainObject.Predmet.StrankaListFormatedWithAdressOIB_1">
      <item>IN-MAR proizvodnja i usluge d.o.o., OIB 67934137784, Ludbreška cesta 5, 42223 Varaždinske Toplice</item>
    </derivirana_varijabla>
  </DomainObject.Predmet.StrankaListFormatedWithAdressOIB>
  <DomainObject.Predmet.StrankaListNazivFormated>
    <izvorni_sadrzaj>
      <item>IN-MAR proizvodnja i usluge d.o.o.</item>
    </izvorni_sadrzaj>
    <derivirana_varijabla naziv="DomainObject.Predmet.StrankaListNazivFormated_1">
      <item>IN-MAR proizvodnja i usluge d.o.o.</item>
    </derivirana_varijabla>
  </DomainObject.Predmet.StrankaListNazivFormated>
  <DomainObject.Predmet.StrankaListNazivFormatedOIB>
    <izvorni_sadrzaj>
      <item>IN-MAR proizvodnja i usluge d.o.o., OIB 67934137784</item>
    </izvorni_sadrzaj>
    <derivirana_varijabla naziv="DomainObject.Predmet.StrankaListNazivFormatedOIB_1">
      <item>IN-MAR proizvodnja i usluge d.o.o., OIB 67934137784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</izvorni_sadrzaj>
    <derivirana_varijabla naziv="DomainObject.Predmet.OstaliListFormated_1">
      <item>Mladen Lovrenčić</item>
    </derivirana_varijabla>
  </DomainObject.Predmet.OstaliListFormated>
  <DomainObject.Predmet.OstaliListFormatedOIB>
    <izvorni_sadrzaj>
      <item>Mladen Lovrenčić</item>
    </izvorni_sadrzaj>
    <derivirana_varijabla naziv="DomainObject.Predmet.OstaliListFormatedOIB_1">
      <item>Mladen Lovrenčić</item>
    </derivirana_varijabla>
  </DomainObject.Predmet.OstaliListFormatedOIB>
  <DomainObject.Predmet.OstaliListFormatedWithAdress>
    <izvorni_sadrzaj>
      <item>Mladen Lovrenčić</item>
    </izvorni_sadrzaj>
    <derivirana_varijabla naziv="DomainObject.Predmet.OstaliListFormatedWithAdress_1">
      <item>Mladen Lovrenčić</item>
    </derivirana_varijabla>
  </DomainObject.Predmet.OstaliListFormatedWithAdress>
  <DomainObject.Predmet.OstaliListFormatedWithAdressOIB>
    <izvorni_sadrzaj>
      <item>Mladen Lovrenčić</item>
    </izvorni_sadrzaj>
    <derivirana_varijabla naziv="DomainObject.Predmet.OstaliListFormatedWithAdressOIB_1">
      <item>Mladen Lovrenčić</item>
    </derivirana_varijabla>
  </DomainObject.Predmet.OstaliListFormatedWithAdressOIB>
  <DomainObject.Predmet.OstaliListNazivFormated>
    <izvorni_sadrzaj>
      <item>Mladen Lovrenčić</item>
    </izvorni_sadrzaj>
    <derivirana_varijabla naziv="DomainObject.Predmet.OstaliListNazivFormated_1">
      <item>Mladen Lovrenčić</item>
    </derivirana_varijabla>
  </DomainObject.Predmet.OstaliListNazivFormated>
  <DomainObject.Predmet.OstaliListNazivFormatedOIB>
    <izvorni_sadrzaj>
      <item>Mladen Lovrenčić</item>
    </izvorni_sadrzaj>
    <derivirana_varijabla naziv="DomainObject.Predmet.OstaliListNazivFormatedOIB_1">
      <item>Mladen Lovrenčić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</izvorni_sadrzaj>
    <derivirana_varijabla naziv="DomainObject.Predmet.StrankaIDrugi_1">IN-MAR proizvodnja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</izvorni_sadrzaj>
    <derivirana_varijabla naziv="DomainObject.Predmet.StrankaIDrugiAdressOIB_1">IN-MAR proizvodnja i usluge d.o.o., OIB 67934137784, Ludbreška cesta 5,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</izvorni_sadrzaj>
    <derivirana_varijabla naziv="DomainObject.Predmet.SudioniciListNaziv_1">
      <item>IN-MAR proizvodnja i usluge d.o.o.</item>
      <item>Mladen Lovrenčić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</izvorni_sadrzaj>
    <derivirana_varijabla naziv="DomainObject.Predmet.SudioniciListAdressOIB_1">
      <item>IN-MAR proizvodnja i usluge d.o.o., OIB 67934137784, Ludbreška cesta 5,42223 Varaždinske Toplice</item>
      <item>Mladen Lovrenčić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</izvorni_sadrzaj>
    <derivirana_varijabla naziv="DomainObject.Predmet.SudioniciListNazivOIB_1">
      <item>, OIB 67934137784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AE888-A584-4BCA-BAB7-AC24828C1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943</properties:Characters>
  <properties:Lines>40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2017-02-17T12:49:00Z</dcterms:created>
  <dc:creator>Ljubica Makovec</dc:creator>
  <cp:lastModifiedBy>Ljubica Makovec</cp:lastModifiedBy>
  <cp:lastPrinted>2017-02-17T12:55:00Z</cp:lastPrinted>
  <dcterms:modified xmlns:xsi="http://www.w3.org/2001/XMLSchema-instance" xsi:type="dcterms:W3CDTF">2017-02-17T12:56:00Z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