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cb46" w14:paraId="6fccb46"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EB4FB5">
        <w:t>1678/2017-13</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TRGOVAČKI SUD U  OSIJEKU, STALNA SLUŽBA U SLAVONSKOM BRODU, po sutkinji Danijeli Martini Maoduš, u pravnoj stvari predlagatelja FINA Regionalni cen</w:t>
      </w:r>
      <w:r w:rsidR="000D5436">
        <w:t xml:space="preserve">tar Osijek, povodom prijedloga </w:t>
      </w:r>
      <w:r>
        <w:t xml:space="preserve">za vođenje redovnog stečajnog postupka nad dužnikom </w:t>
      </w:r>
      <w:r w:rsidR="00EB4FB5">
        <w:rPr>
          <w:b/>
        </w:rPr>
        <w:t xml:space="preserve">AUTO SERVIS MARIO j.d.o.o., </w:t>
      </w:r>
      <w:proofErr w:type="spellStart"/>
      <w:r w:rsidR="00EB4FB5">
        <w:rPr>
          <w:b/>
        </w:rPr>
        <w:t>Bjeliševac</w:t>
      </w:r>
      <w:proofErr w:type="spellEnd"/>
      <w:r w:rsidR="00EB4FB5">
        <w:rPr>
          <w:b/>
        </w:rPr>
        <w:t xml:space="preserve">, </w:t>
      </w:r>
      <w:proofErr w:type="spellStart"/>
      <w:r w:rsidR="00EB4FB5">
        <w:rPr>
          <w:b/>
        </w:rPr>
        <w:t>Bjeliševac</w:t>
      </w:r>
      <w:proofErr w:type="spellEnd"/>
      <w:r w:rsidR="00EB4FB5">
        <w:rPr>
          <w:b/>
        </w:rPr>
        <w:t xml:space="preserve"> 33, OIB: 76910575677</w:t>
      </w:r>
      <w:r>
        <w:t xml:space="preserve">,  </w:t>
      </w:r>
      <w:r w:rsidR="00EB4FB5">
        <w:t>23. kolovoza 2018.</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EB4FB5">
        <w:rPr>
          <w:b/>
        </w:rPr>
        <w:t xml:space="preserve">SERVIS MARIO j.d.o.o., </w:t>
      </w:r>
      <w:proofErr w:type="spellStart"/>
      <w:r w:rsidR="00EB4FB5">
        <w:rPr>
          <w:b/>
        </w:rPr>
        <w:t>Bjeliševac</w:t>
      </w:r>
      <w:proofErr w:type="spellEnd"/>
      <w:r w:rsidR="00EB4FB5">
        <w:rPr>
          <w:b/>
        </w:rPr>
        <w:t xml:space="preserve">, </w:t>
      </w:r>
      <w:proofErr w:type="spellStart"/>
      <w:r w:rsidR="00EB4FB5">
        <w:rPr>
          <w:b/>
        </w:rPr>
        <w:t>Bjeliševac</w:t>
      </w:r>
      <w:proofErr w:type="spellEnd"/>
      <w:r w:rsidR="00EB4FB5">
        <w:rPr>
          <w:b/>
        </w:rPr>
        <w:t xml:space="preserve"> 33, OIB: 76910575677</w:t>
      </w:r>
      <w:r w:rsidR="00E00498">
        <w:rPr>
          <w:b/>
        </w:rPr>
        <w:t>.</w:t>
      </w:r>
    </w:p>
    <w:p w:rsidRDefault="00383F25" w:rsidP="00383F25" w:rsidR="00383F25">
      <w:pPr>
        <w:ind w:firstLine="708"/>
        <w:jc w:val="both"/>
      </w:pPr>
      <w:r>
        <w:t xml:space="preserve"> </w:t>
      </w:r>
    </w:p>
    <w:p w:rsidRDefault="00383F25" w:rsidP="00383F25" w:rsidR="00383F25" w:rsidRPr="008A0AB3">
      <w:pPr>
        <w:ind w:firstLine="708"/>
        <w:jc w:val="both"/>
      </w:pPr>
      <w:r>
        <w:t xml:space="preserve">II- Stečaj se otvara s danom </w:t>
      </w:r>
      <w:r w:rsidR="00EB4FB5">
        <w:rPr>
          <w:b/>
        </w:rPr>
        <w:t>23. kolovoza 2018. u 15,00.</w:t>
      </w:r>
    </w:p>
    <w:p w:rsidRDefault="00383F25" w:rsidP="00383F25" w:rsidR="00383F25">
      <w:pPr>
        <w:jc w:val="both"/>
      </w:pPr>
    </w:p>
    <w:p w:rsidRDefault="00383F25" w:rsidP="00B41776" w:rsidR="00383F25">
      <w:pPr>
        <w:ind w:firstLine="708"/>
        <w:jc w:val="both"/>
        <w:rPr>
          <w:b/>
        </w:rPr>
      </w:pPr>
      <w:r>
        <w:t xml:space="preserve">III - Imenuje se </w:t>
      </w:r>
      <w:r w:rsidR="0040476B">
        <w:t>za stečajnog</w:t>
      </w:r>
      <w:r>
        <w:t xml:space="preserve"> upravitelj</w:t>
      </w:r>
      <w:r w:rsidR="0040476B">
        <w:t>a</w:t>
      </w:r>
      <w:r>
        <w:t xml:space="preserve"> </w:t>
      </w:r>
      <w:r w:rsidR="00EB4FB5">
        <w:rPr>
          <w:b/>
        </w:rPr>
        <w:t xml:space="preserve">Dražen </w:t>
      </w:r>
      <w:proofErr w:type="spellStart"/>
      <w:r w:rsidR="00EB4FB5">
        <w:rPr>
          <w:b/>
        </w:rPr>
        <w:t>Vidman</w:t>
      </w:r>
      <w:proofErr w:type="spellEnd"/>
      <w:r w:rsidR="00EB4FB5">
        <w:rPr>
          <w:b/>
        </w:rPr>
        <w:t>, Ivanec, V. Nazora 77, OIB: 42883746819.</w:t>
      </w:r>
    </w:p>
    <w:p w:rsidRDefault="00B41776" w:rsidP="00B41776" w:rsidR="00B41776">
      <w:pPr>
        <w:ind w:firstLine="708"/>
        <w:jc w:val="both"/>
      </w:pP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421F66">
        <w:rPr>
          <w:b/>
        </w:rPr>
        <w:t>23. kolovoza 2018.</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EB4FB5">
        <w:rPr>
          <w:b/>
        </w:rPr>
        <w:t>1678</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421F66" w:rsidP="00421F66" w:rsidR="00383F25">
      <w:pPr>
        <w:ind w:firstLine="708" w:left="6372"/>
        <w:jc w:val="both"/>
      </w:pPr>
      <w:r>
        <w:lastRenderedPageBreak/>
        <w:t>3 St-1678/2017-13</w:t>
      </w:r>
    </w:p>
    <w:p w:rsidRDefault="008A0AB3" w:rsidP="00367262" w:rsidR="00367262">
      <w:pPr>
        <w:ind w:firstLine="708" w:left="5664"/>
        <w:jc w:val="both"/>
      </w:pPr>
      <w:r>
        <w:t xml:space="preserve">                </w:t>
      </w:r>
    </w:p>
    <w:p w:rsidRDefault="008A0AB3" w:rsidP="00367262" w:rsidR="008A0AB3">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355496" w:rsidP="00383F25" w:rsidR="00383F25" w:rsidRPr="00383F25">
      <w:pPr>
        <w:jc w:val="center"/>
        <w:rPr>
          <w:b/>
        </w:rPr>
      </w:pPr>
      <w:r>
        <w:rPr>
          <w:b/>
        </w:rPr>
        <w:t>8. studenog</w:t>
      </w:r>
      <w:r w:rsidR="008A0AB3">
        <w:rPr>
          <w:b/>
        </w:rPr>
        <w:t xml:space="preserve"> 2018</w:t>
      </w:r>
      <w:r w:rsidR="00E00498">
        <w:rPr>
          <w:b/>
        </w:rPr>
        <w:t xml:space="preserve">. godine u </w:t>
      </w:r>
      <w:r w:rsidR="007B2C03">
        <w:rPr>
          <w:b/>
        </w:rPr>
        <w:t>9</w:t>
      </w:r>
      <w:r w:rsidR="00E00498">
        <w:rPr>
          <w:b/>
        </w:rPr>
        <w:t>:</w:t>
      </w:r>
      <w:r w:rsidR="008A0AB3">
        <w:rPr>
          <w:b/>
        </w:rPr>
        <w:t>3</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w:t>
      </w:r>
      <w:r w:rsidR="008A0AB3">
        <w:t>4</w:t>
      </w:r>
      <w:r w:rsidR="007B2C03">
        <w:t>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w:t>
      </w:r>
      <w:r w:rsidR="00355496">
        <w:t xml:space="preserve">tečajnog postupka ističe se na </w:t>
      </w:r>
      <w:proofErr w:type="spellStart"/>
      <w:r w:rsidR="00355496">
        <w:t>eO</w:t>
      </w:r>
      <w:r>
        <w:t>glasnu</w:t>
      </w:r>
      <w:proofErr w:type="spellEnd"/>
      <w:r>
        <w:t xml:space="preserve"> ploču ovoga Suda na dan otvaranja stečajnog postupka.</w:t>
      </w:r>
    </w:p>
    <w:p w:rsidRDefault="00E00498" w:rsidP="00E00498" w:rsidR="00E00498">
      <w:pPr>
        <w:jc w:val="both"/>
      </w:pPr>
    </w:p>
    <w:p w:rsidRDefault="006B7E25" w:rsidP="00897C5A" w:rsidR="00897C5A" w:rsidRPr="00B41776">
      <w:pPr>
        <w:ind w:firstLine="708"/>
        <w:jc w:val="both"/>
      </w:pPr>
      <w:r w:rsidRPr="00B41776">
        <w:t>X</w:t>
      </w:r>
      <w:r w:rsidR="00897C5A" w:rsidRPr="00B41776">
        <w:t xml:space="preserve"> – Nalaže se stečajnom upravitelju poduzeti radnje radi otkaza i odjave zaposlenika</w:t>
      </w:r>
      <w:r w:rsidR="00B41776" w:rsidRPr="00B41776">
        <w:t xml:space="preserve">, ako se </w:t>
      </w:r>
      <w:r w:rsidR="000475CF">
        <w:t>utvrdi da dužnik ima prijavljenog</w:t>
      </w:r>
      <w:r w:rsidR="00B41776" w:rsidRPr="00B41776">
        <w:t xml:space="preserve"> zaposlenik</w:t>
      </w:r>
      <w:r w:rsidR="000475CF">
        <w:t>a</w:t>
      </w:r>
      <w:r w:rsidR="00B41776" w:rsidRPr="00B41776">
        <w:t xml:space="preserve"> </w:t>
      </w:r>
      <w:r w:rsidR="00897C5A" w:rsidRPr="00B41776">
        <w:t>te radi zatvaranja računa dužnika</w:t>
      </w:r>
      <w:r w:rsidR="00B41776">
        <w:t xml:space="preserve"> te radi otvaranja novog</w:t>
      </w:r>
      <w:r w:rsidR="000475CF">
        <w:t xml:space="preserve"> računa na ime stečajnog dužnika i izvršiti prijavu Agenciji za osiguranje radničkih potraživanja zaposlenika</w:t>
      </w:r>
      <w:r w:rsidR="00B41776">
        <w:t xml:space="preserve">. </w:t>
      </w:r>
    </w:p>
    <w:p w:rsidRDefault="00814234" w:rsidP="00B41776" w:rsidR="00814234">
      <w:pPr>
        <w:ind w:firstLine="708"/>
        <w:jc w:val="both"/>
      </w:pPr>
    </w:p>
    <w:p w:rsidRDefault="00B41776" w:rsidP="00B41776" w:rsidR="00B41776">
      <w:pPr>
        <w:ind w:firstLine="708"/>
        <w:jc w:val="both"/>
      </w:pPr>
    </w:p>
    <w:p w:rsidRDefault="00383F25" w:rsidP="00383F25" w:rsidR="00383F25">
      <w:pPr>
        <w:jc w:val="center"/>
      </w:pPr>
      <w:r>
        <w:t>Obrazloženje</w:t>
      </w:r>
    </w:p>
    <w:p w:rsidRDefault="00E00498" w:rsidP="00367262" w:rsidR="00E00498"/>
    <w:p w:rsidRDefault="00383F25" w:rsidP="00897C5A" w:rsidR="00272318">
      <w:pPr>
        <w:ind w:firstLine="708"/>
        <w:jc w:val="both"/>
      </w:pPr>
      <w:r>
        <w:t xml:space="preserve">U postupku povodom </w:t>
      </w:r>
      <w:r w:rsidR="00041817">
        <w:t xml:space="preserve">prijedloga Fine saslušan je direktor dužnika koji je dao izjavu o tome da dužnik ima imovinu – opremu vrijednosti oko 37.000,00 kn, da priznaje stečajni razlog, ali pokušava otkloniti blokadu računa dužnika te je predložio zastoj postupka. </w:t>
      </w:r>
    </w:p>
    <w:p w:rsidRDefault="00041817" w:rsidP="00897C5A" w:rsidR="00041817">
      <w:pPr>
        <w:ind w:firstLine="708"/>
        <w:jc w:val="both"/>
      </w:pPr>
    </w:p>
    <w:p w:rsidRDefault="00041817" w:rsidP="00897C5A" w:rsidR="00041817">
      <w:pPr>
        <w:ind w:firstLine="708"/>
        <w:jc w:val="both"/>
      </w:pPr>
      <w:r>
        <w:t>Po proteku roka zastoja postupka utvrđeno je da i dalje postoji blokada na računu dužnika uvidom u evidenciju Fine.</w:t>
      </w:r>
    </w:p>
    <w:p w:rsidRDefault="00041817" w:rsidP="00897C5A" w:rsidR="00041817">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4A39FB">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w:t>
      </w:r>
      <w:r w:rsidR="004A39FB">
        <w:t>novnih troškova - 25.000,00 kn</w:t>
      </w:r>
      <w:r w:rsidR="00814234">
        <w:t xml:space="preserve">, koji troškovi će se moći podmiriti iz prodaje imovine </w:t>
      </w:r>
      <w:proofErr w:type="spellStart"/>
      <w:r w:rsidR="00814234">
        <w:t>steč.dužnika</w:t>
      </w:r>
      <w:proofErr w:type="spellEnd"/>
      <w:r w:rsidR="00814234">
        <w:t>.</w:t>
      </w:r>
    </w:p>
    <w:p w:rsidRDefault="004A39FB" w:rsidP="006B7E25" w:rsidR="004A39FB">
      <w:pPr>
        <w:ind w:firstLine="708"/>
        <w:jc w:val="both"/>
      </w:pPr>
    </w:p>
    <w:p w:rsidRDefault="00041817" w:rsidP="006B7E25" w:rsidR="00041817">
      <w:pPr>
        <w:ind w:firstLine="708"/>
        <w:jc w:val="both"/>
      </w:pPr>
      <w:r>
        <w:t>Proizlazi da dužnik ima imovinu vrijednosti potrebne za financiranje troškova vođenja stečaja pa je odlučeno kao u izreci.</w:t>
      </w:r>
    </w:p>
    <w:p w:rsidRDefault="00864CDC" w:rsidP="00897C5A" w:rsidR="00864CDC">
      <w:pPr>
        <w:ind w:firstLine="708"/>
        <w:jc w:val="both"/>
      </w:pPr>
    </w:p>
    <w:p w:rsidRDefault="00383F25" w:rsidP="00383F25" w:rsidR="00383F25">
      <w:pPr>
        <w:ind w:firstLine="708"/>
        <w:jc w:val="both"/>
      </w:pPr>
      <w:r>
        <w:lastRenderedPageBreak/>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383F25" w:rsidR="00383F25">
      <w:pPr>
        <w:jc w:val="both"/>
      </w:pPr>
    </w:p>
    <w:p w:rsidRDefault="00383F25" w:rsidP="00383F25" w:rsidR="00383F25">
      <w:pPr>
        <w:ind w:firstLine="708"/>
        <w:jc w:val="both"/>
      </w:pPr>
      <w:r>
        <w:t xml:space="preserve">U Slavonskom Brodu </w:t>
      </w:r>
      <w:r w:rsidR="00D653CF">
        <w:t xml:space="preserve">23. </w:t>
      </w:r>
      <w:r w:rsidR="00041817">
        <w:t>kolovoza 2018.</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w:t>
      </w:r>
      <w:proofErr w:type="spellStart"/>
      <w:r w:rsidR="00307A37">
        <w:rPr>
          <w:sz w:val="16"/>
          <w:szCs w:val="16"/>
        </w:rPr>
        <w:t>eOglasnoj</w:t>
      </w:r>
      <w:proofErr w:type="spellEnd"/>
      <w:r w:rsidR="00307A37">
        <w:rPr>
          <w:sz w:val="16"/>
          <w:szCs w:val="16"/>
        </w:rPr>
        <w:t xml:space="preserve">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proofErr w:type="spellStart"/>
      <w:r w:rsidRPr="00307A37">
        <w:rPr>
          <w:sz w:val="16"/>
          <w:szCs w:val="16"/>
        </w:rPr>
        <w:t>Rj</w:t>
      </w:r>
      <w:proofErr w:type="spellEnd"/>
      <w:r w:rsidRPr="00307A37">
        <w:rPr>
          <w:sz w:val="16"/>
          <w:szCs w:val="16"/>
        </w:rPr>
        <w:t xml:space="preserve">.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814234" w:rsidRPr="00814234">
      <w:pPr>
        <w:pStyle w:val="Odlomakpopisa"/>
        <w:numPr>
          <w:ilvl w:val="0"/>
          <w:numId w:val="3"/>
        </w:numPr>
        <w:jc w:val="both"/>
      </w:pPr>
      <w:r w:rsidRPr="00307A37">
        <w:rPr>
          <w:sz w:val="16"/>
          <w:szCs w:val="16"/>
        </w:rPr>
        <w:t>stečajnom upravitelju</w:t>
      </w:r>
      <w:r w:rsidR="00A048ED">
        <w:rPr>
          <w:sz w:val="16"/>
          <w:szCs w:val="16"/>
        </w:rPr>
        <w:t xml:space="preserve">, </w:t>
      </w:r>
      <w:r w:rsidRPr="00307A37">
        <w:rPr>
          <w:sz w:val="16"/>
          <w:szCs w:val="16"/>
        </w:rPr>
        <w:t xml:space="preserve">ranijem </w:t>
      </w:r>
      <w:proofErr w:type="spellStart"/>
      <w:r w:rsidRPr="00307A37">
        <w:rPr>
          <w:sz w:val="16"/>
          <w:szCs w:val="16"/>
        </w:rPr>
        <w:t>z.z</w:t>
      </w:r>
      <w:proofErr w:type="spellEnd"/>
      <w:r w:rsidRPr="00307A37">
        <w:rPr>
          <w:sz w:val="16"/>
          <w:szCs w:val="16"/>
        </w:rPr>
        <w:t xml:space="preserve">. dužnika - poštom, </w:t>
      </w:r>
    </w:p>
    <w:p w:rsidRDefault="00383F25" w:rsidP="00041817" w:rsidR="00814234" w:rsidRPr="00260200">
      <w:pPr>
        <w:pStyle w:val="Odlomakpopisa"/>
        <w:numPr>
          <w:ilvl w:val="0"/>
          <w:numId w:val="3"/>
        </w:numPr>
        <w:jc w:val="both"/>
      </w:pPr>
      <w:r w:rsidRPr="00260200">
        <w:rPr>
          <w:sz w:val="16"/>
          <w:szCs w:val="16"/>
        </w:rPr>
        <w:t>e Oglasna, za ostale zainteresirane</w:t>
      </w:r>
      <w:r w:rsidR="00307A37" w:rsidRPr="00260200">
        <w:rPr>
          <w:sz w:val="16"/>
          <w:szCs w:val="16"/>
        </w:rPr>
        <w:t xml:space="preserve"> </w:t>
      </w:r>
    </w:p>
    <w:p w:rsidRDefault="00260200" w:rsidP="00814234" w:rsidR="00260200" w:rsidRPr="00814234">
      <w:pPr>
        <w:pStyle w:val="Odlomakpopisa"/>
        <w:numPr>
          <w:ilvl w:val="0"/>
          <w:numId w:val="3"/>
        </w:numPr>
        <w:jc w:val="both"/>
      </w:pPr>
      <w:r>
        <w:rPr>
          <w:sz w:val="16"/>
          <w:szCs w:val="16"/>
        </w:rPr>
        <w:t xml:space="preserve">sudskom registru odmah, putem </w:t>
      </w:r>
      <w:proofErr w:type="spellStart"/>
      <w:r>
        <w:rPr>
          <w:sz w:val="16"/>
          <w:szCs w:val="16"/>
        </w:rPr>
        <w:t>eOglasne</w:t>
      </w:r>
      <w:proofErr w:type="spellEnd"/>
      <w:r>
        <w:rPr>
          <w:sz w:val="16"/>
          <w:szCs w:val="16"/>
        </w:rPr>
        <w:t xml:space="preserve"> ploče suda</w:t>
      </w:r>
    </w:p>
    <w:p w:rsidRDefault="00814234" w:rsidP="00814234" w:rsidR="00814234" w:rsidRPr="00521138">
      <w:pPr>
        <w:pStyle w:val="Odlomakpopisa"/>
        <w:numPr>
          <w:ilvl w:val="0"/>
          <w:numId w:val="3"/>
        </w:numPr>
        <w:jc w:val="both"/>
      </w:pPr>
      <w:r>
        <w:rPr>
          <w:sz w:val="16"/>
          <w:szCs w:val="16"/>
        </w:rPr>
        <w:t>Kalendar: do ročišta</w:t>
      </w:r>
    </w:p>
    <w:sectPr w:rsidR="00814234"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41817"/>
    <w:rsid w:val="000475CF"/>
    <w:rsid w:val="000623C7"/>
    <w:rsid w:val="000A6868"/>
    <w:rsid w:val="000D5436"/>
    <w:rsid w:val="001A6868"/>
    <w:rsid w:val="002479E2"/>
    <w:rsid w:val="00260200"/>
    <w:rsid w:val="00272318"/>
    <w:rsid w:val="00274EB9"/>
    <w:rsid w:val="00297197"/>
    <w:rsid w:val="002A579D"/>
    <w:rsid w:val="002A6B70"/>
    <w:rsid w:val="002E1840"/>
    <w:rsid w:val="00307A37"/>
    <w:rsid w:val="00323158"/>
    <w:rsid w:val="003508DB"/>
    <w:rsid w:val="00355496"/>
    <w:rsid w:val="003560A3"/>
    <w:rsid w:val="00367262"/>
    <w:rsid w:val="00383F25"/>
    <w:rsid w:val="003D0A03"/>
    <w:rsid w:val="0040476B"/>
    <w:rsid w:val="00421F66"/>
    <w:rsid w:val="004A39FB"/>
    <w:rsid w:val="004C73D8"/>
    <w:rsid w:val="004E5ABB"/>
    <w:rsid w:val="0050100B"/>
    <w:rsid w:val="00521138"/>
    <w:rsid w:val="005456EC"/>
    <w:rsid w:val="005718D0"/>
    <w:rsid w:val="00591105"/>
    <w:rsid w:val="005D3F91"/>
    <w:rsid w:val="005F63A4"/>
    <w:rsid w:val="00635754"/>
    <w:rsid w:val="00672595"/>
    <w:rsid w:val="006B7E25"/>
    <w:rsid w:val="00700E97"/>
    <w:rsid w:val="007328B4"/>
    <w:rsid w:val="00782A6E"/>
    <w:rsid w:val="007B2C03"/>
    <w:rsid w:val="00810F60"/>
    <w:rsid w:val="00814234"/>
    <w:rsid w:val="008261FB"/>
    <w:rsid w:val="00864CDC"/>
    <w:rsid w:val="00897C5A"/>
    <w:rsid w:val="008A0AB3"/>
    <w:rsid w:val="008E0E44"/>
    <w:rsid w:val="008E4617"/>
    <w:rsid w:val="009130E7"/>
    <w:rsid w:val="009B7DF3"/>
    <w:rsid w:val="00A048ED"/>
    <w:rsid w:val="00A50442"/>
    <w:rsid w:val="00AA3E1D"/>
    <w:rsid w:val="00AC58B8"/>
    <w:rsid w:val="00AD07BE"/>
    <w:rsid w:val="00AF1515"/>
    <w:rsid w:val="00B15262"/>
    <w:rsid w:val="00B41776"/>
    <w:rsid w:val="00B57549"/>
    <w:rsid w:val="00B92220"/>
    <w:rsid w:val="00BC2C77"/>
    <w:rsid w:val="00BD3536"/>
    <w:rsid w:val="00BD378B"/>
    <w:rsid w:val="00BD5A14"/>
    <w:rsid w:val="00BE00D8"/>
    <w:rsid w:val="00BE17CC"/>
    <w:rsid w:val="00C140BE"/>
    <w:rsid w:val="00C507C1"/>
    <w:rsid w:val="00C74225"/>
    <w:rsid w:val="00C851A5"/>
    <w:rsid w:val="00C9337D"/>
    <w:rsid w:val="00CF2FBF"/>
    <w:rsid w:val="00D52A2F"/>
    <w:rsid w:val="00D64F3A"/>
    <w:rsid w:val="00D653CF"/>
    <w:rsid w:val="00DA5872"/>
    <w:rsid w:val="00DD4C22"/>
    <w:rsid w:val="00DF2F9A"/>
    <w:rsid w:val="00E00498"/>
    <w:rsid w:val="00E36718"/>
    <w:rsid w:val="00E3731A"/>
    <w:rsid w:val="00EA3E3A"/>
    <w:rsid w:val="00EB4FB5"/>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C9337D"/>
    <w:rPr>
      <w:color w:val="808080"/>
      <w:bdr w:space="0" w:sz="0" w:color="auto" w:val="none"/>
      <w:shd w:fill="auto" w:color="auto" w:val="clear"/>
    </w:rPr>
  </w:style>
  <w:style w:customStyle="true" w:styleId="eSPISCCParagraphDefaultFont" w:type="character">
    <w:name w:val="eSPIS_CC_Paragraph Default Font"/>
    <w:basedOn w:val="Zadanifontodlomka"/>
    <w:rsid w:val="00C93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37D"/>
    <w:rPr>
      <w:bdr w:space="0" w:sz="0" w:color="auto" w:val="none"/>
      <w:shd w:fill="FFFFCC" w:color="auto" w:val="clear"/>
      <w:lang w:val="hr-HR"/>
    </w:rPr>
  </w:style>
  <w:style w:customStyle="true" w:styleId="PozadinaSvijetloCrvena" w:type="character">
    <w:name w:val="Pozadina_SvijetloCrvena"/>
    <w:basedOn w:val="eSPISCCParagraphDefaultFont"/>
    <w:rsid w:val="00C93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C9337D"/>
    <w:rPr>
      <w:color w:val="808080"/>
      <w:bdr w:color="auto" w:space="0" w:sz="0" w:val="none"/>
      <w:shd w:color="auto" w:fill="auto" w:val="clear"/>
    </w:rPr>
  </w:style>
  <w:style w:customStyle="1" w:styleId="eSPISCCParagraphDefaultFont" w:type="character">
    <w:name w:val="eSPIS_CC_Paragraph Default Font"/>
    <w:basedOn w:val="Zadanifontodlomka"/>
    <w:rsid w:val="00C93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37D"/>
    <w:rPr>
      <w:bdr w:color="auto" w:space="0" w:sz="0" w:val="none"/>
      <w:shd w:color="auto" w:fill="FFFFCC" w:val="clear"/>
      <w:lang w:val="hr-HR"/>
    </w:rPr>
  </w:style>
  <w:style w:customStyle="1" w:styleId="PozadinaSvijetloCrvena" w:type="character">
    <w:name w:val="Pozadina_SvijetloCrvena"/>
    <w:basedOn w:val="eSPISCCParagraphDefaultFont"/>
    <w:rsid w:val="00C93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1678</izvorni_sadrzaj>
    <derivirana_varijabla naziv="DomainObject.Predmet.Broj_1">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49873.88</izvorni_sadrzaj>
    <derivirana_varijabla naziv="DomainObject.Predmet.InicijalnaVrijednost_1">49873.88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St-1678/2017</izvorni_sadrzaj>
    <derivirana_varijabla naziv="DomainObject.Predmet.OznakaBroj_1">St-1678/2017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AUTO SERVIS MARIO j.d.o.o. za održavanje i popravak motornih vozila</izvorni_sadrzaj>
    <derivirana_varijabla naziv="DomainObject.Predmet.ProtustrankaFormated_1">  AUTO SERVIS MARIO j.d.o.o. za održavanje i popravak motornih vozila</derivirana_varijabla>
  </DomainObject.Predmet.ProtustrankaFormated>
  <DomainObject.Predmet.ProtustrankaFormatedOIB>
    <izvorni_sadrzaj>  AUTO SERVIS MARIO j.d.o.o. za održavanje i popravak motornih vozila, OIB 76910575677</izvorni_sadrzaj>
    <derivirana_varijabla naziv="DomainObject.Predmet.ProtustrankaFormatedOIB_1">  AUTO SERVIS MARIO j.d.o.o. za održavanje i popravak motornih vozila, OIB 76910575677</derivirana_varijabla>
  </DomainObject.Predmet.ProtustrankaFormatedOIB>
  <DomainObject.Predmet.ProtustrankaFormatedWithAdress>
    <izvorni_sadrzaj> AUTO SERVIS MARIO j.d.o.o. za održavanje i popravak motornih vozila, Bjeliševac 33, 34340 Bjeliševac</izvorni_sadrzaj>
    <derivirana_varijabla naziv="DomainObject.Predmet.ProtustrankaFormatedWithAdress_1"> AUTO SERVIS MARIO j.d.o.o. za održavanje i popravak motornih vozila, Bjeliševac 33, 34340 Bjeliševac</derivirana_varijabla>
  </DomainObject.Predmet.ProtustrankaFormatedWithAdress>
  <DomainObject.Predmet.ProtustrankaFormatedWithAdressOIB>
    <izvorni_sadrzaj> AUTO SERVIS MARIO j.d.o.o. za održavanje i popravak motornih vozila, OIB 76910575677, Bjeliševac 33, 34340 Bjeliševac</izvorni_sadrzaj>
    <derivirana_varijabla naziv="DomainObject.Predmet.ProtustrankaFormatedWithAdressOIB_1"> AUTO SERVIS MARIO j.d.o.o. za održavanje i popravak motornih vozila, OIB 76910575677, Bjeliševac 33, 34340 Bjeliševac</derivirana_varijabla>
  </DomainObject.Predmet.ProtustrankaFormatedWithAdressOIB>
  <DomainObject.Predmet.ProtustrankaWithAdress>
    <izvorni_sadrzaj>AUTO SERVIS MARIO j.d.o.o. za održavanje i popravak motornih vozila Bjeliševac 33, 34340 Bjeliševac</izvorni_sadrzaj>
    <derivirana_varijabla naziv="DomainObject.Predmet.ProtustrankaWithAdress_1">AUTO SERVIS MARIO j.d.o.o. za održavanje i popravak motornih vozila Bjeliševac 33, 34340 Bjeliševac</derivirana_varijabla>
  </DomainObject.Predmet.ProtustrankaWithAdress>
  <DomainObject.Predmet.ProtustrankaWithAdressOIB>
    <izvorni_sadrzaj>AUTO SERVIS MARIO j.d.o.o. za održavanje i popravak motornih vozila, OIB 76910575677, Bjeliševac 33, 34340 Bjeliševac</izvorni_sadrzaj>
    <derivirana_varijabla naziv="DomainObject.Predmet.ProtustrankaWithAdressOIB_1">AUTO SERVIS MARIO j.d.o.o. za održavanje i popravak motornih vozila, OIB 76910575677, Bjeliševac 33, 34340 Bjeliševac</derivirana_varijabla>
  </DomainObject.Predmet.ProtustrankaWithAdressOIB>
  <DomainObject.Predmet.ProtustrankaNazivFormated>
    <izvorni_sadrzaj>AUTO SERVIS MARIO j.d.o.o. za održavanje i popravak motornih vozila</izvorni_sadrzaj>
    <derivirana_varijabla naziv="DomainObject.Predmet.ProtustrankaNazivFormated_1">AUTO SERVIS MARIO j.d.o.o. za održavanje i popravak motornih vozila</derivirana_varijabla>
  </DomainObject.Predmet.ProtustrankaNazivFormated>
  <DomainObject.Predmet.ProtustrankaNazivFormatedOIB>
    <izvorni_sadrzaj>AUTO SERVIS MARIO j.d.o.o. za održavanje i popravak motornih vozila, OIB 76910575677</izvorni_sadrzaj>
    <derivirana_varijabla naziv="DomainObject.Predmet.ProtustrankaNazivFormatedOIB_1">AUTO SERVIS MARIO j.d.o.o. za održavanje i popravak motornih vozila, OIB 76910575677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SERVIS MARIO j.d.o.o. za održavanje i popravak motornih vozila</item>
    </izvorni_sadrzaj>
    <derivirana_varijabla naziv="DomainObject.Predmet.ProtuStrankaListFormated_1">
      <item>AUTO SERVIS MARIO j.d.o.o. za održavanje i popravak motornih vozila</item>
    </derivirana_varijabla>
  </DomainObject.Predmet.ProtuStrankaListFormated>
  <DomainObject.Predmet.ProtuStrankaListFormatedOIB>
    <izvorni_sadrzaj>
      <item>AUTO SERVIS MARIO j.d.o.o. za održavanje i popravak motornih vozila, OIB 76910575677</item>
    </izvorni_sadrzaj>
    <derivirana_varijabla naziv="DomainObject.Predmet.ProtuStrankaListFormatedOIB_1">
      <item>AUTO SERVIS MARIO j.d.o.o. za održavanje i popravak motornih vozila, OIB 76910575677</item>
    </derivirana_varijabla>
  </DomainObject.Predmet.ProtuStrankaListFormatedOIB>
  <DomainObject.Predmet.ProtuStrankaListFormatedWithAdress>
    <izvorni_sadrzaj>
      <item>AUTO SERVIS MARIO j.d.o.o. za održavanje i popravak motornih vozila, Bjeliševac 33, 34340 Bjeliševac</item>
    </izvorni_sadrzaj>
    <derivirana_varijabla naziv="DomainObject.Predmet.ProtuStrankaListFormatedWithAdress_1">
      <item>AUTO SERVIS MARIO j.d.o.o. za održavanje i popravak motornih vozila, Bjeliševac 33, 34340 Bjeliševac</item>
    </derivirana_varijabla>
  </DomainObject.Predmet.ProtuStrankaListFormatedWithAdress>
  <DomainObject.Predmet.ProtuStrankaListFormatedWithAdressOIB>
    <izvorni_sadrzaj>
      <item>AUTO SERVIS MARIO j.d.o.o. za održavanje i popravak motornih vozila, OIB 76910575677, Bjeliševac 33, 34340 Bjeliševac</item>
    </izvorni_sadrzaj>
    <derivirana_varijabla naziv="DomainObject.Predmet.ProtuStrankaListFormatedWithAdressOIB_1">
      <item>AUTO SERVIS MARIO j.d.o.o. za održavanje i popravak motornih vozila, OIB 76910575677, Bjeliševac 33, 34340 Bjeliševac</item>
    </derivirana_varijabla>
  </DomainObject.Predmet.ProtuStrankaListFormatedWithAdressOIB>
  <DomainObject.Predmet.ProtuStrankaListNazivFormated>
    <izvorni_sadrzaj>
      <item>AUTO SERVIS MARIO j.d.o.o. za održavanje i popravak motornih vozila</item>
    </izvorni_sadrzaj>
    <derivirana_varijabla naziv="DomainObject.Predmet.ProtuStrankaListNazivFormated_1">
      <item>AUTO SERVIS MARIO j.d.o.o. za održavanje i popravak motornih vozila</item>
    </derivirana_varijabla>
  </DomainObject.Predmet.ProtuStrankaListNazivFormated>
  <DomainObject.Predmet.ProtuStrankaListNazivFormatedOIB>
    <izvorni_sadrzaj>
      <item>AUTO SERVIS MARIO j.d.o.o. za održavanje i popravak motornih vozila, OIB 76910575677</item>
    </izvorni_sadrzaj>
    <derivirana_varijabla naziv="DomainObject.Predmet.ProtuStrankaListNazivFormatedOIB_1">
      <item>AUTO SERVIS MARIO j.d.o.o. za održavanje i popravak motornih vozila, OIB 76910575677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SERVIS MARIO j.d.o.o. za održavanje i popravak motornih vozila</izvorni_sadrzaj>
    <derivirana_varijabla naziv="DomainObject.Predmet.ProtustrankaIDrugi_1">AUTO SERVIS MARIO j.d.o.o. za održavanje i popravak motornih vozila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 SERVIS MARIO j.d.o.o. za održavanje i popravak motornih vozila, OIB 76910575677, Bjeliševac 33, 34340 Bjeliševac</izvorni_sadrzaj>
    <derivirana_varijabla naziv="DomainObject.Predmet.ProtustrankaIDrugiAdressOIB_1">AUTO SERVIS MARIO j.d.o.o. za održavanje i popravak motornih vozila, OIB 76910575677, Bjeliševac 33, 34340 Bjeliševac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SERVIS MARIO j.d.o.o. za održavanje i popravak motornih vozila</item>
    </izvorni_sadrzaj>
    <derivirana_varijabla naziv="DomainObject.Predmet.SudioniciListNaziv_1">
      <item>Financijska agencija</item>
      <item>AUTO SERVIS MARIO j.d.o.o. za održavanje i popravak motornih vozila</item>
    </derivirana_varijabla>
  </DomainObject.Predmet.SudioniciListNaziv>
  <DomainObject.Predmet.SudioniciListAdressOIB>
    <izvorni_sadrzaj>
      <item>Financijska agencija, OIB 85821130368, Ulica grada Vukovara 70,10000 Zagreb</item>
      <item>AUTO SERVIS MARIO j.d.o.o. za održavanje i popravak motornih vozila, OIB 76910575677, Bjeliševac 33,34340 Bjeliševac</item>
    </izvorni_sadrzaj>
    <derivirana_varijabla naziv="DomainObject.Predmet.SudioniciListAdressOIB_1">
      <item>Financijska agencija, OIB 85821130368, Ulica grada Vukovara 70,10000 Zagreb</item>
      <item>AUTO SERVIS MARIO j.d.o.o. za održavanje i popravak motornih vozila, OIB 76910575677, Bjeliševac 33,34340 Bjeliševac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76910575677</item>
    </izvorni_sadrzaj>
    <derivirana_varijabla naziv="DomainObject.Predmet.SudioniciListNazivOIB_1">
      <item>, OIB 85821130368</item>
      <item>, OIB 76910575677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E473D5-B4FA-47E4-8B2F-55003BB2B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816</properties:Words>
  <properties:Characters>4344</properties:Characters>
  <properties:Lines>123</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2018-08-23T11:57:00Z</dcterms:created>
  <dc:creator>mjankovic3</dc:creator>
  <cp:lastModifiedBy>wsadmin</cp:lastModifiedBy>
  <cp:lastPrinted>2017-11-23T10:55:00Z</cp:lastPrinted>
  <dcterms:modified xmlns:xsi="http://www.w3.org/2001/XMLSchema-instance" xsi:type="dcterms:W3CDTF">2018-08-23T12:16:00Z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AUTO SERVIS MARIO.docx)</vt:lpwstr>
  </prop:property>
  <prop:property name="CC_coloring" pid="4" fmtid="{D5CDD505-2E9C-101B-9397-08002B2CF9AE}">
    <vt:bool>false</vt:bool>
  </prop:property>
  <prop:property name="BrojStranica" pid="5" fmtid="{D5CDD505-2E9C-101B-9397-08002B2CF9AE}">
    <vt:i4>3</vt:i4>
  </prop:property>
</prop:Properties>
</file>