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1db6" w14:paraId="c521db6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6F320D">
        <w:t>2370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66890" w:rsidP="00780919" w:rsidR="00F42D40">
      <w:pPr>
        <w:jc w:val="both"/>
      </w:pPr>
      <w:r w:rsidRPr="00C66890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6F320D" w:rsidRPr="006F320D">
        <w:t>NUR CONSULTING j.d.o.o. za poslovno savjetovanje, OIB: 27050747863, Zagreb, I Crikvenička 35 a</w:t>
      </w:r>
      <w:r w:rsidR="00593BA7">
        <w:t>, 0</w:t>
      </w:r>
      <w:r w:rsidR="00B71650">
        <w:t>3</w:t>
      </w:r>
      <w:r w:rsidR="00593BA7">
        <w:t>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DE0AD2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6F320D" w:rsidRPr="006F320D">
        <w:t>NUR CONSULTING j.d.o.o. za poslovno savjetovanje, OIB: 27050747863, Zagreb, I Crikvenička 35 a</w:t>
      </w:r>
      <w:r w:rsidR="00470B5E">
        <w:t>.</w:t>
      </w:r>
    </w:p>
    <w:p w:rsidRDefault="00470B5E" w:rsidP="00BE19F1" w:rsidR="00470B5E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 xml:space="preserve">dana </w:t>
      </w:r>
      <w:r w:rsidR="008F4ECF">
        <w:t>0</w:t>
      </w:r>
      <w:r w:rsidR="00D145DD">
        <w:t>3</w:t>
      </w:r>
      <w:r w:rsidR="008F4ECF">
        <w:t>. studenog</w:t>
      </w:r>
      <w:r w:rsidR="0058225A" w:rsidRPr="008F4ECF">
        <w:t xml:space="preserve"> 2017. u </w:t>
      </w:r>
      <w:r w:rsidR="008F4ECF">
        <w:t>12</w:t>
      </w:r>
      <w:r w:rsidR="0058225A" w:rsidRPr="008F4ECF">
        <w:t xml:space="preserve"> sati i 00 </w:t>
      </w:r>
      <w:r w:rsidR="00B46603" w:rsidRPr="008F4ECF">
        <w:t xml:space="preserve">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470B5E">
        <w:t xml:space="preserve">Davor Ivančić </w:t>
      </w:r>
      <w:r w:rsidR="003C78FA">
        <w:t xml:space="preserve">OIB: </w:t>
      </w:r>
      <w:r w:rsidR="00470B5E">
        <w:t>2146522885 iz Čakovca, Ivana pl. Zajca 17.</w:t>
      </w:r>
    </w:p>
    <w:p w:rsidRDefault="00833A14" w:rsidP="00833A14" w:rsidR="00833A14">
      <w:pPr>
        <w:jc w:val="both"/>
      </w:pPr>
    </w:p>
    <w:p w:rsidRDefault="00DB441F" w:rsidP="00152F9B" w:rsidR="00DE0AD2">
      <w:pPr>
        <w:jc w:val="both"/>
      </w:pPr>
      <w:r>
        <w:t xml:space="preserve">III. Zaključuje se stečajni postupak nad dužnikom </w:t>
      </w:r>
      <w:r w:rsidR="00470B5E" w:rsidRPr="00470B5E">
        <w:t>NUR CONSULTING j.d.o.o. za poslovno savjetovanje, OIB: 27050747863, Zagreb, I Crikvenička 35 a</w:t>
      </w:r>
      <w:r w:rsidR="00470B5E">
        <w:t>.</w:t>
      </w:r>
    </w:p>
    <w:p w:rsidRDefault="00470B5E" w:rsidP="00152F9B" w:rsidR="00470B5E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470B5E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5D3011">
        <w:t xml:space="preserve"> </w:t>
      </w:r>
      <w:r w:rsidR="00470B5E" w:rsidRPr="00470B5E">
        <w:t>NUR CONSULTING j.d.o.o. za poslovno savjetovanje, OIB: 27050747863, Zagreb, I Crikvenička 35 a</w:t>
      </w:r>
      <w:r w:rsidR="00470B5E">
        <w:t>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A66E2">
        <w:t>350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</w:t>
      </w:r>
      <w:r w:rsidR="00DB441F">
        <w:lastRenderedPageBreak/>
        <w:t xml:space="preserve">ukupnom iznosu od </w:t>
      </w:r>
      <w:r w:rsidR="009708E8">
        <w:t xml:space="preserve">36.608,13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6B1B6C">
        <w:t>23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40462B" w:rsidP="001602A5" w:rsidR="00DB441F">
      <w:pPr>
        <w:jc w:val="both"/>
      </w:pPr>
      <w:r>
        <w:t>19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40462B">
        <w:t>19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40462B">
        <w:t>19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C60587">
        <w:t>0</w:t>
      </w:r>
      <w:r w:rsidR="00D145DD">
        <w:t>3</w:t>
      </w:r>
      <w:r w:rsidR="00C60587">
        <w:t>. 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462300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462300" w:rsidP="004F5146" w:rsidR="00462300">
      <w:pPr>
        <w:jc w:val="right"/>
      </w:pPr>
      <w:r>
        <w:t>za točnost otpravka-ovlašteni službenik</w:t>
      </w:r>
    </w:p>
    <w:p w:rsidRDefault="00462300" w:rsidP="004F5146" w:rsidR="00462300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462300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6F320D">
          <w:t>2370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21343"/>
    <w:rsid w:val="003338B7"/>
    <w:rsid w:val="003402B9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300"/>
    <w:rsid w:val="00470B5E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DEA"/>
    <w:rsid w:val="00937188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71650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145DD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2370</izvorni_sadrzaj>
    <derivirana_varijabla naziv="DomainObject.Predmet.Broj_1">2370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St-2370/2016</izvorni_sadrzaj>
    <derivirana_varijabla naziv="DomainObject.Predmet.OznakaBroj_1">St-2370/2016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NUR Consulting j.d.o.o. za poslovno savjetovanje zastupanog po punomoćniku Senka Krmpotić</izvorni_sadrzaj>
    <derivirana_varijabla naziv="DomainObject.Predmet.ProtustrankaFormated_1">  NUR Consulting j.d.o.o. za poslovno savjetovanje zastupanog po punomoćniku Senka Krmpotić</derivirana_varijabla>
  </DomainObject.Predmet.ProtustrankaFormated>
  <DomainObject.Predmet.ProtustrankaFormatedOIB>
    <izvorni_sadrzaj>  NUR Consulting j.d.o.o. za poslovno savjetovanje, OIB 27050747863 zastupanog po punomoćniku Senka Krmpotić</izvorni_sadrzaj>
    <derivirana_varijabla naziv="DomainObject.Predmet.ProtustrankaFormatedOIB_1">  NUR Consulting j.d.o.o. za poslovno savjetovanje, OIB 27050747863 zastupanog po punomoćniku Senka Krmpotić</derivirana_varijabla>
  </DomainObject.Predmet.ProtustrankaFormatedOIB>
  <DomainObject.Predmet.ProtustrankaFormatedWithAdress>
    <izvorni_sadrzaj> NUR Consulting j.d.o.o. za poslovno savjetovanje, I Crikvenička 35 A, 10000 Zagreb zastupanog po punomoćniku Senka Krmpotić</izvorni_sadrzaj>
    <derivirana_varijabla naziv="DomainObject.Predmet.ProtustrankaFormatedWithAdress_1"> NUR Consulting j.d.o.o. za poslovno savjetovanje, I Crikvenička 35 A, 10000 Zagreb zastupanog po punomoćniku Senka Krmpotić</derivirana_varijabla>
  </DomainObject.Predmet.ProtustrankaFormatedWithAdress>
  <DomainObject.Predmet.ProtustrankaFormatedWithAdressOIB>
    <izvorni_sadrzaj> NUR Consulting j.d.o.o. za poslovno savjetovanje, OIB 27050747863, I Crikvenička 35 A, 10000 Zagreb zastupanog po punomoćniku Senka Krmpotić</izvorni_sadrzaj>
    <derivirana_varijabla naziv="DomainObject.Predmet.ProtustrankaFormatedWithAdressOIB_1"> NUR Consulting j.d.o.o. za poslovno savjetovanje, OIB 27050747863, I Crikvenička 35 A, 10000 Zagreb zastupanog po punomoćniku Senka Krmpotić</derivirana_varijabla>
  </DomainObject.Predmet.ProtustrankaFormatedWithAdressOIB>
  <DomainObject.Predmet.ProtustrankaWithAdress>
    <izvorni_sadrzaj>NUR Consulting j.d.o.o. za poslovno savjetovanje I Crikvenička 35 A, 10000 Zagreb</izvorni_sadrzaj>
    <derivirana_varijabla naziv="DomainObject.Predmet.ProtustrankaWithAdress_1">NUR Consulting j.d.o.o. za poslovno savjetovanje I Crikvenička 35 A, 10000 Zagreb</derivirana_varijabla>
  </DomainObject.Predmet.ProtustrankaWithAdress>
  <DomainObject.Predmet.ProtustrankaWithAdressOIB>
    <izvorni_sadrzaj>NUR Consulting j.d.o.o. za poslovno savjetovanje, OIB 27050747863, I Crikvenička 35 A, 10000 Zagreb</izvorni_sadrzaj>
    <derivirana_varijabla naziv="DomainObject.Predmet.ProtustrankaWithAdressOIB_1">NUR Consulting j.d.o.o. za poslovno savjetovanje, OIB 27050747863, I Crikvenička 35 A, 10000 Zagreb</derivirana_varijabla>
  </DomainObject.Predmet.ProtustrankaWithAdressOIB>
  <DomainObject.Predmet.ProtustrankaNazivFormated>
    <izvorni_sadrzaj>NUR Consulting j.d.o.o. za poslovno savjetovanje</izvorni_sadrzaj>
    <derivirana_varijabla naziv="DomainObject.Predmet.ProtustrankaNazivFormated_1">NUR Consulting j.d.o.o. za poslovno savjetovanje</derivirana_varijabla>
  </DomainObject.Predmet.ProtustrankaNazivFormated>
  <DomainObject.Predmet.ProtustrankaNazivFormatedOIB>
    <izvorni_sadrzaj>NUR Consulting j.d.o.o. za poslovno savjetovanje, OIB 27050747863</izvorni_sadrzaj>
    <derivirana_varijabla naziv="DomainObject.Predmet.ProtustrankaNazivFormatedOIB_1">NUR Consulting j.d.o.o. za poslovno savjetovanje, OIB 27050747863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Senka Krmpotić</izvorni_sadrzaj>
    <derivirana_varijabla naziv="DomainObject.Predmet.StrankaFormated_1">  FINA Regionalni centar Zagreb; Senka Krmpotić</derivirana_varijabla>
  </DomainObject.Predmet.StrankaFormated>
  <DomainObject.Predmet.StrankaFormatedOIB>
    <izvorni_sadrzaj>  FINA Regionalni centar Zagreb, OIB 85821130368; Senka Krmpotić, OIB 21500927269</izvorni_sadrzaj>
    <derivirana_varijabla naziv="DomainObject.Predmet.StrankaFormatedOIB_1">  FINA Regionalni centar Zagreb, OIB 85821130368; Senka Krmpotić, OIB 21500927269</derivirana_varijabla>
  </DomainObject.Predmet.StrankaFormatedOIB>
  <DomainObject.Predmet.StrankaFormatedWithAdress>
    <izvorni_sadrzaj> FINA Regionalni centar Zagreb, Trg svibanjskih žrtava 1995. 1, 10000 Zagreb; Senka Krmpotić, Ivlje 55, 10000 Zagreb</izvorni_sadrzaj>
    <derivirana_varijabla naziv="DomainObject.Predmet.StrankaFormatedWithAdress_1"> FINA Regionalni centar Zagreb, Trg svibanjskih žrtava 1995. 1, 10000 Zagreb; Senka Krmpotić, Ivlje 55, 10000 Zagreb</derivirana_varijabla>
  </DomainObject.Predmet.StrankaFormatedWithAdress>
  <DomainObject.Predmet.StrankaFormatedWithAdressOIB>
    <izvorni_sadrzaj> FINA Regionalni centar Zagreb, OIB 85821130368, Trg svibanjskih žrtava 1995. 1, 10000 Zagreb; Senka Krmpotić, OIB 21500927269, Ivlje 55, 10000 Zagreb</izvorni_sadrzaj>
    <derivirana_varijabla naziv="DomainObject.Predmet.StrankaFormatedWithAdressOIB_1"> FINA Regionalni centar Zagreb, OIB 85821130368, Trg svibanjskih žrtava 1995. 1, 10000 Zagreb; Senka Krmpotić, OIB 21500927269, Ivlje 55, 10000 Zagreb</derivirana_varijabla>
  </DomainObject.Predmet.StrankaFormatedWithAdressOIB>
  <DomainObject.Predmet.StrankaWithAdress>
    <izvorni_sadrzaj>FINA Regionalni centar Zagreb Trg svibanjskih žrtava 1995. 1,10000 Zagreb,Senka Krmpotić Ivlje 55,10000 Zagreb</izvorni_sadrzaj>
    <derivirana_varijabla naziv="DomainObject.Predmet.StrankaWithAdress_1">FINA Regionalni centar Zagreb Trg svibanjskih žrtava 1995. 1,10000 Zagreb,Senka Krmpotić Ivlje 55,10000 Zagreb</derivirana_varijabla>
  </DomainObject.Predmet.StrankaWithAdress>
  <DomainObject.Predmet.StrankaWithAdressOIB>
    <izvorni_sadrzaj>FINA Regionalni centar Zagreb, OIB 85821130368, Trg svibanjskih žrtava 1995. 1,10000 Zagreb,Senka Krmpotić, OIB 21500927269, Ivlje 55,10000 Zagreb</izvorni_sadrzaj>
    <derivirana_varijabla naziv="DomainObject.Predmet.StrankaWithAdressOIB_1">FINA Regionalni centar Zagreb, OIB 85821130368, Trg svibanjskih žrtava 1995. 1,10000 Zagreb,Senka Krmpotić, OIB 21500927269, Ivlje 55,10000 Zagreb</derivirana_varijabla>
  </DomainObject.Predmet.StrankaWithAdressOIB>
  <DomainObject.Predmet.StrankaNazivFormated>
    <izvorni_sadrzaj>FINA Regionalni centar Zagreb,Senka Krmpotić</izvorni_sadrzaj>
    <derivirana_varijabla naziv="DomainObject.Predmet.StrankaNazivFormated_1">FINA Regionalni centar Zagreb,Senka Krmpotić</derivirana_varijabla>
  </DomainObject.Predmet.StrankaNazivFormated>
  <DomainObject.Predmet.StrankaNazivFormatedOIB>
    <izvorni_sadrzaj>FINA Regionalni centar Zagreb, OIB 85821130368,Senka Krmpotić, OIB 21500927269</izvorni_sadrzaj>
    <derivirana_varijabla naziv="DomainObject.Predmet.StrankaNazivFormatedOIB_1">FINA Regionalni centar Zagreb, OIB 85821130368,Senka Krmpotić, OIB 21500927269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Senka Krmpotić</item>
    </izvorni_sadrzaj>
    <derivirana_varijabla naziv="DomainObject.Predmet.StrankaListFormated_1">
      <item>FINA Regionalni centar Zagreb</item>
      <item>Senka Krmpotić</item>
    </derivirana_varijabla>
  </DomainObject.Predmet.StrankaListFormated>
  <DomainObject.Predmet.StrankaListFormatedOIB>
    <izvorni_sadrzaj>
      <item>FINA Regionalni centar Zagreb, OIB 85821130368</item>
      <item>Senka Krmpotić, OIB 21500927269</item>
    </izvorni_sadrzaj>
    <derivirana_varijabla naziv="DomainObject.Predmet.StrankaListFormatedOIB_1">
      <item>FINA Regionalni centar Zagreb, OIB 85821130368</item>
      <item>Senka Krmpotić, OIB 21500927269</item>
    </derivirana_varijabla>
  </DomainObject.Predmet.StrankaListFormatedOIB>
  <DomainObject.Predmet.StrankaListFormatedWithAdress>
    <izvorni_sadrzaj>
      <item>FINA Regionalni centar Zagreb, Trg svibanjskih žrtava 1995. 1, 10000 Zagreb</item>
      <item>Senka Krmpotić, Ivlje 55, 10000 Zagreb</item>
    </izvorni_sadrzaj>
    <derivirana_varijabla naziv="DomainObject.Predmet.StrankaListFormatedWithAdress_1">
      <item>FINA Regionalni centar Zagreb, Trg svibanjskih žrtava 1995. 1, 10000 Zagreb</item>
      <item>Senka Krmpotić, Ivlje 55,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Senka Krmpotić, OIB 21500927269, Ivlje 55, 10000 Zagreb</item>
    </izvorni_sadrzaj>
    <derivirana_varijabla naziv="DomainObject.Predmet.StrankaListFormatedWithAdressOIB_1">
      <item>FINA Regionalni centar Zagreb, OIB 85821130368, Trg svibanjskih žrtava 1995. 1, 10000 Zagreb</item>
      <item>Senka Krmpotić, OIB 21500927269, Ivlje 55, 10000 Zagreb</item>
    </derivirana_varijabla>
  </DomainObject.Predmet.StrankaListFormatedWithAdressOIB>
  <DomainObject.Predmet.StrankaListNazivFormated>
    <izvorni_sadrzaj>
      <item>FINA Regionalni centar Zagreb</item>
      <item>Senka Krmpotić</item>
    </izvorni_sadrzaj>
    <derivirana_varijabla naziv="DomainObject.Predmet.StrankaListNazivFormated_1">
      <item>FINA Regionalni centar Zagreb</item>
      <item>Senka Krmpotić</item>
    </derivirana_varijabla>
  </DomainObject.Predmet.StrankaListNazivFormated>
  <DomainObject.Predmet.StrankaListNazivFormatedOIB>
    <izvorni_sadrzaj>
      <item>FINA Regionalni centar Zagreb, OIB 85821130368</item>
      <item>Senka Krmpotić, OIB 21500927269</item>
    </izvorni_sadrzaj>
    <derivirana_varijabla naziv="DomainObject.Predmet.StrankaListNazivFormatedOIB_1">
      <item>FINA Regionalni centar Zagreb, OIB 85821130368</item>
      <item>Senka Krmpotić, OIB 21500927269</item>
    </derivirana_varijabla>
  </DomainObject.Predmet.StrankaListNazivFormatedOIB>
  <DomainObject.Predmet.ProtuStrankaListFormated>
    <izvorni_sadrzaj>
      <item>NUR Consulting j.d.o.o. za poslovno savjetovanje zastupanog po punomoćniku Senka Krmpotić</item>
    </izvorni_sadrzaj>
    <derivirana_varijabla naziv="DomainObject.Predmet.ProtuStrankaListFormated_1">
      <item>NUR Consulting j.d.o.o. za poslovno savjetovanje zastupanog po punomoćniku Senka Krmpotić</item>
    </derivirana_varijabla>
  </DomainObject.Predmet.ProtuStrankaListFormated>
  <DomainObject.Predmet.ProtuStrankaListFormatedOIB>
    <izvorni_sadrzaj>
      <item>NUR Consulting j.d.o.o. za poslovno savjetovanje, OIB 27050747863 zastupanog po punomoćniku Senka Krmpotić</item>
    </izvorni_sadrzaj>
    <derivirana_varijabla naziv="DomainObject.Predmet.ProtuStrankaListFormatedOIB_1">
      <item>NUR Consulting j.d.o.o. za poslovno savjetovanje, OIB 27050747863 zastupanog po punomoćniku Senka Krmpotić</item>
    </derivirana_varijabla>
  </DomainObject.Predmet.ProtuStrankaListFormatedOIB>
  <DomainObject.Predmet.ProtuStrankaListFormatedWithAdress>
    <izvorni_sadrzaj>
      <item>NUR Consulting j.d.o.o. za poslovno savjetovanje, I Crikvenička 35 A, 10000 Zagreb zastupanog po punomoćniku Senka Krmpotić</item>
    </izvorni_sadrzaj>
    <derivirana_varijabla naziv="DomainObject.Predmet.ProtuStrankaListFormatedWithAdress_1">
      <item>NUR Consulting j.d.o.o. za poslovno savjetovanje, I Crikvenička 35 A, 10000 Zagreb zastupanog po punomoćniku Senka Krmpotić</item>
    </derivirana_varijabla>
  </DomainObject.Predmet.ProtuStrankaListFormatedWithAdress>
  <DomainObject.Predmet.ProtuStrankaListFormatedWithAdressOIB>
    <izvorni_sadrzaj>
      <item>NUR Consulting j.d.o.o. za poslovno savjetovanje, OIB 27050747863, I Crikvenička 35 A, 10000 Zagreb zastupanog po punomoćniku Senka Krmpotić</item>
    </izvorni_sadrzaj>
    <derivirana_varijabla naziv="DomainObject.Predmet.ProtuStrankaListFormatedWithAdressOIB_1">
      <item>NUR Consulting j.d.o.o. za poslovno savjetovanje, OIB 27050747863, I Crikvenička 35 A, 10000 Zagreb zastupanog po punomoćniku Senka Krmpotić</item>
    </derivirana_varijabla>
  </DomainObject.Predmet.ProtuStrankaListFormatedWithAdressOIB>
  <DomainObject.Predmet.ProtuStrankaListNazivFormated>
    <izvorni_sadrzaj>
      <item>NUR Consulting j.d.o.o. za poslovno savjetovanje</item>
    </izvorni_sadrzaj>
    <derivirana_varijabla naziv="DomainObject.Predmet.ProtuStrankaListNazivFormated_1">
      <item>NUR Consulting j.d.o.o. za poslovno savjetovanje</item>
    </derivirana_varijabla>
  </DomainObject.Predmet.ProtuStrankaListNazivFormated>
  <DomainObject.Predmet.ProtuStrankaListNazivFormatedOIB>
    <izvorni_sadrzaj>
      <item>NUR Consulting j.d.o.o. za poslovno savjetovanje, OIB 27050747863</item>
    </izvorni_sadrzaj>
    <derivirana_varijabla naziv="DomainObject.Predmet.ProtuStrankaListNazivFormatedOIB_1">
      <item>NUR Consulting j.d.o.o. za poslovno savjetovanje, OIB 27050747863</item>
    </derivirana_varijabla>
  </DomainObject.Predmet.ProtuStrankaListNazivFormatedOIB>
  <DomainObject.Predmet.OstaliListFormated>
    <izvorni_sadrzaj>
      <item>Senka Krmpotić punomoćnik sudionika u postupku NUR Consulting j.d.o.o. za poslovno savjetovanje</item>
    </izvorni_sadrzaj>
    <derivirana_varijabla naziv="DomainObject.Predmet.OstaliListFormated_1">
      <item>Senka Krmpotić punomoćnik sudionika u postupku NUR Consulting j.d.o.o. za poslovno savjetovanje</item>
    </derivirana_varijabla>
  </DomainObject.Predmet.OstaliListFormated>
  <DomainObject.Predmet.OstaliListFormatedOIB>
    <izvorni_sadrzaj>
      <item>Senka Krmpotić, OIB 21500927269 punomoćnik sudionika u postupku NUR Consulting j.d.o.o. za poslovno savjetovanje</item>
    </izvorni_sadrzaj>
    <derivirana_varijabla naziv="DomainObject.Predmet.OstaliListFormatedOIB_1">
      <item>Senka Krmpotić, OIB 21500927269 punomoćnik sudionika u postupku NUR Consulting j.d.o.o. za poslovno savjetovanje</item>
    </derivirana_varijabla>
  </DomainObject.Predmet.OstaliListFormatedOIB>
  <DomainObject.Predmet.OstaliListFormatedWithAdress>
    <izvorni_sadrzaj>
      <item>Senka Krmpotić, Ivlje 55, 10000 Zagreb punomoćnik sudionika u postupku NUR Consulting j.d.o.o. za poslovno savjetovanje</item>
    </izvorni_sadrzaj>
    <derivirana_varijabla naziv="DomainObject.Predmet.OstaliListFormatedWithAdress_1">
      <item>Senka Krmpotić, Ivlje 55, 10000 Zagreb punomoćnik sudionika u postupku NUR Consulting j.d.o.o. za poslovno savjetovanje</item>
    </derivirana_varijabla>
  </DomainObject.Predmet.OstaliListFormatedWithAdress>
  <DomainObject.Predmet.OstaliListFormatedWithAdressOIB>
    <izvorni_sadrzaj>
      <item>Senka Krmpotić, OIB 21500927269, Ivlje 55, 10000 Zagreb punomoćnik sudionika u postupku NUR Consulting j.d.o.o. za poslovno savjetovanje</item>
    </izvorni_sadrzaj>
    <derivirana_varijabla naziv="DomainObject.Predmet.OstaliListFormatedWithAdressOIB_1">
      <item>Senka Krmpotić, OIB 21500927269, Ivlje 55, 10000 Zagreb punomoćnik sudionika u postupku NUR Consulting j.d.o.o. za poslovno savjetovanje</item>
    </derivirana_varijabla>
  </DomainObject.Predmet.OstaliListFormatedWithAdressOIB>
  <DomainObject.Predmet.OstaliListNazivFormated>
    <izvorni_sadrzaj>
      <item>Senka Krmpotić</item>
    </izvorni_sadrzaj>
    <derivirana_varijabla naziv="DomainObject.Predmet.OstaliListNazivFormated_1">
      <item>Senka Krmpotić</item>
    </derivirana_varijabla>
  </DomainObject.Predmet.OstaliListNazivFormated>
  <DomainObject.Predmet.OstaliListNazivFormatedOIB>
    <izvorni_sadrzaj>
      <item>Senka Krmpotić, OIB 21500927269</item>
    </izvorni_sadrzaj>
    <derivirana_varijabla naziv="DomainObject.Predmet.OstaliListNazivFormatedOIB_1">
      <item>Senka Krmpotić, OIB 21500927269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NUR Consulting j.d.o.o. za poslovno savjetovanje</izvorni_sadrzaj>
    <derivirana_varijabla naziv="DomainObject.Predmet.ProtustrankaIDrugi_1">NUR Consulting j.d.o.o. za poslovno savjetovanje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NUR Consulting j.d.o.o. za poslovno savjetovanje, OIB 27050747863, I Crikvenička 35 A, 10000 Zagreb</izvorni_sadrzaj>
    <derivirana_varijabla naziv="DomainObject.Predmet.ProtustrankaIDrugiAdressOIB_1">NUR Consulting j.d.o.o. za poslovno savjetovanje, OIB 27050747863, I Crikvenička 35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NUR Consulting j.d.o.o. za poslovno savjetovanje</item>
      <item>Senka Krmpotić</item>
      <item>Senka Krmpotić</item>
    </izvorni_sadrzaj>
    <derivirana_varijabla naziv="DomainObject.Predmet.SudioniciListNaziv_1">
      <item>FINA Regionalni centar Zagreb</item>
      <item>NUR Consulting j.d.o.o. za poslovno savjetovanje</item>
      <item>Senka Krmpotić</item>
      <item>Senka Krmpotić</item>
    </derivirana_varijabla>
  </DomainObject.Predmet.SudioniciListNaziv>
  <DomainObject.Predmet.SudioniciListAdressOIB>
    <izvorni_sadrzaj>
      <item>FINA Regionalni centar Zagreb, OIB 85821130368, Trg svibanjskih žrtava 1995. 1,10000 Zagreb</item>
      <item>NUR Consulting j.d.o.o. za poslovno savjetovanje, OIB 27050747863, I Crikvenička 35 A,10000 Zagreb</item>
      <item>Senka Krmpotić, OIB 21500927269, Ivlje 55,10000 Zagreb</item>
      <item>Senka Krmpotić, OIB 21500927269, Ivlje 55,10000 Zagreb</item>
    </izvorni_sadrzaj>
    <derivirana_varijabla naziv="DomainObject.Predmet.SudioniciListAdressOIB_1">
      <item>FINA Regionalni centar Zagreb, OIB 85821130368, Trg svibanjskih žrtava 1995. 1,10000 Zagreb</item>
      <item>NUR Consulting j.d.o.o. za poslovno savjetovanje, OIB 27050747863, I Crikvenička 35 A,10000 Zagreb</item>
      <item>Senka Krmpotić, OIB 21500927269, Ivlje 55,10000 Zagreb</item>
      <item>Senka Krmpotić, OIB 21500927269, Ivlje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27050747863</item>
      <item>, OIB 21500927269</item>
      <item>, OIB 21500927269</item>
    </izvorni_sadrzaj>
    <derivirana_varijabla naziv="DomainObject.Predmet.SudioniciListNazivOIB_1">
      <item>, OIB 85821130368</item>
      <item>, OIB 27050747863</item>
      <item>, OIB 21500927269</item>
      <item>, OIB 21500927269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D608E-6F32-4F2B-91F2-4012C6786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893</properties:Words>
  <properties:Characters>4950</properties:Characters>
  <properties:Lines>108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2017-11-02T10:07:00Z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2017-11-03T09:26:00Z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