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ce07" w14:paraId="851ce07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4C23B3">
        <w:t>2</w:t>
      </w:r>
      <w:r w:rsidR="006F0F6E">
        <w:t>547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6F0F6E">
        <w:t>VELGO d.o.o., Dugo Selo, Josipa Zorića 29, MBS: 010047506</w:t>
      </w:r>
      <w:r w:rsidR="006C248D">
        <w:t>, OIB:</w:t>
      </w:r>
      <w:r w:rsidR="006F0F6E">
        <w:t>47513437634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6C248D">
        <w:t xml:space="preserve">PRIMA-TEKS d.o.o., Zagreb, Martićeva 67, MBS: 080410030, OIB:79396512755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6C248D">
        <w:t>PRIMA-TEKS d.o.o., Zagreb, Martićeva 67, MBS: 080410030, OIB: 79396512755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C248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2B2B78"/>
    <w:rsid w:val="003D29EC"/>
    <w:rsid w:val="003E62B2"/>
    <w:rsid w:val="004A54D6"/>
    <w:rsid w:val="004C23B3"/>
    <w:rsid w:val="004C3363"/>
    <w:rsid w:val="00525979"/>
    <w:rsid w:val="005653CF"/>
    <w:rsid w:val="006425B2"/>
    <w:rsid w:val="006C248D"/>
    <w:rsid w:val="006E1039"/>
    <w:rsid w:val="006F0F6E"/>
    <w:rsid w:val="007E739E"/>
    <w:rsid w:val="0092290B"/>
    <w:rsid w:val="00A167C6"/>
    <w:rsid w:val="00B3475C"/>
    <w:rsid w:val="00BB2CE8"/>
    <w:rsid w:val="00C0310C"/>
    <w:rsid w:val="00C32EAE"/>
    <w:rsid w:val="00C57B19"/>
    <w:rsid w:val="00CA77F2"/>
    <w:rsid w:val="00D35A61"/>
    <w:rsid w:val="00D574B1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34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34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2547</izvorni_sadrzaj>
    <derivirana_varijabla naziv="DomainObject.Predmet.Broj_1">2547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St-2547/2015</izvorni_sadrzaj>
    <derivirana_varijabla naziv="DomainObject.Predmet.OznakaBroj_1">St-2547/2015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VELGO d.o.o. zastupanog po punomoćniku VELIMIR MARJAN MUDROVČIĆ; TOMISLAV NOVAČIĆ</izvorni_sadrzaj>
    <derivirana_varijabla naziv="DomainObject.Predmet.ProtustrankaFormated_1">  VELGO d.o.o. zastupanog po punomoćniku VELIMIR MARJAN MUDROVČIĆ; TOMISLAV NOVAČIĆ</derivirana_varijabla>
  </DomainObject.Predmet.ProtustrankaFormated>
  <DomainObject.Predmet.ProtustrankaFormatedOIB>
    <izvorni_sadrzaj>  VELGO d.o.o., OIB 47513437634 zastupanog po punomoćniku VELIMIR MARJAN MUDROVČIĆ; TOMISLAV NOVAČIĆ</izvorni_sadrzaj>
    <derivirana_varijabla naziv="DomainObject.Predmet.ProtustrankaFormatedOIB_1">  VELGO d.o.o., OIB 47513437634 zastupanog po punomoćniku VELIMIR MARJAN MUDROVČIĆ; TOMISLAV NOVAČIĆ</derivirana_varijabla>
  </DomainObject.Predmet.ProtustrankaFormatedOIB>
  <DomainObject.Predmet.ProtustrankaFormatedWithAdress>
    <izvorni_sadrzaj> VELGO d.o.o., Josipa Zorića 29, 10370 Dugo Selo zastupanog po punomoćniku VELIMIR MARJAN MUDROVČIĆ; TOMISLAV NOVAČIĆ</izvorni_sadrzaj>
    <derivirana_varijabla naziv="DomainObject.Predmet.ProtustrankaFormatedWithAdress_1"> VELGO d.o.o., Josipa Zorića 29, 10370 Dugo Selo zastupanog po punomoćniku VELIMIR MARJAN MUDROVČIĆ; TOMISLAV NOVAČIĆ</derivirana_varijabla>
  </DomainObject.Predmet.ProtustrankaFormatedWithAdress>
  <DomainObject.Predmet.ProtustrankaFormatedWithAdressOIB>
    <izvorni_sadrzaj> VELGO d.o.o., OIB 47513437634, Josipa Zorića 29, 10370 Dugo Selo zastupanog po punomoćniku VELIMIR MARJAN MUDROVČIĆ; TOMISLAV NOVAČIĆ</izvorni_sadrzaj>
    <derivirana_varijabla naziv="DomainObject.Predmet.ProtustrankaFormatedWithAdressOIB_1"> VELGO d.o.o., OIB 47513437634, Josipa Zorića 29, 10370 Dugo Selo zastupanog po punomoćniku VELIMIR MARJAN MUDROVČIĆ; TOMISLAV NOVAČIĆ</derivirana_varijabla>
  </DomainObject.Predmet.ProtustrankaFormatedWithAdressOIB>
  <DomainObject.Predmet.ProtustrankaWithAdress>
    <izvorni_sadrzaj>VELGO d.o.o. Josipa Zorića 29, 10370 Dugo Selo</izvorni_sadrzaj>
    <derivirana_varijabla naziv="DomainObject.Predmet.ProtustrankaWithAdress_1">VELGO d.o.o. Josipa Zorića 29, 10370 Dugo Selo</derivirana_varijabla>
  </DomainObject.Predmet.ProtustrankaWithAdress>
  <DomainObject.Predmet.ProtustrankaWithAdressOIB>
    <izvorni_sadrzaj>VELGO d.o.o., OIB 47513437634, Josipa Zorića 29, 10370 Dugo Selo</izvorni_sadrzaj>
    <derivirana_varijabla naziv="DomainObject.Predmet.ProtustrankaWithAdressOIB_1">VELGO d.o.o., OIB 47513437634, Josipa Zorića 29, 10370 Dugo Selo</derivirana_varijabla>
  </DomainObject.Predmet.ProtustrankaWithAdressOIB>
  <DomainObject.Predmet.ProtustrankaNazivFormated>
    <izvorni_sadrzaj>VELGO d.o.o.</izvorni_sadrzaj>
    <derivirana_varijabla naziv="DomainObject.Predmet.ProtustrankaNazivFormated_1">VELGO d.o.o.</derivirana_varijabla>
  </DomainObject.Predmet.ProtustrankaNazivFormated>
  <DomainObject.Predmet.ProtustrankaNazivFormatedOIB>
    <izvorni_sadrzaj>VELGO d.o.o., OIB 47513437634</izvorni_sadrzaj>
    <derivirana_varijabla naziv="DomainObject.Predmet.ProtustrankaNazivFormatedOIB_1">VELGO d.o.o., OIB 47513437634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VELGO d.o.o. zastupanog po punomoćniku VELIMIR MARJAN MUDROVČIĆ; TOMISLAV NOVAČIĆ</item>
    </izvorni_sadrzaj>
    <derivirana_varijabla naziv="DomainObject.Predmet.ProtuStrankaListFormated_1">
      <item>VELGO d.o.o. zastupanog po punomoćniku VELIMIR MARJAN MUDROVČIĆ; TOMISLAV NOVAČIĆ</item>
    </derivirana_varijabla>
  </DomainObject.Predmet.ProtuStrankaListFormated>
  <DomainObject.Predmet.ProtuStrankaListFormatedOIB>
    <izvorni_sadrzaj>
      <item>VELGO d.o.o., OIB 47513437634 zastupanog po punomoćniku VELIMIR MARJAN MUDROVČIĆ; TOMISLAV NOVAČIĆ</item>
    </izvorni_sadrzaj>
    <derivirana_varijabla naziv="DomainObject.Predmet.ProtuStrankaListFormatedOIB_1">
      <item>VELGO d.o.o., OIB 47513437634 zastupanog po punomoćniku VELIMIR MARJAN MUDROVČIĆ; TOMISLAV NOVAČIĆ</item>
    </derivirana_varijabla>
  </DomainObject.Predmet.ProtuStrankaListFormatedOIB>
  <DomainObject.Predmet.ProtuStrankaListFormatedWithAdress>
    <izvorni_sadrzaj>
      <item>VELGO d.o.o., Josipa Zorića 29, 10370 Dugo Selo zastupanog po punomoćniku VELIMIR MARJAN MUDROVČIĆ; TOMISLAV NOVAČIĆ</item>
    </izvorni_sadrzaj>
    <derivirana_varijabla naziv="DomainObject.Predmet.ProtuStrankaListFormatedWithAdress_1">
      <item>VELGO d.o.o., Josipa Zorića 29, 10370 Dugo Selo zastupanog po punomoćniku VELIMIR MARJAN MUDROVČIĆ; TOMISLAV NOVAČIĆ</item>
    </derivirana_varijabla>
  </DomainObject.Predmet.ProtuStrankaListFormatedWithAdress>
  <DomainObject.Predmet.ProtuStrankaListFormatedWithAdressOIB>
    <izvorni_sadrzaj>
      <item>VELGO d.o.o., OIB 47513437634, Josipa Zorića 29, 10370 Dugo Selo zastupanog po punomoćniku VELIMIR MARJAN MUDROVČIĆ; TOMISLAV NOVAČIĆ</item>
    </izvorni_sadrzaj>
    <derivirana_varijabla naziv="DomainObject.Predmet.ProtuStrankaListFormatedWithAdressOIB_1">
      <item>VELGO d.o.o., OIB 47513437634, Josipa Zorića 29, 10370 Dugo Selo zastupanog po punomoćniku VELIMIR MARJAN MUDROVČIĆ; TOMISLAV NOVAČIĆ</item>
    </derivirana_varijabla>
  </DomainObject.Predmet.ProtuStrankaListFormatedWithAdressOIB>
  <DomainObject.Predmet.ProtuStrankaListNazivFormated>
    <izvorni_sadrzaj>
      <item>VELGO d.o.o.</item>
    </izvorni_sadrzaj>
    <derivirana_varijabla naziv="DomainObject.Predmet.ProtuStrankaListNazivFormated_1">
      <item>VELGO d.o.o.</item>
    </derivirana_varijabla>
  </DomainObject.Predmet.ProtuStrankaListNazivFormated>
  <DomainObject.Predmet.ProtuStrankaListNazivFormatedOIB>
    <izvorni_sadrzaj>
      <item>VELGO d.o.o., OIB 47513437634</item>
    </izvorni_sadrzaj>
    <derivirana_varijabla naziv="DomainObject.Predmet.ProtuStrankaListNazivFormatedOIB_1">
      <item>VELGO d.o.o., OIB 47513437634</item>
    </derivirana_varijabla>
  </DomainObject.Predmet.ProtuStrankaListNazivFormatedOIB>
  <DomainObject.Predmet.OstaliListFormated>
    <izvorni_sadrzaj>
      <item>VELIMIR MARJAN MUDROVČIĆ punomoćnik sudionika u postupku VELGO d.o.o.</item>
      <item>TOMISLAV NOVAČIĆ punomoćnik sudionika u postupku VELGO d.o.o.</item>
    </izvorni_sadrzaj>
    <derivirana_varijabla naziv="DomainObject.Predmet.OstaliListFormated_1">
      <item>VELIMIR MARJAN MUDROVČIĆ punomoćnik sudionika u postupku VELGO d.o.o.</item>
      <item>TOMISLAV NOVAČIĆ punomoćnik sudionika u postupku VELGO d.o.o.</item>
    </derivirana_varijabla>
  </DomainObject.Predmet.OstaliListFormated>
  <DomainObject.Predmet.OstaliListFormatedOIB>
    <izvorni_sadrzaj>
      <item>VELIMIR MARJAN MUDROVČIĆ, OIB 15734588450 punomoćnik sudionika u postupku VELGO d.o.o.</item>
      <item>TOMISLAV NOVAČIĆ, OIB 15064493044 punomoćnik sudionika u postupku VELGO d.o.o.</item>
    </izvorni_sadrzaj>
    <derivirana_varijabla naziv="DomainObject.Predmet.OstaliListFormatedOIB_1">
      <item>VELIMIR MARJAN MUDROVČIĆ, OIB 15734588450 punomoćnik sudionika u postupku VELGO d.o.o.</item>
      <item>TOMISLAV NOVAČIĆ, OIB 15064493044 punomoćnik sudionika u postupku VELGO d.o.o.</item>
    </derivirana_varijabla>
  </DomainObject.Predmet.OstaliListFormatedOIB>
  <DomainObject.Predmet.OstaliListFormatedWithAdress>
    <izvorni_sadrzaj>
      <item>VELIMIR MARJAN MUDROVČIĆ, Josipa Zorića 29, 10370 Dugo Selo punomoćnik sudionika u postupku VELGO d.o.o.</item>
      <item>TOMISLAV NOVAČIĆ, Ivana Matkovića 8, 34000 Požega punomoćnik sudionika u postupku VELGO d.o.o.</item>
    </izvorni_sadrzaj>
    <derivirana_varijabla naziv="DomainObject.Predmet.OstaliListFormatedWithAdress_1">
      <item>VELIMIR MARJAN MUDROVČIĆ, Josipa Zorića 29, 10370 Dugo Selo punomoćnik sudionika u postupku VELGO d.o.o.</item>
      <item>TOMISLAV NOVAČIĆ, Ivana Matkovića 8, 34000 Požega punomoćnik sudionika u postupku VELGO d.o.o.</item>
    </derivirana_varijabla>
  </DomainObject.Predmet.OstaliListFormatedWithAdress>
  <DomainObject.Predmet.OstaliListFormatedWithAdressOIB>
    <izvorni_sadrzaj>
      <item>VELIMIR MARJAN MUDROVČIĆ, OIB 15734588450, Josipa Zorića 29, 10370 Dugo Selo punomoćnik sudionika u postupku VELGO d.o.o.</item>
      <item>TOMISLAV NOVAČIĆ, OIB 15064493044, Ivana Matkovića 8, 34000 Požega punomoćnik sudionika u postupku VELGO d.o.o.</item>
    </izvorni_sadrzaj>
    <derivirana_varijabla naziv="DomainObject.Predmet.OstaliListFormatedWithAdressOIB_1">
      <item>VELIMIR MARJAN MUDROVČIĆ, OIB 15734588450, Josipa Zorića 29, 10370 Dugo Selo punomoćnik sudionika u postupku VELGO d.o.o.</item>
      <item>TOMISLAV NOVAČIĆ, OIB 15064493044, Ivana Matkovića 8, 34000 Požega punomoćnik sudionika u postupku VELGO d.o.o.</item>
    </derivirana_varijabla>
  </DomainObject.Predmet.OstaliListFormatedWithAdressOIB>
  <DomainObject.Predmet.OstaliListNazivFormated>
    <izvorni_sadrzaj>
      <item>VELIMIR MARJAN MUDROVČIĆ</item>
      <item>TOMISLAV NOVAČIĆ</item>
    </izvorni_sadrzaj>
    <derivirana_varijabla naziv="DomainObject.Predmet.OstaliListNazivFormated_1">
      <item>VELIMIR MARJAN MUDROVČIĆ</item>
      <item>TOMISLAV NOVAČIĆ</item>
    </derivirana_varijabla>
  </DomainObject.Predmet.OstaliListNazivFormated>
  <DomainObject.Predmet.OstaliListNazivFormatedOIB>
    <izvorni_sadrzaj>
      <item>VELIMIR MARJAN MUDROVČIĆ, OIB 15734588450</item>
      <item>TOMISLAV NOVAČIĆ, OIB 15064493044</item>
    </izvorni_sadrzaj>
    <derivirana_varijabla naziv="DomainObject.Predmet.OstaliListNazivFormatedOIB_1">
      <item>VELIMIR MARJAN MUDROVČIĆ, OIB 15734588450</item>
      <item>TOMISLAV NOVAČIĆ, OIB 15064493044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VELGO d.o.o.</izvorni_sadrzaj>
    <derivirana_varijabla naziv="DomainObject.Predmet.ProtustrankaIDrugi_1">VELGO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VELGO d.o.o., OIB 47513437634, Josipa Zorića 29, 10370 Dugo Selo</izvorni_sadrzaj>
    <derivirana_varijabla naziv="DomainObject.Predmet.ProtustrankaIDrugiAdressOIB_1">VELGO d.o.o., OIB 47513437634, Josipa Zorića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VELGO d.o.o.</item>
      <item>FINA Regionalni centar Zagreb</item>
      <item>VELIMIR MARJAN MUDROVČIĆ</item>
      <item>TOMISLAV NOVAČIĆ</item>
    </izvorni_sadrzaj>
    <derivirana_varijabla naziv="DomainObject.Predmet.SudioniciListNaziv_1">
      <item>VELGO d.o.o.</item>
      <item>FINA Regionalni centar Zagreb</item>
      <item>VELIMIR MARJAN MUDROVČIĆ</item>
      <item>TOMISLAV NOVAČIĆ</item>
    </derivirana_varijabla>
  </DomainObject.Predmet.SudioniciListNaziv>
  <DomainObject.Predmet.SudioniciListAdressOIB>
    <izvorni_sadrzaj>
      <item>VELGO d.o.o., OIB 47513437634, Josipa Zorića 29,10370 Dugo Selo</item>
      <item>FINA Regionalni centar Zagreb, OIB 85821130368, Trg svibanjskih žrtava 1995. 1,10000 Zagreb</item>
      <item>VELIMIR MARJAN MUDROVČIĆ, OIB 15734588450, Josipa Zorića 29,10370 Dugo Selo</item>
      <item>TOMISLAV NOVAČIĆ, OIB 15064493044, Ivana Matkovića 8,34000 Požega</item>
    </izvorni_sadrzaj>
    <derivirana_varijabla naziv="DomainObject.Predmet.SudioniciListAdressOIB_1">
      <item>VELGO d.o.o., OIB 47513437634, Josipa Zorića 29,10370 Dugo Selo</item>
      <item>FINA Regionalni centar Zagreb, OIB 85821130368, Trg svibanjskih žrtava 1995. 1,10000 Zagreb</item>
      <item>VELIMIR MARJAN MUDROVČIĆ, OIB 15734588450, Josipa Zorića 29,10370 Dugo Selo</item>
      <item>TOMISLAV NOVAČIĆ, OIB 15064493044, Ivana Matkovića 8,34000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47513437634</item>
      <item>, OIB 85821130368</item>
      <item>, OIB 15734588450</item>
      <item>, OIB 15064493044</item>
    </izvorni_sadrzaj>
    <derivirana_varijabla naziv="DomainObject.Predmet.SudioniciListNazivOIB_1">
      <item>, OIB 47513437634</item>
      <item>, OIB 85821130368</item>
      <item>, OIB 15734588450</item>
      <item>, OIB 15064493044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1742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2015-11-10T06:31:00Z</dcterms:created>
  <dc:creator>Maja Jurovicki</dc:creator>
  <cp:lastModifiedBy>Ksenija Nol</cp:lastModifiedBy>
  <cp:lastPrinted>2015-11-10T06:27:00Z</cp:lastPrinted>
  <dcterms:modified xmlns:xsi="http://www.w3.org/2001/XMLSchema-instance" xsi:type="dcterms:W3CDTF">2015-11-10T10:20:00Z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