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81660" w14:paraId="858166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AC7CFA" w:rsidP="00AC7CFA" w:rsidR="00AC7CFA" w:rsidRPr="00AC7CFA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C7CFA" w:rsidP="00AC7CFA" w:rsidR="00AC7CFA" w:rsidRPr="00AC7CFA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AC7CF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AC7CFA" w:rsidP="00AC7CFA" w:rsidR="00AC7CFA" w:rsidRPr="00AC7CFA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AC7CFA">
        <w:rPr>
          <w:rFonts w:cs="Times New Roman" w:eastAsia="Times New Roman"/>
          <w:lang w:eastAsia="hr-HR"/>
        </w:rPr>
        <w:t xml:space="preserve">               6. St-588/2016-3.</w:t>
      </w:r>
    </w:p>
    <w:p w:rsidRDefault="00AC7CFA" w:rsidP="00AC7CFA" w:rsidR="00AC7CFA" w:rsidRPr="00AC7CF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C7CFA" w:rsidP="00AC7CFA" w:rsidR="00AC7CFA" w:rsidRPr="00AC7CF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C7CFA" w:rsidP="00AC7CFA" w:rsidR="00AC7CFA" w:rsidRPr="00AC7CF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C7CFA" w:rsidP="00AC7CFA" w:rsidR="00AC7CFA" w:rsidRPr="00AC7CF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C7CFA" w:rsidP="00AC7CFA" w:rsidR="00AC7CFA" w:rsidRPr="00AC7CF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C7CFA" w:rsidP="00AC7CFA" w:rsidR="00AC7CFA" w:rsidRPr="00AC7CF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AC7CFA">
        <w:rPr>
          <w:rFonts w:cs="Times New Roman" w:eastAsia="Times New Roman"/>
          <w:lang w:eastAsia="hr-HR"/>
        </w:rPr>
        <w:t>U  I M E   R E P U B L I K E   H R V A T S K E</w:t>
      </w:r>
    </w:p>
    <w:p w:rsidRDefault="00AC7CFA" w:rsidP="00AC7CFA" w:rsidR="00AC7CFA" w:rsidRPr="00AC7CF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AC7CFA" w:rsidP="00AC7CFA" w:rsidR="00AC7CFA" w:rsidRPr="00AC7CF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AC7CFA">
        <w:rPr>
          <w:rFonts w:cs="Times New Roman" w:eastAsia="Times New Roman"/>
          <w:lang w:eastAsia="hr-HR"/>
        </w:rPr>
        <w:t>R J E Š E N J E</w:t>
      </w:r>
    </w:p>
    <w:p w:rsidRDefault="00AC7CFA" w:rsidP="00AC7CFA" w:rsidR="00AC7CFA" w:rsidRPr="00AC7CF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C7CFA" w:rsidP="00AC7CFA" w:rsidR="00AC7CFA" w:rsidRPr="00AC7CF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C7CFA" w:rsidP="00AC7CFA" w:rsidR="00AC7CFA" w:rsidRPr="00AC7CF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C7CFA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AC7CFA">
        <w:rPr>
          <w:rFonts w:cs="Times New Roman" w:eastAsia="Times New Roman"/>
          <w:lang w:eastAsia="hr-HR"/>
        </w:rPr>
        <w:t>Rajnoviću</w:t>
      </w:r>
      <w:proofErr w:type="spellEnd"/>
      <w:r w:rsidRPr="00AC7CFA">
        <w:rPr>
          <w:rFonts w:cs="Times New Roman" w:eastAsia="Times New Roman"/>
          <w:lang w:eastAsia="hr-HR"/>
        </w:rPr>
        <w:t xml:space="preserve">, u skraćenom stečajnom postupku nad dužnikom SM KUM društvo s ograničenom odgovornošću za trgovinu, usluge i djelatnost turističke agencije, Sisak, Novo Selo </w:t>
      </w:r>
      <w:proofErr w:type="spellStart"/>
      <w:r w:rsidRPr="00AC7CFA">
        <w:rPr>
          <w:rFonts w:cs="Times New Roman" w:eastAsia="Times New Roman"/>
          <w:lang w:eastAsia="hr-HR"/>
        </w:rPr>
        <w:t>Palanječko</w:t>
      </w:r>
      <w:proofErr w:type="spellEnd"/>
      <w:r w:rsidRPr="00AC7CFA">
        <w:rPr>
          <w:rFonts w:cs="Times New Roman" w:eastAsia="Times New Roman"/>
          <w:lang w:eastAsia="hr-HR"/>
        </w:rPr>
        <w:t xml:space="preserve">, Kutinska 95, </w:t>
      </w:r>
      <w:r w:rsidRPr="00AC7CFA">
        <w:rPr>
          <w:rFonts w:cs="Times New Roman" w:eastAsia="Times New Roman"/>
          <w:szCs w:val="20"/>
          <w:lang w:eastAsia="hr-HR"/>
        </w:rPr>
        <w:t>MBS: 080800586, OIB: 89998980344, 18. srpnja 2016.</w:t>
      </w:r>
      <w:r w:rsidRPr="00AC7CFA">
        <w:rPr>
          <w:rFonts w:cs="Times New Roman" w:eastAsia="Times New Roman"/>
          <w:lang w:eastAsia="hr-HR"/>
        </w:rPr>
        <w:t xml:space="preserve"> </w:t>
      </w:r>
    </w:p>
    <w:p w:rsidRDefault="00AC7CFA" w:rsidP="00AC7CFA" w:rsidR="00AC7CFA" w:rsidRPr="00AC7CF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C7CFA" w:rsidP="00AC7CFA" w:rsidR="00AC7CFA" w:rsidRPr="00AC7CF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C7CFA" w:rsidP="00AC7CFA" w:rsidR="00AC7CFA" w:rsidRPr="00AC7CF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AC7CFA">
        <w:rPr>
          <w:rFonts w:cs="Times New Roman" w:eastAsia="Times New Roman"/>
          <w:lang w:eastAsia="hr-HR"/>
        </w:rPr>
        <w:t>r i j e š i o   j e</w:t>
      </w:r>
    </w:p>
    <w:p w:rsidRDefault="00AC7CFA" w:rsidP="00AC7CFA" w:rsidR="00AC7CFA" w:rsidRPr="00AC7CF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C7CFA" w:rsidP="00AC7CFA" w:rsidR="00AC7CFA" w:rsidRPr="00AC7CF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C7CFA">
        <w:rPr>
          <w:rFonts w:cs="Times New Roman" w:eastAsia="Times New Roman"/>
          <w:lang w:eastAsia="hr-HR"/>
        </w:rPr>
        <w:t xml:space="preserve">I. Otvara se skraćeni stečajni postupak nad dužnikom SM KUM društvo s ograničenom odgovornošću za trgovinu, usluge i djelatnost turističke agencije, Sisak, Novo Selo </w:t>
      </w:r>
      <w:proofErr w:type="spellStart"/>
      <w:r w:rsidRPr="00AC7CFA">
        <w:rPr>
          <w:rFonts w:cs="Times New Roman" w:eastAsia="Times New Roman"/>
          <w:lang w:eastAsia="hr-HR"/>
        </w:rPr>
        <w:t>Palanječko</w:t>
      </w:r>
      <w:proofErr w:type="spellEnd"/>
      <w:r w:rsidRPr="00AC7CFA">
        <w:rPr>
          <w:rFonts w:cs="Times New Roman" w:eastAsia="Times New Roman"/>
          <w:lang w:eastAsia="hr-HR"/>
        </w:rPr>
        <w:t xml:space="preserve">, Kutinska 95, </w:t>
      </w:r>
      <w:r w:rsidRPr="00AC7CFA">
        <w:rPr>
          <w:rFonts w:cs="Times New Roman" w:eastAsia="Times New Roman"/>
          <w:szCs w:val="20"/>
          <w:lang w:eastAsia="hr-HR"/>
        </w:rPr>
        <w:t>MBS: 080800586, OIB: 89998980344.</w:t>
      </w:r>
    </w:p>
    <w:p w:rsidRDefault="00AC7CFA" w:rsidP="00AC7CFA" w:rsidR="00AC7CFA" w:rsidRPr="00AC7CF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C7CFA" w:rsidP="00AC7CFA" w:rsidR="00AC7CFA" w:rsidRPr="00AC7CF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C7CFA">
        <w:rPr>
          <w:rFonts w:cs="Times New Roman" w:eastAsia="Times New Roman"/>
          <w:lang w:eastAsia="hr-HR"/>
        </w:rPr>
        <w:t xml:space="preserve">II. Za stečajnog upravitelja imenuje se ANĐELKO STANKUS, Varaždin, </w:t>
      </w:r>
      <w:proofErr w:type="spellStart"/>
      <w:r w:rsidRPr="00AC7CFA">
        <w:rPr>
          <w:rFonts w:cs="Times New Roman" w:eastAsia="Times New Roman"/>
          <w:lang w:eastAsia="hr-HR"/>
        </w:rPr>
        <w:t>Jalkovc</w:t>
      </w:r>
      <w:proofErr w:type="spellEnd"/>
      <w:r w:rsidRPr="00AC7CFA">
        <w:rPr>
          <w:rFonts w:cs="Times New Roman" w:eastAsia="Times New Roman"/>
          <w:lang w:eastAsia="hr-HR"/>
        </w:rPr>
        <w:t xml:space="preserve">, Braće Radić 20, OIB: 11168088853. </w:t>
      </w:r>
    </w:p>
    <w:p w:rsidRDefault="00AC7CFA" w:rsidP="00AC7CFA" w:rsidR="00AC7CFA" w:rsidRPr="00AC7CF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C7CFA" w:rsidP="00AC7CFA" w:rsidR="00AC7CFA" w:rsidRPr="00AC7CF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C7CFA">
        <w:rPr>
          <w:rFonts w:cs="Times New Roman" w:eastAsia="Times New Roman"/>
          <w:lang w:eastAsia="hr-HR"/>
        </w:rPr>
        <w:t xml:space="preserve">III. Zaključuje se skraćeni stečajni postupak nad dužnikom SM KUM društvo s ograničenom odgovornošću za trgovinu, usluge i djelatnost turističke agencije, Sisak, Novo Selo </w:t>
      </w:r>
      <w:proofErr w:type="spellStart"/>
      <w:r w:rsidRPr="00AC7CFA">
        <w:rPr>
          <w:rFonts w:cs="Times New Roman" w:eastAsia="Times New Roman"/>
          <w:lang w:eastAsia="hr-HR"/>
        </w:rPr>
        <w:t>Palanječko</w:t>
      </w:r>
      <w:proofErr w:type="spellEnd"/>
      <w:r w:rsidRPr="00AC7CFA">
        <w:rPr>
          <w:rFonts w:cs="Times New Roman" w:eastAsia="Times New Roman"/>
          <w:lang w:eastAsia="hr-HR"/>
        </w:rPr>
        <w:t xml:space="preserve">, Kutinska 95, </w:t>
      </w:r>
      <w:r w:rsidRPr="00AC7CFA">
        <w:rPr>
          <w:rFonts w:cs="Times New Roman" w:eastAsia="Times New Roman"/>
          <w:szCs w:val="20"/>
          <w:lang w:eastAsia="hr-HR"/>
        </w:rPr>
        <w:t>MBS: 080800586, OIB: 89998980344.</w:t>
      </w:r>
    </w:p>
    <w:p w:rsidRDefault="00AC7CFA" w:rsidP="00AC7CFA" w:rsidR="00AC7CFA" w:rsidRPr="00AC7CF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C7CFA" w:rsidP="00AC7CFA" w:rsidR="00AC7CFA" w:rsidRPr="00AC7CFA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C7CFA">
        <w:rPr>
          <w:rFonts w:cs="Times New Roman" w:eastAsia="Calibri"/>
        </w:rPr>
        <w:t>IV. Skraćeni s</w:t>
      </w:r>
      <w:r w:rsidRPr="00AC7CFA">
        <w:rPr>
          <w:rFonts w:cs="Times New Roman" w:eastAsia="Times New Roman"/>
          <w:lang w:eastAsia="hr-HR"/>
        </w:rPr>
        <w:t>tečajni postupak je otvoren i zaključen s danom 18. srpnja 2016. u 9,00 sati, kada je ovo rješenje objavljeno na e-oglasnoj ploči ovoga suda.</w:t>
      </w:r>
    </w:p>
    <w:p w:rsidRDefault="00AC7CFA" w:rsidP="00AC7CFA" w:rsidR="00AC7CFA" w:rsidRPr="00AC7CFA">
      <w:pPr>
        <w:spacing w:after="0"/>
        <w:ind w:firstLine="851"/>
        <w:jc w:val="both"/>
        <w:rPr>
          <w:rFonts w:cs="Times New Roman" w:eastAsia="Calibri"/>
        </w:rPr>
      </w:pPr>
    </w:p>
    <w:p w:rsidRDefault="00AC7CFA" w:rsidP="00AC7CFA" w:rsidR="00AC7CFA" w:rsidRPr="00AC7CFA">
      <w:pPr>
        <w:spacing w:after="0"/>
        <w:ind w:firstLine="851"/>
        <w:jc w:val="both"/>
        <w:rPr>
          <w:rFonts w:cs="Times New Roman" w:eastAsia="Calibri"/>
        </w:rPr>
      </w:pPr>
      <w:r w:rsidRPr="00AC7CFA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AC7CFA" w:rsidP="00AC7CFA" w:rsidR="00AC7CFA" w:rsidRPr="00AC7CF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C7CFA" w:rsidP="00AC7CFA" w:rsidR="00AC7CFA" w:rsidRPr="00AC7CF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C7CFA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AC7CFA" w:rsidP="00AC7CFA" w:rsidR="00AC7CFA" w:rsidRPr="00AC7CF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C7CFA" w:rsidP="00AC7CFA" w:rsidR="00AC7CF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AC7CFA" w:rsidP="00AC7CFA" w:rsidR="00AC7CF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AC7CFA" w:rsidP="00AC7CFA" w:rsidR="00AC7CF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AC7CFA" w:rsidP="00AC7CFA" w:rsidR="00AC7CFA" w:rsidRPr="00AC7CF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AC7CFA">
        <w:rPr>
          <w:rFonts w:cs="Times New Roman" w:eastAsia="Times New Roman"/>
          <w:lang w:eastAsia="hr-HR"/>
        </w:rPr>
        <w:lastRenderedPageBreak/>
        <w:t>Obrazloženje</w:t>
      </w:r>
    </w:p>
    <w:p w:rsidRDefault="00AC7CFA" w:rsidP="00AC7CFA" w:rsidR="00AC7CFA" w:rsidRPr="00AC7CF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AC7CFA" w:rsidP="00AC7CFA" w:rsidR="00AC7CFA" w:rsidRPr="00AC7CF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C7CFA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St-588/2016-2., koji je objavljen na mrežnoj stranici e-oglasna ploča Trgovačkog suda u Bjelovaru 23. svibnja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AC7CFA" w:rsidP="00AC7CFA" w:rsidR="00AC7CFA" w:rsidRPr="00AC7CF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C7CFA" w:rsidP="00AC7CFA" w:rsidR="00AC7CFA" w:rsidRPr="00AC7CF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C7CFA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AC7CFA" w:rsidP="00AC7CFA" w:rsidR="00AC7CFA" w:rsidRPr="00AC7CF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C7CFA" w:rsidP="00AC7CFA" w:rsidR="00AC7CFA" w:rsidRPr="00AC7CF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C7CFA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AC7CFA" w:rsidP="00AC7CFA" w:rsidR="00AC7CFA" w:rsidRPr="00AC7CF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C7CFA" w:rsidP="00AC7CFA" w:rsidR="00AC7CFA" w:rsidRPr="00AC7CF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C7CFA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AC7CFA" w:rsidP="00AC7CFA" w:rsidR="00AC7CFA" w:rsidRPr="00AC7CF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C7CFA" w:rsidP="00AC7CFA" w:rsidR="00AC7CFA" w:rsidRPr="00AC7CFA">
      <w:pPr>
        <w:spacing w:after="0"/>
        <w:ind w:firstLine="851"/>
        <w:jc w:val="both"/>
        <w:rPr>
          <w:rFonts w:cs="Times New Roman" w:eastAsia="Calibri"/>
        </w:rPr>
      </w:pPr>
      <w:r w:rsidRPr="00AC7CFA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AC7CFA" w:rsidP="00AC7CFA" w:rsidR="00AC7CFA" w:rsidRPr="00AC7CFA">
      <w:pPr>
        <w:spacing w:after="0"/>
        <w:ind w:firstLine="851"/>
        <w:jc w:val="both"/>
        <w:rPr>
          <w:rFonts w:cs="Times New Roman" w:eastAsia="Calibri"/>
        </w:rPr>
      </w:pPr>
    </w:p>
    <w:p w:rsidRDefault="00AC7CFA" w:rsidP="00AC7CFA" w:rsidR="00AC7CFA" w:rsidRPr="00AC7CF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C7CFA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AC7CFA" w:rsidP="00AC7CFA" w:rsidR="00AC7CFA" w:rsidRPr="00AC7CF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C7CFA" w:rsidP="00AC7CFA" w:rsidR="00AC7CFA" w:rsidRPr="00AC7CF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AC7CFA">
        <w:rPr>
          <w:rFonts w:cs="Times New Roman" w:eastAsia="Times New Roman"/>
          <w:lang w:eastAsia="hr-HR"/>
        </w:rPr>
        <w:t>U Bjelovaru 18. srpnja 2016.</w:t>
      </w:r>
    </w:p>
    <w:p w:rsidRDefault="00AC7CFA" w:rsidP="00AC7CFA" w:rsidR="00AC7CFA" w:rsidRPr="00AC7CF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C7CFA" w:rsidP="00AC7CFA" w:rsidR="00AC7CFA" w:rsidRPr="00AC7CF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C7CFA" w:rsidP="00AC7CFA" w:rsidR="00AC7CFA" w:rsidRPr="00AC7CFA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AC7CFA">
        <w:rPr>
          <w:rFonts w:cs="Times New Roman" w:eastAsia="Times New Roman"/>
          <w:lang w:eastAsia="hr-HR"/>
        </w:rPr>
        <w:t>VIŠI SUDSKI SAVJETNIK</w:t>
      </w:r>
    </w:p>
    <w:p w:rsidRDefault="00AC7CFA" w:rsidP="00AC7CFA" w:rsidR="00AC7CFA" w:rsidRPr="00AC7CFA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AC7CFA">
        <w:rPr>
          <w:rFonts w:cs="Times New Roman" w:eastAsia="Times New Roman"/>
          <w:lang w:eastAsia="hr-HR"/>
        </w:rPr>
        <w:t xml:space="preserve">                     SINIŠA RAJNOVIĆ  </w:t>
      </w:r>
    </w:p>
    <w:p w:rsidRDefault="00AC7CFA" w:rsidP="00AC7CFA" w:rsidR="00AC7CFA" w:rsidRPr="00AC7CFA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AC7CFA" w:rsidP="00AC7CFA" w:rsidR="00AC7CFA" w:rsidRPr="00AC7CF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C7CFA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AC7CFA">
        <w:rPr>
          <w:rFonts w:cs="Times New Roman" w:eastAsia="Times New Roman"/>
          <w:lang w:eastAsia="hr-HR"/>
        </w:rPr>
        <w:tab/>
      </w:r>
      <w:r w:rsidRPr="00AC7CFA">
        <w:rPr>
          <w:rFonts w:cs="Times New Roman" w:eastAsia="Times New Roman"/>
          <w:lang w:eastAsia="hr-HR"/>
        </w:rPr>
        <w:tab/>
        <w:t xml:space="preserve">         </w:t>
      </w:r>
    </w:p>
    <w:p w:rsidRDefault="00AC7CFA" w:rsidP="00AC7CFA" w:rsidR="00AC7CFA" w:rsidRPr="00AC7CF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C7CFA" w:rsidP="00AC7CFA" w:rsidR="00AC7CFA" w:rsidRPr="00AC7CF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C7CFA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AC7CFA" w:rsidP="00AC7CFA" w:rsidR="00AC7CF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C7CFA" w:rsidP="00AC7CFA" w:rsidR="00AC7CFA" w:rsidRPr="00AC7CF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AC7CFA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AC7CFA">
        <w:rPr>
          <w:rFonts w:cs="Times New Roman" w:eastAsia="Times New Roman"/>
          <w:lang w:eastAsia="hr-HR"/>
        </w:rPr>
        <w:t>.</w:t>
      </w:r>
    </w:p>
    <w:p w:rsidRDefault="00AC7CFA" w:rsidP="00AC7CFA" w:rsidR="00AC7CFA" w:rsidRPr="00AC7CF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C7CFA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AC7CFA" w:rsidP="00AC7CFA" w:rsidR="00AC7CFA" w:rsidRPr="00AC7CF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C7CFA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AC7CFA" w:rsidP="00AC7CFA" w:rsidR="00AC7CFA" w:rsidRPr="00AC7CF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C7CFA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AC7CFA" w:rsidP="00AC7CFA" w:rsidR="00AC7CFA" w:rsidRPr="00AC7CF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C7CFA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AC7CFA" w:rsidP="00AC7CFA" w:rsidR="00AC7CFA" w:rsidRPr="00AC7CF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C7CFA">
        <w:rPr>
          <w:rFonts w:cs="Times New Roman" w:eastAsia="Times New Roman"/>
          <w:lang w:eastAsia="hr-HR"/>
        </w:rPr>
        <w:t xml:space="preserve">                Bjelovar,  Porezna uprava, Ispostava Sisak, zakonskom zastupniku  </w:t>
      </w:r>
    </w:p>
    <w:p w:rsidRDefault="00AC7CFA" w:rsidP="00AC7CFA" w:rsidR="00AC7CFA" w:rsidRPr="00AC7CF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C7CFA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AC7CFA" w:rsidP="00AC7CFA" w:rsidR="00AC7CFA" w:rsidRPr="00AC7CF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C7CFA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AC7CFA" w:rsidP="00AC7CFA" w:rsidR="00AC7CFA" w:rsidRPr="00AC7CF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C7CFA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AC7CFA" w:rsidP="00AC7CFA" w:rsidR="00AC7CFA" w:rsidRPr="00AC7CF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C7CFA">
        <w:rPr>
          <w:rFonts w:cs="Times New Roman" w:eastAsia="Times New Roman"/>
          <w:lang w:eastAsia="hr-HR"/>
        </w:rPr>
        <w:t>II. Kal. pravomoćnost</w:t>
      </w:r>
    </w:p>
    <w:p w:rsidRDefault="00AC7CFA" w:rsidP="00AC7CFA" w:rsidR="00AC7CFA" w:rsidRPr="00AC7CF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C7CFA">
        <w:rPr>
          <w:rFonts w:cs="Times New Roman" w:eastAsia="Times New Roman"/>
          <w:lang w:eastAsia="hr-HR"/>
        </w:rPr>
        <w:t>Bjelovar 18.7.2016.</w:t>
      </w:r>
    </w:p>
    <w:p w:rsidRDefault="00AC7CFA" w:rsidP="00AC7CFA" w:rsidR="00AC7CFA" w:rsidRPr="00AC7CF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C7CF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3984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St-588/2016-3</izvorni_sadrzaj>
    <derivirana_varijabla naziv="DomainObject.Oznaka_1">St-588/2016-3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588</izvorni_sadrzaj>
    <derivirana_varijabla naziv="DomainObject.Predmet.Broj_1">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St-588/2016</izvorni_sadrzaj>
    <derivirana_varijabla naziv="DomainObject.Predmet.OznakaBroj_1">St-588/2016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 KUM d.o.o.</izvorni_sadrzaj>
    <derivirana_varijabla naziv="DomainObject.Predmet.ProtustrankaFormated_1">  SM KUM d.o.o.</derivirana_varijabla>
  </DomainObject.Predmet.ProtustrankaFormated>
  <DomainObject.Predmet.ProtustrankaFormatedOIB>
    <izvorni_sadrzaj>  SM KUM d.o.o., OIB 89998980344</izvorni_sadrzaj>
    <derivirana_varijabla naziv="DomainObject.Predmet.ProtustrankaFormatedOIB_1">  SM KUM d.o.o., OIB 89998980344</derivirana_varijabla>
  </DomainObject.Predmet.ProtustrankaFormatedOIB>
  <DomainObject.Predmet.ProtustrankaFormatedWithAdress>
    <izvorni_sadrzaj> SM KUM d.o.o., Novo Selo Palanječko, Kutinska 95, 44000 Sisak</izvorni_sadrzaj>
    <derivirana_varijabla naziv="DomainObject.Predmet.ProtustrankaFormatedWithAdress_1"> SM KUM d.o.o., Novo Selo Palanječko, Kutinska 95, 44000 Sisak</derivirana_varijabla>
  </DomainObject.Predmet.ProtustrankaFormatedWithAdress>
  <DomainObject.Predmet.ProtustrankaFormatedWithAdressOIB>
    <izvorni_sadrzaj> SM KUM d.o.o., OIB 89998980344, Novo Selo Palanječko, Kutinska 95, 44000 Sisak</izvorni_sadrzaj>
    <derivirana_varijabla naziv="DomainObject.Predmet.ProtustrankaFormatedWithAdressOIB_1"> SM KUM d.o.o., OIB 89998980344, Novo Selo Palanječko, Kutinska 95, 44000 Sisak</derivirana_varijabla>
  </DomainObject.Predmet.ProtustrankaFormatedWithAdressOIB>
  <DomainObject.Predmet.ProtustrankaWithAdress>
    <izvorni_sadrzaj>SM KUM d.o.o. Novo Selo Palanječko, Kutinska 95, 44000 Sisak</izvorni_sadrzaj>
    <derivirana_varijabla naziv="DomainObject.Predmet.ProtustrankaWithAdress_1">SM KUM d.o.o. Novo Selo Palanječko, Kutinska 95, 44000 Sisak</derivirana_varijabla>
  </DomainObject.Predmet.ProtustrankaWithAdress>
  <DomainObject.Predmet.ProtustrankaWithAdressOIB>
    <izvorni_sadrzaj>SM KUM d.o.o., OIB 89998980344, Novo Selo Palanječko, Kutinska 95, 44000 Sisak</izvorni_sadrzaj>
    <derivirana_varijabla naziv="DomainObject.Predmet.ProtustrankaWithAdressOIB_1">SM KUM d.o.o., OIB 89998980344, Novo Selo Palanječko, Kutinska 95, 44000 Sisak</derivirana_varijabla>
  </DomainObject.Predmet.ProtustrankaWithAdressOIB>
  <DomainObject.Predmet.ProtustrankaNazivFormated>
    <izvorni_sadrzaj>SM KUM d.o.o.</izvorni_sadrzaj>
    <derivirana_varijabla naziv="DomainObject.Predmet.ProtustrankaNazivFormated_1">SM KUM d.o.o.</derivirana_varijabla>
  </DomainObject.Predmet.ProtustrankaNazivFormated>
  <DomainObject.Predmet.ProtustrankaNazivFormatedOIB>
    <izvorni_sadrzaj>SM KUM d.o.o., OIB 89998980344</izvorni_sadrzaj>
    <derivirana_varijabla naziv="DomainObject.Predmet.ProtustrankaNazivFormatedOIB_1">SM KUM d.o.o., OIB 89998980344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SM KUM d.o.o.</item>
    </izvorni_sadrzaj>
    <derivirana_varijabla naziv="DomainObject.Predmet.ProtuStrankaListFormated_1">
      <item>SM KUM d.o.o.</item>
    </derivirana_varijabla>
  </DomainObject.Predmet.ProtuStrankaListFormated>
  <DomainObject.Predmet.ProtuStrankaListFormatedOIB>
    <izvorni_sadrzaj>
      <item>SM KUM d.o.o., OIB 89998980344</item>
    </izvorni_sadrzaj>
    <derivirana_varijabla naziv="DomainObject.Predmet.ProtuStrankaListFormatedOIB_1">
      <item>SM KUM d.o.o., OIB 89998980344</item>
    </derivirana_varijabla>
  </DomainObject.Predmet.ProtuStrankaListFormatedOIB>
  <DomainObject.Predmet.ProtuStrankaListFormatedWithAdress>
    <izvorni_sadrzaj>
      <item>SM KUM d.o.o., Novo Selo Palanječko, Kutinska 95, 44000 Sisak</item>
    </izvorni_sadrzaj>
    <derivirana_varijabla naziv="DomainObject.Predmet.ProtuStrankaListFormatedWithAdress_1">
      <item>SM KUM d.o.o., Novo Selo Palanječko, Kutinska 95, 44000 Sisak</item>
    </derivirana_varijabla>
  </DomainObject.Predmet.ProtuStrankaListFormatedWithAdress>
  <DomainObject.Predmet.ProtuStrankaListFormatedWithAdressOIB>
    <izvorni_sadrzaj>
      <item>SM KUM d.o.o., OIB 89998980344, Novo Selo Palanječko, Kutinska 95, 44000 Sisak</item>
    </izvorni_sadrzaj>
    <derivirana_varijabla naziv="DomainObject.Predmet.ProtuStrankaListFormatedWithAdressOIB_1">
      <item>SM KUM d.o.o., OIB 89998980344, Novo Selo Palanječko, Kutinska 95, 44000 Sisak</item>
    </derivirana_varijabla>
  </DomainObject.Predmet.ProtuStrankaListFormatedWithAdressOIB>
  <DomainObject.Predmet.ProtuStrankaListNazivFormated>
    <izvorni_sadrzaj>
      <item>SM KUM d.o.o.</item>
    </izvorni_sadrzaj>
    <derivirana_varijabla naziv="DomainObject.Predmet.ProtuStrankaListNazivFormated_1">
      <item>SM KUM d.o.o.</item>
    </derivirana_varijabla>
  </DomainObject.Predmet.ProtuStrankaListNazivFormated>
  <DomainObject.Predmet.ProtuStrankaListNazivFormatedOIB>
    <izvorni_sadrzaj>
      <item>SM KUM d.o.o., OIB 89998980344</item>
    </izvorni_sadrzaj>
    <derivirana_varijabla naziv="DomainObject.Predmet.ProtuStrankaListNazivFormatedOIB_1">
      <item>SM KUM d.o.o., OIB 89998980344</item>
    </derivirana_varijabla>
  </DomainObject.Predmet.ProtuStrankaListNazivFormatedOIB>
  <DomainObject.Predmet.OstaliListFormated>
    <izvorni_sadrzaj>
      <item>MARKO MITROVIĆ</item>
    </izvorni_sadrzaj>
    <derivirana_varijabla naziv="DomainObject.Predmet.OstaliListFormated_1">
      <item>MARKO MITROVIĆ</item>
    </derivirana_varijabla>
  </DomainObject.Predmet.OstaliListFormated>
  <DomainObject.Predmet.OstaliListFormatedOIB>
    <izvorni_sadrzaj>
      <item>MARKO MITROVIĆ, OIB 57462787891</item>
    </izvorni_sadrzaj>
    <derivirana_varijabla naziv="DomainObject.Predmet.OstaliListFormatedOIB_1">
      <item>MARKO MITROVIĆ, OIB 57462787891</item>
    </derivirana_varijabla>
  </DomainObject.Predmet.OstaliListFormatedOIB>
  <DomainObject.Predmet.OstaliListFormatedWithAdress>
    <izvorni_sadrzaj>
      <item>MARKO MITROVIĆ, Pitomačka ulica 15, 10000 Zagreb</item>
    </izvorni_sadrzaj>
    <derivirana_varijabla naziv="DomainObject.Predmet.OstaliListFormatedWithAdress_1">
      <item>MARKO MITROVIĆ, Pitomačka ulica 15, 10000 Zagreb</item>
    </derivirana_varijabla>
  </DomainObject.Predmet.OstaliListFormatedWithAdress>
  <DomainObject.Predmet.OstaliListFormatedWithAdressOIB>
    <izvorni_sadrzaj>
      <item>MARKO MITROVIĆ, OIB 57462787891, Pitomačka ulica 15, 10000 Zagreb</item>
    </izvorni_sadrzaj>
    <derivirana_varijabla naziv="DomainObject.Predmet.OstaliListFormatedWithAdressOIB_1">
      <item>MARKO MITROVIĆ, OIB 57462787891, Pitomačka ulica 15, 10000 Zagreb</item>
    </derivirana_varijabla>
  </DomainObject.Predmet.OstaliListFormatedWithAdressOIB>
  <DomainObject.Predmet.OstaliListNazivFormated>
    <izvorni_sadrzaj>
      <item>MARKO MITROVIĆ</item>
    </izvorni_sadrzaj>
    <derivirana_varijabla naziv="DomainObject.Predmet.OstaliListNazivFormated_1">
      <item>MARKO MITROVIĆ</item>
    </derivirana_varijabla>
  </DomainObject.Predmet.OstaliListNazivFormated>
  <DomainObject.Predmet.OstaliListNazivFormatedOIB>
    <izvorni_sadrzaj>
      <item>MARKO MITROVIĆ, OIB 57462787891</item>
    </izvorni_sadrzaj>
    <derivirana_varijabla naziv="DomainObject.Predmet.OstaliListNazivFormatedOIB_1">
      <item>MARKO MITROVIĆ, OIB 57462787891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>St-588/2016-3</izvorni_sadrzaj>
    <derivirana_varijabla naziv="DomainObject.PoslovniBrojDokumenta_1">St-588/2016-3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SM KUM d.o.o.</izvorni_sadrzaj>
    <derivirana_varijabla naziv="DomainObject.Predmet.ProtustrankaIDrugi_1">SM KUM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SM KUM d.o.o., OIB 89998980344, Novo Selo Palanječko, Kutinska 95, 44000 Sisak</izvorni_sadrzaj>
    <derivirana_varijabla naziv="DomainObject.Predmet.ProtustrankaIDrugiAdressOIB_1">SM KUM d.o.o., OIB 89998980344, Novo Selo Palanječko, Kutinska 95,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 KUM d.o.o.</item>
      <item>FINA Regionalni centar Zagreb</item>
      <item>MARKO MITROVIĆ</item>
    </izvorni_sadrzaj>
    <derivirana_varijabla naziv="DomainObject.Predmet.SudioniciListNaziv_1">
      <item>SM KUM d.o.o.</item>
      <item>FINA Regionalni centar Zagreb</item>
      <item>MARKO MITROVIĆ</item>
    </derivirana_varijabla>
  </DomainObject.Predmet.SudioniciListNaziv>
  <DomainObject.Predmet.SudioniciListAdressOIB>
    <izvorni_sadrzaj>
      <item>SM KUM d.o.o., OIB 89998980344, Novo Selo Palanječko, Kutinska 95,44000 Sisak</item>
      <item>FINA Regionalni centar Zagreb, OIB 85821130368, Trg svibanjskih žrtava 1995. br.,10000 Zagreb</item>
      <item>MARKO MITROVIĆ, OIB 57462787891, Pitomačka ulica 15,10000 Zagreb</item>
    </izvorni_sadrzaj>
    <derivirana_varijabla naziv="DomainObject.Predmet.SudioniciListAdressOIB_1">
      <item>SM KUM d.o.o., OIB 89998980344, Novo Selo Palanječko, Kutinska 95,44000 Sisak</item>
      <item>FINA Regionalni centar Zagreb, OIB 85821130368, Trg svibanjskih žrtava 1995. br.,10000 Zagreb</item>
      <item>MARKO MITROVIĆ, OIB 57462787891, Pitomačka ulica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C71028-125A-4C12-BBF2-560EB28FBD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726</properties:Words>
  <properties:Characters>3946</properties:Characters>
  <properties:Lines>110</properties:Lines>
  <properties:Paragraphs>33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2016-07-18T06:35:00Z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St-588/2016-3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