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bf9a" w14:paraId="bf7bf9a" w:rsidRDefault="00704751" w:rsidP="00704751" w:rsidR="00704751">
      <w:pPr>
        <w:pStyle w:val="Bezproreda"/>
        <w15:collapsed w:val="false"/>
        <w:rPr>
          <w:lang w:eastAsia="hr-HR"/>
        </w:rPr>
      </w:pPr>
      <w:bookmarkStart w:name="_GoBack" w:id="0"/>
      <w:bookmarkEnd w:id="0"/>
      <w:r>
        <w:rPr>
          <w:lang w:eastAsia="hr-HR"/>
        </w:rPr>
        <w:t>KONSTRUKTOR d.d. u stečaju Zlatar                                              St-1087/12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       OBRAZAC 20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               IZVJEŠĆE STEČAJNOG UPRAVITELJA O TIJEKU STEČAJNOG POSTUPKA I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</w:t>
      </w:r>
      <w:r w:rsidR="00E21DE3">
        <w:rPr>
          <w:lang w:eastAsia="hr-HR"/>
        </w:rPr>
        <w:t>STANJU STEČAJNE MASE OD 17.1. 2019. G.  DO 15.4</w:t>
      </w:r>
      <w:r>
        <w:rPr>
          <w:lang w:eastAsia="hr-HR"/>
        </w:rPr>
        <w:t>.2019.G.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>Trgovački sud u Zagrebu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>Poslovni broj spisa: St-1087/12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>Dužnik: KONSTRUKTOR d.d. u stečaju, Zlatar, OIB 83011454143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          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I  Tijek stečajnog postupka 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Naglašava se da poseban problem tijekom postupka proizlazi iz okolnosti da kod stečajnog dužnika u trenutku otvaranja stečaja nisu  zatečeni zaposlenici stručnih službi, nekretnine stečajnog dužnika u Zlataru u kojima su se nalazile poslovne prostorije prodane su prije stečaja. Dokumentacija je nesortirana i necjelovita te je prije stečaja   izmještena u tuđe prostore u Zaboku, a također nije zatečeno vlastito knjigovodstvo stečajnog dužnika koje bi uredno vodilo poslovne knjige. </w:t>
      </w: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Poslovanje dužnika okončano je znatno prije otvaranja stečaja.  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 xml:space="preserve">U odnosu na parnice radi pobijanja pravnih radnji, a sve kako je prije navedeno u izvješćima, u odnosu na prethodno izvješće, nije bilo promjena. 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</w:pPr>
      <w:r>
        <w:t>Preostale nekretnine u vlasništvu stečajnog dužnika čine prema stanju upisa u zemljišnim knjigama lokali 15 ( nedovršen 21,45 m2) i 27 (nedovršen 28,53 m2) upisani u zk.ul. 2068 k.o. Zlatar, zemljište opisano kao neplodno površine 486 m2 upisano u zk.ul. 2874 k.o. Konjšćina, te stanovi upisani u zk.ul. 2996 k.o. Konjšćina oznake S-3; S-5 i S-17. U odnosu na stanove S-3 i S-5 proizlazi da su isti prodani 1993. do 1997.g. kupcima Mladenu Jakopcu, odnosno Nevenu Kurtoiću, a za nekretninu stan S-17 nije poznat posjednik niti vlasnik nekretnine. U odnosu na nekretninu vezanu za Nevena Kurtoića, isti je pravomoćno uspio u parnici radi utvrđenja vlasništva, te je zaprimljena i odluka u postupku radi nedopuštenosti ovrhe u korist Nevena Kurtoića. Predmetne nekretnine predmet su pokrenutih ovršnih postupaka prije stečaja po više ovrhovoditelja kako je već opisanom u prethodnim izvješćima. U ovršnom postupku zakazivan je očevid radi procjene nekretnina, no isti je više puta odgođen. U odnosu na prethodno izvješće, nije bilo novih radnji u predmetnim postupcima.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</w:pPr>
      <w:r>
        <w:t xml:space="preserve">Pokretnine, vozila u vlasništvu stečajnog dužnika, a sve sukladno evidenciji MUP-a, imaju zabilježbu zabrane otuđenja i predmet su ovršnih postupaka. U odnosu na dosadašnje izvješća, u predmetnim ovršnim postupcima nije bilo promjena.  Vozila su nekorištena u značajnom periodu i prije otvaranja stečaja, derutnog su stanja i  bezvrijedna. 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>Uslijed neizvjesnih parnica radi pobijanja pravnih radnji i mogućih visokih troškova postupka u odnosu na raspoloživa novčana sredstva na računu stečajnog dužnika, a nastavno na prethodna izvješća zbog velike neizvjesnosti uspjeha u parnicama radi naknade štete koje su u prekidu, nije izvršeno preuzimanje parnica koje se vode na Trgovačkom sudu u Zagrebu pod poslovnim brojem P-1577/12; P-3820/10 i P-2336/12 protiv tuženika Zagrebački holding d.o.o.</w:t>
      </w: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lang w:eastAsia="hr-HR"/>
        </w:rPr>
      </w:pPr>
    </w:p>
    <w:p w:rsidRDefault="00704751" w:rsidP="00704751" w:rsidR="00704751">
      <w:pPr>
        <w:pStyle w:val="Bezproreda"/>
        <w:rPr>
          <w:b/>
        </w:rPr>
      </w:pPr>
      <w:r>
        <w:t>II Stanje stečajne mase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lastRenderedPageBreak/>
        <w:t>Stanje novčanih sredstava i plaćeni troškovi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 A/  PRIHODI / PRLIVI NA RAČUN</w:t>
      </w:r>
    </w:p>
    <w:p w:rsidRDefault="00704751" w:rsidP="00704751" w:rsidR="00704751">
      <w:pPr>
        <w:pStyle w:val="Bezproreda"/>
      </w:pPr>
    </w:p>
    <w:tbl>
      <w:tblPr>
        <w:tblW w:type="dxa" w:w="9408"/>
        <w:tblInd w:type="dxa" w:w="1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6"/>
        <w:gridCol w:w="3072"/>
      </w:tblGrid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Osnov prihoda / priliva na račun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    Iznos (kn)</w:t>
            </w:r>
          </w:p>
        </w:tc>
      </w:tr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</w:pPr>
            <w:r>
              <w:t>- kamata po računu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 xml:space="preserve">                                 2,09         </w:t>
            </w:r>
          </w:p>
        </w:tc>
      </w:tr>
    </w:tbl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B/   PLAĆENI TROŠKOVI I IZDACI </w:t>
      </w:r>
    </w:p>
    <w:p w:rsidRDefault="00704751" w:rsidP="00704751" w:rsidR="00704751">
      <w:pPr>
        <w:pStyle w:val="Bezproreda"/>
      </w:pPr>
    </w:p>
    <w:tbl>
      <w:tblPr>
        <w:tblW w:type="dxa" w:w="9408"/>
        <w:tblInd w:type="dxa" w:w="1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6"/>
        <w:gridCol w:w="3072"/>
      </w:tblGrid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>Vrsta troška / izdatka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    Iznos (kn)</w:t>
            </w:r>
          </w:p>
        </w:tc>
      </w:tr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>- bankarska naknada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 xml:space="preserve">                              104,00                 </w:t>
            </w:r>
          </w:p>
        </w:tc>
      </w:tr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>- razni režijski troškovi nekretnina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 xml:space="preserve">                              149,94  </w:t>
            </w:r>
          </w:p>
        </w:tc>
      </w:tr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>- plaćene obaveze prema SKDD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 xml:space="preserve">                           1.002,60</w:t>
            </w:r>
          </w:p>
        </w:tc>
      </w:tr>
      <w:tr w:rsidTr="00704751" w:rsidR="00704751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</w:pPr>
            <w:r>
              <w:t xml:space="preserve">  Ukupno plaćeni troškovi i izdaci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04751" w:rsidR="00704751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t xml:space="preserve">                           1.256,54</w:t>
            </w:r>
          </w:p>
        </w:tc>
      </w:tr>
    </w:tbl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 Stanje sredstava na računu 5.4.2019.g. …………………………………………………………..        847.907,28 kn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Radnje stečajnog postupka bitno su ograničene  financijskim mogućnostima. Naime, stečajni dužnik raspolaže simboličnim financijskim sredstvima u odnosu na parnične postupke koji se vode, te nije u mogućnosti financirati tekuće pravne radnje koje poduzima, te također druge operativne troškove. 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Ostvarene plaćene troškove  čine samo nužni troškovi koje je bilo neophodno  platiti.  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  <w:rPr>
          <w:lang w:eastAsia="hr-HR"/>
        </w:rPr>
      </w:pPr>
      <w:r>
        <w:rPr>
          <w:lang w:eastAsia="hr-HR"/>
        </w:rPr>
        <w:t>III  Radnje koje će se poduzeti u narednom razdoblju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U daljnjem tijeku postupka poduzimati će se radnje u  sudskim postupcima. 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                                                                                               Stečajni upravitelj:</w:t>
      </w:r>
    </w:p>
    <w:p w:rsidRDefault="00704751" w:rsidP="00704751" w:rsidR="00704751">
      <w:pPr>
        <w:pStyle w:val="Bezproreda"/>
      </w:pPr>
    </w:p>
    <w:p w:rsidRDefault="00704751" w:rsidP="00704751" w:rsidR="00704751">
      <w:pPr>
        <w:pStyle w:val="Bezproreda"/>
      </w:pPr>
      <w:r>
        <w:t xml:space="preserve">                                                                                              Zdravko Mitak dipl. oec.</w:t>
      </w:r>
    </w:p>
    <w:p w:rsidRDefault="00704751" w:rsidP="00704751" w:rsidR="00704751">
      <w:r>
        <w:t>U Zagrebu, 15.4.2019.g.</w:t>
      </w:r>
    </w:p>
    <w:p w:rsidRDefault="002C6966" w:rsidR="002C6966"/>
    <w:sectPr w:rsidR="002C69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751"/>
    <w:rsid w:val="002C6966"/>
    <w:rsid w:val="00612850"/>
    <w:rsid w:val="00704751"/>
    <w:rsid w:val="009D5CBF"/>
    <w:rsid w:val="00E2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7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475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1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85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285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285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285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7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475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85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285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285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285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94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112E8-4CF5-4608-AB8C-AE5A7A62C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3325</properties:Characters>
  <properties:Lines>94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2019-04-23T08:34:00Z</dcterms:created>
  <dc:creator>Zdravko</dc:creator>
  <cp:lastModifiedBy>Valentina Delač</cp:lastModifiedBy>
  <cp:lastPrinted>2019-04-16T07:07:00Z</cp:lastPrinted>
  <dcterms:modified xmlns:xsi="http://www.w3.org/2001/XMLSchema-instance" xsi:type="dcterms:W3CDTF">2019-04-23T08:35:00Z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St-1087/2012-311 / Podnesak - Izvješće stečajnog upravitelja (KONSTRUKTOR izv 04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