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745e" w14:paraId="d79745e" w:rsidRDefault="00AE649C" w:rsidP="00FA5B5E" w:rsidR="00AE649C" w:rsidRPr="00B76F3C">
      <w:pPr>
        <w:pStyle w:val="Naslov3"/>
        <w15:collapsed w:val="false"/>
      </w:pPr>
    </w:p>
    <w:p w:rsidRDefault="007D444B" w:rsidP="007D444B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  <w:r w:rsidR="00EA1C6D">
        <w:tab/>
      </w:r>
    </w:p>
    <w:p w:rsidRDefault="007D444B" w:rsidP="007D444B" w:rsidR="007D444B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7D444B" w:rsidP="007D444B" w:rsidR="007D444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7D444B" w:rsidP="007D444B" w:rsidR="007D444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7D444B" w:rsidP="007D444B" w:rsidR="007D444B">
      <w:pPr>
        <w:spacing w:after="0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rPr>
          <w:rFonts w:cs="Times New Roman" w:eastAsia="Times New Roman"/>
          <w:lang w:eastAsia="hr-HR"/>
        </w:rPr>
      </w:pPr>
    </w:p>
    <w:p w:rsidRDefault="007D444B" w:rsidP="007D444B" w:rsidR="007D444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7D444B" w:rsidP="007D444B" w:rsidR="007D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7D444B" w:rsidP="007D444B" w:rsidR="007D444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D444B" w:rsidP="007D444B" w:rsidR="007D444B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odlučujući o zahtjevu Financijske agencije, Regionalnog centra Split, Podružnice Zadar za provedbu skraćenoga stečajnog postupka nad dužnikom IOS EKO d.o.o., </w:t>
      </w:r>
      <w:proofErr w:type="spellStart"/>
      <w:r>
        <w:t>Kožino</w:t>
      </w:r>
      <w:proofErr w:type="spellEnd"/>
      <w:r>
        <w:t xml:space="preserve"> (Grad Zadar), Put </w:t>
      </w:r>
      <w:proofErr w:type="spellStart"/>
      <w:r>
        <w:t>Puntice</w:t>
      </w:r>
      <w:proofErr w:type="spellEnd"/>
      <w:r>
        <w:t xml:space="preserve"> 10, OIB: 87246043786, 20. rujna 2016.</w:t>
      </w:r>
    </w:p>
    <w:p w:rsidRDefault="007D444B" w:rsidP="007D444B" w:rsidR="007D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7D444B" w:rsidP="007D444B" w:rsidR="007D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7D444B" w:rsidP="007D444B" w:rsidR="007D44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20. rujna 2016.</w:t>
      </w:r>
    </w:p>
    <w:p w:rsidRDefault="007D444B" w:rsidP="007D444B" w:rsidR="007D444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D444B" w:rsidP="007D444B" w:rsidR="007D444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D444B" w:rsidP="007D444B" w:rsidR="007D444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7D444B" w:rsidP="007D444B" w:rsidR="007D444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7D444B" w:rsidP="007D444B" w:rsidR="007D444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7D444B" w:rsidP="007D444B" w:rsidR="007D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7D444B" w:rsidP="007D444B" w:rsidR="007D444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7D444B" w:rsidP="007D444B" w:rsidR="007D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jc w:val="both"/>
        <w:rPr>
          <w:rFonts w:cs="Times New Roman" w:eastAsia="Times New Roman"/>
          <w:lang w:eastAsia="hr-HR"/>
        </w:rPr>
      </w:pPr>
    </w:p>
    <w:p w:rsidRDefault="007D444B" w:rsidP="007D444B" w:rsidR="007D444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7D444B" w:rsidP="007D444B" w:rsidR="007D444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7D444B" w:rsidP="007D444B" w:rsidR="007D444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7D444B" w:rsidR="00DA0242">
      <w:pPr>
        <w:pStyle w:val="ZapisniarPotpis"/>
        <w:ind w:left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444B" w:rsidP="007D444B" w:rsidR="007D444B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St-910/2016-7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4B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322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387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St-910/2016-5</izvorni_sadrzaj>
    <derivirana_varijabla naziv="DomainObject.Oznaka_1">St-910/2016-5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St-910/2016</izvorni_sadrzaj>
    <derivirana_varijabla naziv="DomainObject.Predmet.OznakaBroj_1">St-910/2016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IOS EKO d.o.o. za očuvanje okoliša i razvoj senzora</izvorni_sadrzaj>
    <derivirana_varijabla naziv="DomainObject.Predmet.ProtustrankaFormated_1">  IOS EKO d.o.o. za očuvanje okoliša i razvoj senzora</derivirana_varijabla>
  </DomainObject.Predmet.ProtustrankaFormated>
  <DomainObject.Predmet.ProtustrankaFormatedOIB>
    <izvorni_sadrzaj>  IOS EKO d.o.o. za očuvanje okoliša i razvoj senzora, OIB 87246043786</izvorni_sadrzaj>
    <derivirana_varijabla naziv="DomainObject.Predmet.ProtustrankaFormatedOIB_1">  IOS EKO d.o.o. za očuvanje okoliša i razvoj senzora, OIB 87246043786</derivirana_varijabla>
  </DomainObject.Predmet.ProtustrankaFormatedOIB>
  <DomainObject.Predmet.ProtustrankaFormatedWithAdress>
    <izvorni_sadrzaj> IOS EKO d.o.o. za očuvanje okoliša i razvoj senzora, Put Puntice 10, 23000 Kožino</izvorni_sadrzaj>
    <derivirana_varijabla naziv="DomainObject.Predmet.ProtustrankaFormatedWithAdress_1"> IOS EKO d.o.o. za očuvanje okoliša i razvoj senzora, Put Puntice 10, 23000 Kožino</derivirana_varijabla>
  </DomainObject.Predmet.ProtustrankaFormatedWithAdress>
  <DomainObject.Predmet.ProtustrankaFormatedWithAdressOIB>
    <izvorni_sadrzaj> IOS EKO d.o.o. za očuvanje okoliša i razvoj senzora, OIB 87246043786, Put Puntice 10, 23000 Kožino</izvorni_sadrzaj>
    <derivirana_varijabla naziv="DomainObject.Predmet.ProtustrankaFormatedWithAdressOIB_1"> IOS EKO d.o.o. za očuvanje okoliša i razvoj senzora, OIB 87246043786, Put Puntice 10, 23000 Kožino</derivirana_varijabla>
  </DomainObject.Predmet.ProtustrankaFormatedWithAdressOIB>
  <DomainObject.Predmet.ProtustrankaWithAdress>
    <izvorni_sadrzaj>IOS EKO d.o.o. za očuvanje okoliša i razvoj senzora Put Puntice 10, 23000 Kožino</izvorni_sadrzaj>
    <derivirana_varijabla naziv="DomainObject.Predmet.ProtustrankaWithAdress_1">IOS EKO d.o.o. za očuvanje okoliša i razvoj senzora Put Puntice 10, 23000 Kožino</derivirana_varijabla>
  </DomainObject.Predmet.ProtustrankaWithAdress>
  <DomainObject.Predmet.ProtustrankaWithAdressOIB>
    <izvorni_sadrzaj>IOS EKO d.o.o. za očuvanje okoliša i razvoj senzora, OIB 87246043786, Put Puntice 10, 23000 Kožino</izvorni_sadrzaj>
    <derivirana_varijabla naziv="DomainObject.Predmet.ProtustrankaWithAdressOIB_1">IOS EKO d.o.o. za očuvanje okoliša i razvoj senzora, OIB 87246043786, Put Puntice 10, 23000 Kožino</derivirana_varijabla>
  </DomainObject.Predmet.ProtustrankaWithAdressOIB>
  <DomainObject.Predmet.ProtustrankaNazivFormated>
    <izvorni_sadrzaj>IOS EKO d.o.o. za očuvanje okoliša i razvoj senzora</izvorni_sadrzaj>
    <derivirana_varijabla naziv="DomainObject.Predmet.ProtustrankaNazivFormated_1">IOS EKO d.o.o. za očuvanje okoliša i razvoj senzora</derivirana_varijabla>
  </DomainObject.Predmet.ProtustrankaNazivFormated>
  <DomainObject.Predmet.ProtustrankaNazivFormatedOIB>
    <izvorni_sadrzaj>IOS EKO d.o.o. za očuvanje okoliša i razvoj senzora, OIB 87246043786</izvorni_sadrzaj>
    <derivirana_varijabla naziv="DomainObject.Predmet.ProtustrankaNazivFormatedOIB_1">IOS EKO d.o.o. za očuvanje okoliša i razvoj senzora, OIB 87246043786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7292.46</izvorni_sadrzaj>
    <derivirana_varijabla naziv="DomainObject.Predmet.TrenutnaVrijednost_1">7292.46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IOS EKO d.o.o. za očuvanje okoliša i razvoj senzora</item>
    </izvorni_sadrzaj>
    <derivirana_varijabla naziv="DomainObject.Predmet.ProtuStrankaListFormated_1">
      <item>IOS EKO d.o.o. za očuvanje okoliša i razvoj senzora</item>
    </derivirana_varijabla>
  </DomainObject.Predmet.ProtuStrankaListFormated>
  <DomainObject.Predmet.ProtuStrankaListFormatedOIB>
    <izvorni_sadrzaj>
      <item>IOS EKO d.o.o. za očuvanje okoliša i razvoj senzora, OIB 87246043786</item>
    </izvorni_sadrzaj>
    <derivirana_varijabla naziv="DomainObject.Predmet.ProtuStrankaListFormatedOIB_1">
      <item>IOS EKO d.o.o. za očuvanje okoliša i razvoj senzora, OIB 87246043786</item>
    </derivirana_varijabla>
  </DomainObject.Predmet.ProtuStrankaListFormatedOIB>
  <DomainObject.Predmet.ProtuStrankaListFormatedWithAdress>
    <izvorni_sadrzaj>
      <item>IOS EKO d.o.o. za očuvanje okoliša i razvoj senzora, Put Puntice 10, 23000 Kožino</item>
    </izvorni_sadrzaj>
    <derivirana_varijabla naziv="DomainObject.Predmet.ProtuStrankaListFormatedWithAdress_1">
      <item>IOS EKO d.o.o. za očuvanje okoliša i razvoj senzora, Put Puntice 10, 23000 Kožino</item>
    </derivirana_varijabla>
  </DomainObject.Predmet.ProtuStrankaListFormatedWithAdress>
  <DomainObject.Predmet.ProtuStrankaListFormatedWithAdressOIB>
    <izvorni_sadrzaj>
      <item>IOS EKO d.o.o. za očuvanje okoliša i razvoj senzora, OIB 87246043786, Put Puntice 10, 23000 Kožino</item>
    </izvorni_sadrzaj>
    <derivirana_varijabla naziv="DomainObject.Predmet.ProtuStrankaListFormatedWithAdressOIB_1">
      <item>IOS EKO d.o.o. za očuvanje okoliša i razvoj senzora, OIB 87246043786, Put Puntice 10, 23000 Kožino</item>
    </derivirana_varijabla>
  </DomainObject.Predmet.ProtuStrankaListFormatedWithAdressOIB>
  <DomainObject.Predmet.ProtuStrankaListNazivFormated>
    <izvorni_sadrzaj>
      <item>IOS EKO d.o.o. za očuvanje okoliša i razvoj senzora</item>
    </izvorni_sadrzaj>
    <derivirana_varijabla naziv="DomainObject.Predmet.ProtuStrankaListNazivFormated_1">
      <item>IOS EKO d.o.o. za očuvanje okoliša i razvoj senzora</item>
    </derivirana_varijabla>
  </DomainObject.Predmet.ProtuStrankaListNazivFormated>
  <DomainObject.Predmet.ProtuStrankaListNazivFormatedOIB>
    <izvorni_sadrzaj>
      <item>IOS EKO d.o.o. za očuvanje okoliša i razvoj senzora, OIB 87246043786</item>
    </izvorni_sadrzaj>
    <derivirana_varijabla naziv="DomainObject.Predmet.ProtuStrankaListNazivFormatedOIB_1">
      <item>IOS EKO d.o.o. za očuvanje okoliša i razvoj senzora, OIB 87246043786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St-910/2016-5</izvorni_sadrzaj>
    <derivirana_varijabla naziv="DomainObject.PoslovniBrojDokumenta_1">St-910/2016-5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IOS EKO d.o.o. za očuvanje okoliša i razvoj senzora</izvorni_sadrzaj>
    <derivirana_varijabla naziv="DomainObject.Predmet.ProtustrankaIDrugi_1">IOS EKO d.o.o. za očuvanje okoliša i razvoj senzora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IOS EKO d.o.o. za očuvanje okoliša i razvoj senzora, OIB 87246043786, Put Puntice 10, 23000 Kožino</izvorni_sadrzaj>
    <derivirana_varijabla naziv="DomainObject.Predmet.ProtustrankaIDrugiAdressOIB_1">IOS EKO d.o.o. za očuvanje okoliša i razvoj senzora, OIB 87246043786, Put Puntice 10,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IOS EKO d.o.o. za očuvanje okoliša i razvoj senzora</item>
    </izvorni_sadrzaj>
    <derivirana_varijabla naziv="DomainObject.Predmet.SudioniciListNaziv_1">
      <item>Financijska agencija</item>
      <item>IOS EKO d.o.o. za očuvanje okoliša i razvoj senzora</item>
    </derivirana_varijabla>
  </DomainObject.Predmet.SudioniciListNaziv>
  <DomainObject.Predmet.SudioniciListAdressOIB>
    <izvorni_sadrzaj>
      <item>Financijska agencija, OIB 85821130368, Ivana Danila 4,23000 Zadar</item>
      <item>IOS EKO d.o.o. za očuvanje okoliša i razvoj senzora, OIB 87246043786, Put Puntice 10,23000 Kožino</item>
    </izvorni_sadrzaj>
    <derivirana_varijabla naziv="DomainObject.Predmet.SudioniciListAdressOIB_1">
      <item>Financijska agencija, OIB 85821130368, Ivana Danila 4,23000 Zadar</item>
      <item>IOS EKO d.o.o. za očuvanje okoliša i razvoj senzora, OIB 87246043786, Put Puntice 10,23000 Kožino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629DF-91CD-4777-B3FB-2E56440236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776</properties:Characters>
  <properties:Lines>40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2016-09-22T08:37:00Z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St-910/2016-5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