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4786" w14:paraId="dee4786" w:rsidRDefault="00B8111B" w:rsidP="00B8111B" w:rsidR="00B8111B" w:rsidRPr="00EF4F14">
      <w:pPr>
        <w:jc w:val="right"/>
        <w15:collapsed w:val="false"/>
      </w:pPr>
      <w:bookmarkStart w:name="_GoBack" w:id="0"/>
      <w:bookmarkEnd w:id="0"/>
      <w:r>
        <w:t>Posl.br. 2 St-750</w:t>
      </w:r>
      <w:r w:rsidRPr="00EF4F14">
        <w:t>/16-</w:t>
      </w:r>
      <w:r w:rsidR="00916E92">
        <w:t>23</w:t>
      </w:r>
    </w:p>
    <w:p w:rsidRDefault="00B8111B" w:rsidP="00B8111B" w:rsidR="00B8111B" w:rsidRPr="00EF4F14">
      <w:pPr>
        <w:jc w:val="center"/>
      </w:pPr>
    </w:p>
    <w:p w:rsidRDefault="00B8111B" w:rsidP="00B8111B" w:rsidR="00B8111B" w:rsidRPr="00EF4F14">
      <w:pPr>
        <w:jc w:val="center"/>
      </w:pPr>
      <w:r w:rsidRPr="00EF4F14">
        <w:t>TABLICA ISPITANIH TRAŽBINA</w:t>
      </w:r>
    </w:p>
    <w:p w:rsidRDefault="00B8111B" w:rsidP="00B8111B" w:rsidR="00B8111B" w:rsidRPr="00EF4F14">
      <w:pPr>
        <w:jc w:val="center"/>
      </w:pPr>
      <w:r w:rsidRPr="00EF4F14">
        <w:t xml:space="preserve">Po čl. 264. Stečajnog zakona </w:t>
      </w:r>
    </w:p>
    <w:p w:rsidRDefault="00B8111B" w:rsidP="00B8111B" w:rsidR="00B8111B" w:rsidRPr="00EF4F14">
      <w:pPr>
        <w:jc w:val="center"/>
      </w:pPr>
      <w:r>
        <w:t>(Ispitno ročište o</w:t>
      </w:r>
      <w:r w:rsidRPr="00916E92">
        <w:t xml:space="preserve">d </w:t>
      </w:r>
      <w:r w:rsidR="00916E92">
        <w:t>17</w:t>
      </w:r>
      <w:r w:rsidRPr="00916E92">
        <w:t>. veljače 2017.</w:t>
      </w:r>
      <w:r w:rsidRPr="00EF4F14">
        <w:t xml:space="preserve"> u stečajnom postupku nad dužnikom </w:t>
      </w:r>
    </w:p>
    <w:p w:rsidRDefault="00B8111B" w:rsidP="00B8111B" w:rsidR="00B8111B" w:rsidRPr="00EF4F14">
      <w:pPr>
        <w:jc w:val="center"/>
      </w:pPr>
      <w:r w:rsidRPr="00B745A1">
        <w:t>MINEOS d.o.o.</w:t>
      </w:r>
      <w:r>
        <w:t xml:space="preserve"> u stečaju</w:t>
      </w:r>
      <w:r w:rsidRPr="00B745A1">
        <w:t>, Brtonigla, Fiorini 30, OIB: 23110450414</w:t>
      </w:r>
      <w:r w:rsidRPr="00EF4F14">
        <w:t>)</w:t>
      </w:r>
    </w:p>
    <w:p w:rsidRDefault="00B8111B" w:rsidP="00B8111B" w:rsidR="00B8111B" w:rsidRPr="00EF4F14">
      <w:pPr>
        <w:tabs>
          <w:tab w:pos="3686" w:val="left"/>
        </w:tabs>
      </w:pPr>
    </w:p>
    <w:p w:rsidRDefault="00B8111B" w:rsidP="00B8111B" w:rsidR="00B8111B" w:rsidRPr="00EF4F14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B85084" w:rsidR="00B8111B" w:rsidRPr="00EF4F14">
        <w:tc>
          <w:tcPr>
            <w:tcW w:type="dxa" w:w="1008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Iznos prijavljene</w:t>
            </w:r>
          </w:p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F4F14">
              <w:t>Isplatni red</w:t>
            </w:r>
          </w:p>
        </w:tc>
      </w:tr>
      <w:tr w:rsidTr="00B85084" w:rsidR="00B8111B" w:rsidRPr="00EF4F14">
        <w:trPr>
          <w:trHeight w:val="1181"/>
        </w:trPr>
        <w:tc>
          <w:tcPr>
            <w:tcW w:type="dxa" w:w="1008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</w:pPr>
            <w:r w:rsidRPr="00EF4F14">
              <w:t xml:space="preserve">1. </w:t>
            </w:r>
          </w:p>
        </w:tc>
        <w:tc>
          <w:tcPr>
            <w:tcW w:type="dxa" w:w="4374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</w:pPr>
            <w:r w:rsidRPr="00633482">
              <w:t>BASENEŽE MIRJANA, M. LAGINJE 4, 52420 BUZET, OIB: 16007769853</w:t>
            </w:r>
          </w:p>
        </w:tc>
        <w:tc>
          <w:tcPr>
            <w:tcW w:type="dxa" w:w="2103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633482">
              <w:t>1.694,12</w:t>
            </w:r>
          </w:p>
        </w:tc>
        <w:tc>
          <w:tcPr>
            <w:tcW w:type="dxa" w:w="2121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</w:pPr>
            <w:r w:rsidRPr="00633482">
              <w:t>1.694,12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376A8D">
            <w:pPr>
              <w:tabs>
                <w:tab w:pos="3686" w:val="left"/>
              </w:tabs>
              <w:jc w:val="center"/>
            </w:pPr>
            <w:r w:rsidRPr="00376A8D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376A8D">
            <w:pPr>
              <w:tabs>
                <w:tab w:pos="3686" w:val="left"/>
              </w:tabs>
              <w:jc w:val="center"/>
            </w:pPr>
            <w:r w:rsidRPr="00376A8D">
              <w:t>I viši</w:t>
            </w:r>
          </w:p>
        </w:tc>
      </w:tr>
      <w:tr w:rsidTr="00B85084" w:rsidR="00B8111B" w:rsidRPr="00EF4F14">
        <w:trPr>
          <w:trHeight w:val="1181"/>
        </w:trPr>
        <w:tc>
          <w:tcPr>
            <w:tcW w:type="dxa" w:w="1008"/>
            <w:vAlign w:val="center"/>
          </w:tcPr>
          <w:p w:rsidRDefault="00B8111B" w:rsidP="00B85084" w:rsidR="00B8111B" w:rsidRPr="00EF4F14">
            <w:pPr>
              <w:tabs>
                <w:tab w:pos="3686" w:val="left"/>
              </w:tabs>
              <w:jc w:val="center"/>
            </w:pPr>
            <w:r w:rsidRPr="00EF4F14">
              <w:t>2.</w:t>
            </w:r>
          </w:p>
        </w:tc>
        <w:tc>
          <w:tcPr>
            <w:tcW w:type="dxa" w:w="4374"/>
            <w:vAlign w:val="center"/>
          </w:tcPr>
          <w:p w:rsidRDefault="00A6443E" w:rsidP="00B85084" w:rsidR="00B8111B" w:rsidRPr="00EF4F14">
            <w:pPr>
              <w:tabs>
                <w:tab w:pos="3686" w:val="left"/>
              </w:tabs>
              <w:jc w:val="center"/>
            </w:pPr>
            <w:r w:rsidRPr="00633482">
              <w:t xml:space="preserve">CASSIO DANIJELA, 1. SVIBNJA 3, 52460 BUJE, OIB: </w:t>
            </w:r>
            <w:r w:rsidRPr="00633482">
              <w:rPr>
                <w:rFonts w:hAnsi="Calibri" w:ascii="Calibri"/>
              </w:rPr>
              <w:t> </w:t>
            </w:r>
            <w:r w:rsidRPr="00633482">
              <w:t>83236469710</w:t>
            </w:r>
          </w:p>
        </w:tc>
        <w:tc>
          <w:tcPr>
            <w:tcW w:type="dxa" w:w="2103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</w:pPr>
            <w:r w:rsidRPr="00633482">
              <w:t>9.317,24</w:t>
            </w:r>
          </w:p>
        </w:tc>
        <w:tc>
          <w:tcPr>
            <w:tcW w:type="dxa" w:w="2121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</w:pPr>
            <w:r w:rsidRPr="00633482">
              <w:t>9.317,24</w:t>
            </w:r>
          </w:p>
        </w:tc>
        <w:tc>
          <w:tcPr>
            <w:tcW w:type="dxa" w:w="1478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A6443E" w:rsidP="00B85084" w:rsidR="00B8111B" w:rsidRPr="00376A8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376A8D">
            <w:pPr>
              <w:tabs>
                <w:tab w:pos="3686" w:val="left"/>
              </w:tabs>
              <w:jc w:val="center"/>
            </w:pPr>
            <w:r w:rsidRPr="00376A8D">
              <w:t>I viši</w:t>
            </w:r>
          </w:p>
        </w:tc>
      </w:tr>
      <w:tr w:rsidTr="00B85084" w:rsidR="00A6443E" w:rsidRPr="00A6443E">
        <w:trPr>
          <w:trHeight w:val="974"/>
        </w:trPr>
        <w:tc>
          <w:tcPr>
            <w:tcW w:type="dxa" w:w="100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3.</w:t>
            </w:r>
          </w:p>
        </w:tc>
        <w:tc>
          <w:tcPr>
            <w:tcW w:type="dxa" w:w="4374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GROZIĆ GIANLUCA, VALICA 31, 52470 UMAG, OIB: 23294580959</w:t>
            </w:r>
          </w:p>
        </w:tc>
        <w:tc>
          <w:tcPr>
            <w:tcW w:type="dxa" w:w="2103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3.619,05</w:t>
            </w:r>
          </w:p>
        </w:tc>
        <w:tc>
          <w:tcPr>
            <w:tcW w:type="dxa" w:w="2121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3.619,05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I viši</w:t>
            </w:r>
          </w:p>
        </w:tc>
      </w:tr>
      <w:tr w:rsidTr="00B85084" w:rsidR="00A6443E" w:rsidRPr="00A6443E">
        <w:trPr>
          <w:trHeight w:val="1076"/>
        </w:trPr>
        <w:tc>
          <w:tcPr>
            <w:tcW w:type="dxa" w:w="100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4.</w:t>
            </w:r>
          </w:p>
        </w:tc>
        <w:tc>
          <w:tcPr>
            <w:tcW w:type="dxa" w:w="4374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FERNANDEZ NUNEZ LISET, 154. BRIG. HRV. VOJSKE 3, 52470 UMAG, OIB: 49538233336</w:t>
            </w:r>
          </w:p>
        </w:tc>
        <w:tc>
          <w:tcPr>
            <w:tcW w:type="dxa" w:w="2103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3.380,32</w:t>
            </w:r>
          </w:p>
        </w:tc>
        <w:tc>
          <w:tcPr>
            <w:tcW w:type="dxa" w:w="2121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3.380,32</w:t>
            </w:r>
          </w:p>
        </w:tc>
        <w:tc>
          <w:tcPr>
            <w:tcW w:type="dxa" w:w="1478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24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I viši</w:t>
            </w:r>
          </w:p>
        </w:tc>
      </w:tr>
      <w:tr w:rsidTr="00B85084" w:rsidR="00A6443E" w:rsidRPr="00A6443E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5.</w:t>
            </w:r>
          </w:p>
        </w:tc>
        <w:tc>
          <w:tcPr>
            <w:tcW w:type="dxa" w:w="4374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ILAK KATARINA, V. R. BOŠKOVIĆA 4, 52420 BUZET, OIB: 72257901139</w:t>
            </w:r>
          </w:p>
        </w:tc>
        <w:tc>
          <w:tcPr>
            <w:tcW w:type="dxa" w:w="2103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500,00</w:t>
            </w:r>
          </w:p>
        </w:tc>
        <w:tc>
          <w:tcPr>
            <w:tcW w:type="dxa" w:w="2121"/>
            <w:vAlign w:val="center"/>
          </w:tcPr>
          <w:p w:rsidRDefault="00A6443E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500,00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</w:pPr>
            <w:r w:rsidRPr="00A6443E">
              <w:t>I viši</w:t>
            </w:r>
          </w:p>
        </w:tc>
      </w:tr>
      <w:tr w:rsidTr="00B85084" w:rsidR="00672F8B" w:rsidRPr="00672F8B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lastRenderedPageBreak/>
              <w:t>6.</w:t>
            </w:r>
          </w:p>
        </w:tc>
        <w:tc>
          <w:tcPr>
            <w:tcW w:type="dxa" w:w="4374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KASAPOVIĆ SAŠA, N. ZRINSKOG 201, 31224 KOŠKA, OIB: 80447601167</w:t>
            </w:r>
          </w:p>
        </w:tc>
        <w:tc>
          <w:tcPr>
            <w:tcW w:type="dxa" w:w="2103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500,00</w:t>
            </w:r>
          </w:p>
        </w:tc>
        <w:tc>
          <w:tcPr>
            <w:tcW w:type="dxa" w:w="2121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500,00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I viši</w:t>
            </w:r>
          </w:p>
        </w:tc>
      </w:tr>
      <w:tr w:rsidTr="00B85084" w:rsidR="00672F8B" w:rsidRPr="00672F8B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7.</w:t>
            </w:r>
          </w:p>
        </w:tc>
        <w:tc>
          <w:tcPr>
            <w:tcW w:type="dxa" w:w="4374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KASUMOVIĆ MIROSLAV, MIJE KIŠPATIĆA 69, 31106 OSIJEK, OIB: 14540696742</w:t>
            </w:r>
          </w:p>
        </w:tc>
        <w:tc>
          <w:tcPr>
            <w:tcW w:type="dxa" w:w="2103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3.794,23</w:t>
            </w:r>
          </w:p>
        </w:tc>
        <w:tc>
          <w:tcPr>
            <w:tcW w:type="dxa" w:w="2121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3.794,23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I viši</w:t>
            </w:r>
          </w:p>
        </w:tc>
      </w:tr>
      <w:tr w:rsidTr="00B85084" w:rsidR="00672F8B" w:rsidRPr="00672F8B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8.</w:t>
            </w:r>
          </w:p>
        </w:tc>
        <w:tc>
          <w:tcPr>
            <w:tcW w:type="dxa" w:w="4374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MIKOLČIĆ MATEJ, ŽRTAVA FAŠIZMA 9C, 52470 UMAG, OIB: 59291904949</w:t>
            </w:r>
          </w:p>
        </w:tc>
        <w:tc>
          <w:tcPr>
            <w:tcW w:type="dxa" w:w="2103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18.662,53</w:t>
            </w:r>
          </w:p>
        </w:tc>
        <w:tc>
          <w:tcPr>
            <w:tcW w:type="dxa" w:w="2121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18.662,53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I viši</w:t>
            </w:r>
          </w:p>
        </w:tc>
      </w:tr>
      <w:tr w:rsidTr="00B85084" w:rsidR="00A6443E" w:rsidRPr="00A6443E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72F8B">
              <w:t>9.</w:t>
            </w:r>
          </w:p>
        </w:tc>
        <w:tc>
          <w:tcPr>
            <w:tcW w:type="dxa" w:w="4374"/>
            <w:vAlign w:val="center"/>
          </w:tcPr>
          <w:p w:rsidRDefault="00672F8B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NADAREVIĆ DANIJE</w:t>
            </w:r>
            <w:r w:rsidRPr="00664C72">
              <w:t>L, ŽRTAVA FAŠIZMA, 52470 UMAG</w:t>
            </w:r>
            <w:r w:rsidRPr="00633482">
              <w:t>, OIB: 25767558931</w:t>
            </w:r>
          </w:p>
        </w:tc>
        <w:tc>
          <w:tcPr>
            <w:tcW w:type="dxa" w:w="2103"/>
            <w:vAlign w:val="center"/>
          </w:tcPr>
          <w:p w:rsidRDefault="00672F8B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118.972,21</w:t>
            </w:r>
          </w:p>
        </w:tc>
        <w:tc>
          <w:tcPr>
            <w:tcW w:type="dxa" w:w="2121"/>
            <w:vAlign w:val="center"/>
          </w:tcPr>
          <w:p w:rsidRDefault="00672F8B" w:rsidP="00B85084" w:rsidR="00B8111B" w:rsidRPr="00A6443E">
            <w:pPr>
              <w:tabs>
                <w:tab w:pos="3686" w:val="left"/>
              </w:tabs>
              <w:jc w:val="center"/>
              <w:rPr>
                <w:color w:themeColor="accent5" w:val="4BACC6"/>
              </w:rPr>
            </w:pPr>
            <w:r w:rsidRPr="00633482">
              <w:t>118.972,21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-</w:t>
            </w:r>
          </w:p>
        </w:tc>
        <w:tc>
          <w:tcPr>
            <w:tcW w:type="dxa" w:w="1615"/>
            <w:vAlign w:val="center"/>
          </w:tcPr>
          <w:p w:rsidRDefault="00672F8B" w:rsidP="00B85084" w:rsidR="00B8111B" w:rsidRPr="00672F8B">
            <w:pPr>
              <w:tabs>
                <w:tab w:pos="3686" w:val="left"/>
              </w:tabs>
              <w:jc w:val="center"/>
            </w:pPr>
            <w:r w:rsidRPr="00672F8B">
              <w:t>I</w:t>
            </w:r>
            <w:r w:rsidR="00B8111B" w:rsidRPr="00672F8B">
              <w:t xml:space="preserve"> viši</w:t>
            </w:r>
          </w:p>
        </w:tc>
      </w:tr>
      <w:tr w:rsidTr="00B85084" w:rsidR="000C2DFD" w:rsidRPr="000C2DFD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10.</w:t>
            </w:r>
          </w:p>
        </w:tc>
        <w:tc>
          <w:tcPr>
            <w:tcW w:type="dxa" w:w="4374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OPLANIĆ NEVIO, FIORINI 30, 52474 BRTONIGLA, OIB: 61042096221</w:t>
            </w:r>
          </w:p>
        </w:tc>
        <w:tc>
          <w:tcPr>
            <w:tcW w:type="dxa" w:w="2103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232.111,03</w:t>
            </w:r>
          </w:p>
        </w:tc>
        <w:tc>
          <w:tcPr>
            <w:tcW w:type="dxa" w:w="2121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232.111,03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15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I</w:t>
            </w:r>
            <w:r w:rsidR="00B8111B" w:rsidRPr="000C2DFD">
              <w:t xml:space="preserve"> viši</w:t>
            </w:r>
          </w:p>
        </w:tc>
      </w:tr>
      <w:tr w:rsidTr="00B85084" w:rsidR="000C2DFD" w:rsidRPr="000C2DFD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11.</w:t>
            </w:r>
          </w:p>
        </w:tc>
        <w:tc>
          <w:tcPr>
            <w:tcW w:type="dxa" w:w="4374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OPLANIĆ MILENA, FIORINI 30,  52474 BRTONIGLA , OIB: 26737015487</w:t>
            </w:r>
          </w:p>
        </w:tc>
        <w:tc>
          <w:tcPr>
            <w:tcW w:type="dxa" w:w="2103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39.412,06</w:t>
            </w:r>
          </w:p>
        </w:tc>
        <w:tc>
          <w:tcPr>
            <w:tcW w:type="dxa" w:w="2121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39.412,06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I viši</w:t>
            </w:r>
          </w:p>
        </w:tc>
      </w:tr>
      <w:tr w:rsidTr="00B85084" w:rsidR="000C2DFD" w:rsidRPr="000C2DFD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12.</w:t>
            </w:r>
          </w:p>
        </w:tc>
        <w:tc>
          <w:tcPr>
            <w:tcW w:type="dxa" w:w="4374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OPLANIĆ SANJA, FIORINI 30, 52474 BRTONIGLA, OIB: 47896078900</w:t>
            </w:r>
          </w:p>
        </w:tc>
        <w:tc>
          <w:tcPr>
            <w:tcW w:type="dxa" w:w="2103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96.402,78</w:t>
            </w:r>
          </w:p>
        </w:tc>
        <w:tc>
          <w:tcPr>
            <w:tcW w:type="dxa" w:w="2121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96.402,78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I viši</w:t>
            </w:r>
          </w:p>
        </w:tc>
      </w:tr>
      <w:tr w:rsidTr="00B85084" w:rsidR="000C2DFD" w:rsidRPr="000C2DFD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13.</w:t>
            </w:r>
          </w:p>
        </w:tc>
        <w:tc>
          <w:tcPr>
            <w:tcW w:type="dxa" w:w="4374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OPLANIĆ SEAN, FIORINI 30, 52474 BRTONIGLA, OIB: 63232033092</w:t>
            </w:r>
          </w:p>
        </w:tc>
        <w:tc>
          <w:tcPr>
            <w:tcW w:type="dxa" w:w="2103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11.132,73</w:t>
            </w:r>
          </w:p>
        </w:tc>
        <w:tc>
          <w:tcPr>
            <w:tcW w:type="dxa" w:w="2121"/>
            <w:vAlign w:val="center"/>
          </w:tcPr>
          <w:p w:rsidRDefault="000C2DFD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11.132,73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0C2DFD">
            <w:pPr>
              <w:tabs>
                <w:tab w:pos="3686" w:val="left"/>
              </w:tabs>
              <w:jc w:val="center"/>
            </w:pPr>
            <w:r w:rsidRPr="000C2DFD">
              <w:t>I viši</w:t>
            </w:r>
          </w:p>
        </w:tc>
      </w:tr>
      <w:tr w:rsidTr="00B85084" w:rsidR="00FA21D1" w:rsidRPr="00FA21D1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lastRenderedPageBreak/>
              <w:t>14.</w:t>
            </w:r>
          </w:p>
        </w:tc>
        <w:tc>
          <w:tcPr>
            <w:tcW w:type="dxa" w:w="4374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PENCO REA, ŽRTAVA FAŠIZMA 4, 52470 UMAG, OIB: 59912448363</w:t>
            </w:r>
          </w:p>
        </w:tc>
        <w:tc>
          <w:tcPr>
            <w:tcW w:type="dxa" w:w="2103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669,57</w:t>
            </w:r>
          </w:p>
        </w:tc>
        <w:tc>
          <w:tcPr>
            <w:tcW w:type="dxa" w:w="2121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669,57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I viši</w:t>
            </w:r>
          </w:p>
        </w:tc>
      </w:tr>
      <w:tr w:rsidTr="00B85084" w:rsidR="00FA21D1" w:rsidRPr="00FA21D1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15.</w:t>
            </w:r>
          </w:p>
        </w:tc>
        <w:tc>
          <w:tcPr>
            <w:tcW w:type="dxa" w:w="4374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PRGOMET SANJA, E. MILOŠA 12, 52470 UMAG, OIB:</w:t>
            </w:r>
            <w:r w:rsidRPr="00FA21D1">
              <w:rPr>
                <w:rFonts w:hAnsi="Calibri" w:ascii="Calibri"/>
              </w:rPr>
              <w:t> </w:t>
            </w:r>
            <w:r w:rsidRPr="00FA21D1">
              <w:t>10025675908</w:t>
            </w:r>
          </w:p>
        </w:tc>
        <w:tc>
          <w:tcPr>
            <w:tcW w:type="dxa" w:w="2103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2.500,00</w:t>
            </w:r>
          </w:p>
        </w:tc>
        <w:tc>
          <w:tcPr>
            <w:tcW w:type="dxa" w:w="2121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2.500,00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15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I viši</w:t>
            </w:r>
          </w:p>
        </w:tc>
      </w:tr>
      <w:tr w:rsidTr="00B85084" w:rsidR="00FA21D1" w:rsidRPr="00FA21D1">
        <w:trPr>
          <w:trHeight w:val="1008"/>
        </w:trPr>
        <w:tc>
          <w:tcPr>
            <w:tcW w:type="dxa" w:w="100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16.</w:t>
            </w:r>
          </w:p>
        </w:tc>
        <w:tc>
          <w:tcPr>
            <w:tcW w:type="dxa" w:w="4374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 xml:space="preserve">RESANOVIĆ ROMAN, ČAKOVEČKA 95, NEDELIŠĆE 40305, OIB: </w:t>
            </w:r>
            <w:r w:rsidRPr="00FA21D1">
              <w:rPr>
                <w:rFonts w:hAnsi="Calibri" w:ascii="Calibri"/>
              </w:rPr>
              <w:t> </w:t>
            </w:r>
            <w:r w:rsidRPr="00FA21D1">
              <w:t>40891767783</w:t>
            </w:r>
          </w:p>
        </w:tc>
        <w:tc>
          <w:tcPr>
            <w:tcW w:type="dxa" w:w="2103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22.739,04</w:t>
            </w:r>
          </w:p>
        </w:tc>
        <w:tc>
          <w:tcPr>
            <w:tcW w:type="dxa" w:w="2121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22.739,04</w:t>
            </w:r>
          </w:p>
        </w:tc>
        <w:tc>
          <w:tcPr>
            <w:tcW w:type="dxa" w:w="1478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24"/>
            <w:vAlign w:val="center"/>
          </w:tcPr>
          <w:p w:rsidRDefault="00B8111B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-</w:t>
            </w:r>
          </w:p>
        </w:tc>
        <w:tc>
          <w:tcPr>
            <w:tcW w:type="dxa" w:w="1615"/>
            <w:vAlign w:val="center"/>
          </w:tcPr>
          <w:p w:rsidRDefault="00FA21D1" w:rsidP="00B85084" w:rsidR="00B8111B" w:rsidRPr="00FA21D1">
            <w:pPr>
              <w:tabs>
                <w:tab w:pos="3686" w:val="left"/>
              </w:tabs>
              <w:jc w:val="center"/>
            </w:pPr>
            <w:r w:rsidRPr="00FA21D1">
              <w:t>I</w:t>
            </w:r>
            <w:r w:rsidR="00B8111B" w:rsidRPr="00FA21D1">
              <w:t xml:space="preserve"> viši</w:t>
            </w:r>
          </w:p>
        </w:tc>
      </w:tr>
      <w:tr w:rsidTr="00B85084" w:rsidR="00FA21D1" w:rsidRPr="00FA21D1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>
              <w:t>17.</w:t>
            </w:r>
          </w:p>
        </w:tc>
        <w:tc>
          <w:tcPr>
            <w:tcW w:type="dxa" w:w="4374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 w:rsidRPr="00633482">
              <w:t>REPU</w:t>
            </w:r>
            <w:r w:rsidRPr="00664C72">
              <w:t>BLIKA HRVATSKA, Ministarstvo financija, Porezna uprava, OIB:</w:t>
            </w:r>
            <w:r w:rsidR="00664C72" w:rsidRPr="00664C72">
              <w:t xml:space="preserve"> 18683136487</w:t>
            </w:r>
          </w:p>
        </w:tc>
        <w:tc>
          <w:tcPr>
            <w:tcW w:type="dxa" w:w="2103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 w:rsidRPr="00633482">
              <w:t>111.219,27</w:t>
            </w:r>
          </w:p>
        </w:tc>
        <w:tc>
          <w:tcPr>
            <w:tcW w:type="dxa" w:w="2121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 w:rsidRPr="00633482">
              <w:t>111.219,27</w:t>
            </w:r>
          </w:p>
        </w:tc>
        <w:tc>
          <w:tcPr>
            <w:tcW w:type="dxa" w:w="1478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 w:rsidRPr="00FA21D1">
              <w:t>I viši</w:t>
            </w:r>
          </w:p>
        </w:tc>
      </w:tr>
      <w:tr w:rsidTr="00B85084" w:rsidR="00FA21D1" w:rsidRPr="00FA21D1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FA21D1">
            <w:pPr>
              <w:tabs>
                <w:tab w:pos="3686" w:val="left"/>
              </w:tabs>
              <w:jc w:val="center"/>
            </w:pPr>
            <w:r>
              <w:t>18.</w:t>
            </w:r>
          </w:p>
        </w:tc>
        <w:tc>
          <w:tcPr>
            <w:tcW w:type="dxa" w:w="4374"/>
            <w:vAlign w:val="center"/>
          </w:tcPr>
          <w:p w:rsidRDefault="0012195D" w:rsidP="00B85084" w:rsidR="00FA21D1" w:rsidRPr="0012195D">
            <w:pPr>
              <w:tabs>
                <w:tab w:pos="3686" w:val="left"/>
              </w:tabs>
              <w:jc w:val="center"/>
            </w:pPr>
            <w:r w:rsidRPr="0012195D">
              <w:t>FINANCIJSKA AGENCIJA, ZAGREB, ULICA GRADA VUKOVARA 70, OIB: 85821130368</w:t>
            </w:r>
          </w:p>
        </w:tc>
        <w:tc>
          <w:tcPr>
            <w:tcW w:type="dxa" w:w="2103"/>
            <w:vAlign w:val="center"/>
          </w:tcPr>
          <w:p w:rsidRDefault="0012195D" w:rsidP="00B85084" w:rsidR="00FA21D1" w:rsidRPr="0012195D">
            <w:pPr>
              <w:tabs>
                <w:tab w:pos="3686" w:val="left"/>
              </w:tabs>
              <w:jc w:val="center"/>
            </w:pPr>
            <w:r w:rsidRPr="0012195D">
              <w:t>6.390,90</w:t>
            </w:r>
          </w:p>
        </w:tc>
        <w:tc>
          <w:tcPr>
            <w:tcW w:type="dxa" w:w="2121"/>
            <w:vAlign w:val="center"/>
          </w:tcPr>
          <w:p w:rsidRDefault="0012195D" w:rsidP="00B85084" w:rsidR="00FA21D1" w:rsidRPr="0012195D">
            <w:pPr>
              <w:tabs>
                <w:tab w:pos="3686" w:val="left"/>
              </w:tabs>
              <w:jc w:val="center"/>
            </w:pPr>
            <w:r w:rsidRPr="0012195D">
              <w:t>6.390,90</w:t>
            </w:r>
          </w:p>
        </w:tc>
        <w:tc>
          <w:tcPr>
            <w:tcW w:type="dxa" w:w="1478"/>
            <w:vAlign w:val="center"/>
          </w:tcPr>
          <w:p w:rsidRDefault="0012195D" w:rsidP="00B85084" w:rsidR="00FA21D1" w:rsidRPr="00FA21D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12195D" w:rsidP="00B85084" w:rsidR="00FA21D1" w:rsidRPr="00FA21D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12195D" w:rsidP="00B85084" w:rsidR="00FA21D1" w:rsidRPr="00FA21D1">
            <w:pPr>
              <w:tabs>
                <w:tab w:pos="3686" w:val="left"/>
              </w:tabs>
              <w:jc w:val="center"/>
            </w:pPr>
            <w:r w:rsidRPr="00FA21D1">
              <w:t>I</w:t>
            </w:r>
            <w:r>
              <w:t>I</w:t>
            </w:r>
            <w:r w:rsidRPr="00FA21D1">
              <w:t xml:space="preserve"> viši</w:t>
            </w:r>
          </w:p>
        </w:tc>
      </w:tr>
      <w:tr w:rsidTr="00B85084" w:rsidR="00CF4361" w:rsidRPr="004C56C7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19.</w:t>
            </w:r>
          </w:p>
        </w:tc>
        <w:tc>
          <w:tcPr>
            <w:tcW w:type="dxa" w:w="437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GRAD UMAG, UMAG, G. GARIBALDI 6, OIB: 84097228497</w:t>
            </w:r>
          </w:p>
        </w:tc>
        <w:tc>
          <w:tcPr>
            <w:tcW w:type="dxa" w:w="2103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693.607,13</w:t>
            </w:r>
          </w:p>
        </w:tc>
        <w:tc>
          <w:tcPr>
            <w:tcW w:type="dxa" w:w="2121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693.607,13</w:t>
            </w:r>
          </w:p>
        </w:tc>
        <w:tc>
          <w:tcPr>
            <w:tcW w:type="dxa" w:w="1478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2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15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II viši</w:t>
            </w:r>
          </w:p>
        </w:tc>
      </w:tr>
      <w:tr w:rsidTr="00B85084" w:rsidR="00CF4361" w:rsidRPr="004C56C7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20.</w:t>
            </w:r>
          </w:p>
        </w:tc>
        <w:tc>
          <w:tcPr>
            <w:tcW w:type="dxa" w:w="437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HRVATSKO DRUŠTVO SKLADATELJA, ZAGREB, BERISLAVIĆEVA 9, OIB: 56668956985</w:t>
            </w:r>
          </w:p>
        </w:tc>
        <w:tc>
          <w:tcPr>
            <w:tcW w:type="dxa" w:w="2103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28.707,15</w:t>
            </w:r>
          </w:p>
        </w:tc>
        <w:tc>
          <w:tcPr>
            <w:tcW w:type="dxa" w:w="2121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28.707,15</w:t>
            </w:r>
          </w:p>
        </w:tc>
        <w:tc>
          <w:tcPr>
            <w:tcW w:type="dxa" w:w="1478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2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15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II viši</w:t>
            </w:r>
          </w:p>
        </w:tc>
      </w:tr>
      <w:tr w:rsidTr="00B85084" w:rsidR="00CF4361" w:rsidRPr="004C56C7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21.</w:t>
            </w:r>
          </w:p>
        </w:tc>
        <w:tc>
          <w:tcPr>
            <w:tcW w:type="dxa" w:w="437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HEP-OPSKRBA D.O.O., ZAGREB, ULICA GRADA VUKOVARA 37, OIB: 63073332379</w:t>
            </w:r>
          </w:p>
        </w:tc>
        <w:tc>
          <w:tcPr>
            <w:tcW w:type="dxa" w:w="2103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20.589,13</w:t>
            </w:r>
          </w:p>
        </w:tc>
        <w:tc>
          <w:tcPr>
            <w:tcW w:type="dxa" w:w="2121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20.589,13</w:t>
            </w:r>
          </w:p>
        </w:tc>
        <w:tc>
          <w:tcPr>
            <w:tcW w:type="dxa" w:w="1478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2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-</w:t>
            </w:r>
          </w:p>
        </w:tc>
        <w:tc>
          <w:tcPr>
            <w:tcW w:type="dxa" w:w="1615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II viši</w:t>
            </w:r>
          </w:p>
        </w:tc>
      </w:tr>
      <w:tr w:rsidTr="00B85084" w:rsidR="00CF4361" w:rsidRPr="004C56C7">
        <w:trPr>
          <w:trHeight w:val="1008"/>
        </w:trPr>
        <w:tc>
          <w:tcPr>
            <w:tcW w:type="dxa" w:w="1008"/>
            <w:vAlign w:val="center"/>
          </w:tcPr>
          <w:p w:rsidRDefault="00FA21D1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lastRenderedPageBreak/>
              <w:t>22.</w:t>
            </w:r>
          </w:p>
        </w:tc>
        <w:tc>
          <w:tcPr>
            <w:tcW w:type="dxa" w:w="4374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HRVATSKA RADIOTELEVIZIJA, ZAGREB, PRISAVLJE 3, OIB: 68419124305</w:t>
            </w:r>
          </w:p>
        </w:tc>
        <w:tc>
          <w:tcPr>
            <w:tcW w:type="dxa" w:w="2103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2.237,72</w:t>
            </w:r>
          </w:p>
        </w:tc>
        <w:tc>
          <w:tcPr>
            <w:tcW w:type="dxa" w:w="2121"/>
            <w:vAlign w:val="center"/>
          </w:tcPr>
          <w:p w:rsidRDefault="00664C72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2.237,72</w:t>
            </w:r>
          </w:p>
        </w:tc>
        <w:tc>
          <w:tcPr>
            <w:tcW w:type="dxa" w:w="1478"/>
            <w:vAlign w:val="center"/>
          </w:tcPr>
          <w:p w:rsidRDefault="00664C72" w:rsidP="00B85084" w:rsidR="00FA21D1" w:rsidRPr="004C56C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64C72" w:rsidP="00B85084" w:rsidR="00FA21D1" w:rsidRPr="004C56C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4C56C7" w:rsidP="00B85084" w:rsidR="00FA21D1" w:rsidRPr="004C56C7">
            <w:pPr>
              <w:tabs>
                <w:tab w:pos="3686" w:val="left"/>
              </w:tabs>
              <w:jc w:val="center"/>
            </w:pPr>
            <w:r w:rsidRPr="004C56C7">
              <w:t>II viši</w:t>
            </w:r>
          </w:p>
        </w:tc>
      </w:tr>
      <w:tr w:rsidTr="00B85084" w:rsidR="00CF4361" w:rsidRPr="00CF4361">
        <w:trPr>
          <w:trHeight w:val="1008"/>
        </w:trPr>
        <w:tc>
          <w:tcPr>
            <w:tcW w:type="dxa" w:w="100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23.</w:t>
            </w:r>
          </w:p>
        </w:tc>
        <w:tc>
          <w:tcPr>
            <w:tcW w:type="dxa" w:w="437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HRVATSKE VODE, ZAGREB, ULICA GRADA VUKOVARA 220, OIB: 28921383001</w:t>
            </w:r>
          </w:p>
        </w:tc>
        <w:tc>
          <w:tcPr>
            <w:tcW w:type="dxa" w:w="2103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3.257,16</w:t>
            </w:r>
          </w:p>
        </w:tc>
        <w:tc>
          <w:tcPr>
            <w:tcW w:type="dxa" w:w="2121"/>
            <w:vAlign w:val="center"/>
          </w:tcPr>
          <w:p w:rsidRDefault="00664C72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3.257,16</w:t>
            </w:r>
          </w:p>
        </w:tc>
        <w:tc>
          <w:tcPr>
            <w:tcW w:type="dxa" w:w="1478"/>
            <w:vAlign w:val="center"/>
          </w:tcPr>
          <w:p w:rsidRDefault="00664C72" w:rsidP="00B85084" w:rsidR="00CF4361" w:rsidRPr="00CF436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64C72" w:rsidP="00BC4163" w:rsidR="00CF4361" w:rsidRPr="00CF436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CF4361" w:rsidP="00BC4163" w:rsidR="00CF4361" w:rsidRPr="00CF4361">
            <w:pPr>
              <w:tabs>
                <w:tab w:pos="3686" w:val="left"/>
              </w:tabs>
              <w:jc w:val="center"/>
            </w:pPr>
            <w:r w:rsidRPr="00CF4361">
              <w:t>II viši</w:t>
            </w:r>
          </w:p>
        </w:tc>
      </w:tr>
      <w:tr w:rsidTr="00B85084" w:rsidR="00CF4361" w:rsidRPr="00CF4361">
        <w:trPr>
          <w:trHeight w:val="1008"/>
        </w:trPr>
        <w:tc>
          <w:tcPr>
            <w:tcW w:type="dxa" w:w="100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24.</w:t>
            </w:r>
          </w:p>
        </w:tc>
        <w:tc>
          <w:tcPr>
            <w:tcW w:type="dxa" w:w="437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ISTARSKA KREDITNA BANKA UMAG d.d., UMAG, ERNESTA MILOŠA 1, OIB: 65723536010</w:t>
            </w:r>
          </w:p>
        </w:tc>
        <w:tc>
          <w:tcPr>
            <w:tcW w:type="dxa" w:w="2103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474.494,30</w:t>
            </w:r>
          </w:p>
        </w:tc>
        <w:tc>
          <w:tcPr>
            <w:tcW w:type="dxa" w:w="2121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474.494,30</w:t>
            </w:r>
          </w:p>
        </w:tc>
        <w:tc>
          <w:tcPr>
            <w:tcW w:type="dxa" w:w="147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2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15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II viši</w:t>
            </w:r>
          </w:p>
        </w:tc>
      </w:tr>
      <w:tr w:rsidTr="00B85084" w:rsidR="00CF4361" w:rsidRPr="00CF4361">
        <w:trPr>
          <w:trHeight w:val="1008"/>
        </w:trPr>
        <w:tc>
          <w:tcPr>
            <w:tcW w:type="dxa" w:w="100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25.</w:t>
            </w:r>
          </w:p>
        </w:tc>
        <w:tc>
          <w:tcPr>
            <w:tcW w:type="dxa" w:w="437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ISTARSKA KREDITNA BANKA UMAG d.d., UMAG, ERNESTA MILOŠA 1, OIB: 65723536010</w:t>
            </w:r>
          </w:p>
        </w:tc>
        <w:tc>
          <w:tcPr>
            <w:tcW w:type="dxa" w:w="2103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4.842,97</w:t>
            </w:r>
          </w:p>
        </w:tc>
        <w:tc>
          <w:tcPr>
            <w:tcW w:type="dxa" w:w="2121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4.842,97</w:t>
            </w:r>
          </w:p>
        </w:tc>
        <w:tc>
          <w:tcPr>
            <w:tcW w:type="dxa" w:w="147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2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15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II viši</w:t>
            </w:r>
          </w:p>
        </w:tc>
      </w:tr>
      <w:tr w:rsidTr="00B85084" w:rsidR="00CF4361" w:rsidRPr="00CF4361">
        <w:trPr>
          <w:trHeight w:val="1008"/>
        </w:trPr>
        <w:tc>
          <w:tcPr>
            <w:tcW w:type="dxa" w:w="100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26.</w:t>
            </w:r>
          </w:p>
        </w:tc>
        <w:tc>
          <w:tcPr>
            <w:tcW w:type="dxa" w:w="437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REPUBLIKA HRVATSKA, MINISTARSTVO FINANCIJA, POREZNA UPRAVA, ZAGREB, KATANČIĆEVA 4, OIB: 18683136487</w:t>
            </w:r>
          </w:p>
        </w:tc>
        <w:tc>
          <w:tcPr>
            <w:tcW w:type="dxa" w:w="2103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117.143,13</w:t>
            </w:r>
          </w:p>
        </w:tc>
        <w:tc>
          <w:tcPr>
            <w:tcW w:type="dxa" w:w="2121"/>
            <w:vAlign w:val="center"/>
          </w:tcPr>
          <w:p w:rsidRDefault="00664C72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117.143,13</w:t>
            </w:r>
          </w:p>
        </w:tc>
        <w:tc>
          <w:tcPr>
            <w:tcW w:type="dxa" w:w="1478"/>
            <w:vAlign w:val="center"/>
          </w:tcPr>
          <w:p w:rsidRDefault="00664C72" w:rsidP="00B85084" w:rsidR="00CF4361" w:rsidRPr="00CF436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64C72" w:rsidP="00B85084" w:rsidR="00CF4361" w:rsidRPr="00CF436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II viši</w:t>
            </w:r>
          </w:p>
        </w:tc>
      </w:tr>
      <w:tr w:rsidTr="00B85084" w:rsidR="00CF4361" w:rsidRPr="00CF4361">
        <w:trPr>
          <w:trHeight w:val="1008"/>
        </w:trPr>
        <w:tc>
          <w:tcPr>
            <w:tcW w:type="dxa" w:w="100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27.</w:t>
            </w:r>
          </w:p>
        </w:tc>
        <w:tc>
          <w:tcPr>
            <w:tcW w:type="dxa" w:w="437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VIPNET, ZAGREB, VRTNI PUT 1, OIB: 29524210204</w:t>
            </w:r>
          </w:p>
        </w:tc>
        <w:tc>
          <w:tcPr>
            <w:tcW w:type="dxa" w:w="2103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540,48</w:t>
            </w:r>
          </w:p>
        </w:tc>
        <w:tc>
          <w:tcPr>
            <w:tcW w:type="dxa" w:w="2121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540,48</w:t>
            </w:r>
          </w:p>
        </w:tc>
        <w:tc>
          <w:tcPr>
            <w:tcW w:type="dxa" w:w="1478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24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-</w:t>
            </w:r>
          </w:p>
        </w:tc>
        <w:tc>
          <w:tcPr>
            <w:tcW w:type="dxa" w:w="1615"/>
            <w:vAlign w:val="center"/>
          </w:tcPr>
          <w:p w:rsidRDefault="00CF4361" w:rsidP="00B85084" w:rsidR="00CF4361" w:rsidRPr="00CF4361">
            <w:pPr>
              <w:tabs>
                <w:tab w:pos="3686" w:val="left"/>
              </w:tabs>
              <w:jc w:val="center"/>
            </w:pPr>
            <w:r w:rsidRPr="00CF4361">
              <w:t>II viši</w:t>
            </w:r>
          </w:p>
        </w:tc>
      </w:tr>
    </w:tbl>
    <w:p w:rsidRDefault="00B8111B" w:rsidP="00B8111B" w:rsidR="00B8111B" w:rsidRPr="00A6443E">
      <w:pPr>
        <w:tabs>
          <w:tab w:pos="3686" w:val="left"/>
        </w:tabs>
        <w:jc w:val="center"/>
        <w:rPr>
          <w:color w:themeColor="accent5" w:val="4BACC6"/>
        </w:rPr>
      </w:pPr>
    </w:p>
    <w:p w:rsidRDefault="00B8111B" w:rsidP="00B8111B" w:rsidR="00B8111B">
      <w:pPr>
        <w:tabs>
          <w:tab w:pos="3686" w:val="left"/>
        </w:tabs>
        <w:jc w:val="center"/>
      </w:pPr>
    </w:p>
    <w:p w:rsidRDefault="00B8111B" w:rsidP="00B8111B" w:rsidR="00B8111B" w:rsidRPr="00EF4F14">
      <w:pPr>
        <w:tabs>
          <w:tab w:pos="3686" w:val="left"/>
        </w:tabs>
        <w:jc w:val="center"/>
      </w:pPr>
    </w:p>
    <w:p w:rsidRDefault="00B8111B" w:rsidP="00B8111B" w:rsidR="00B8111B" w:rsidRPr="00EF4F14">
      <w:pPr>
        <w:tabs>
          <w:tab w:pos="3686" w:val="left"/>
        </w:tabs>
        <w:jc w:val="center"/>
      </w:pPr>
      <w:r>
        <w:t>U Pazi</w:t>
      </w:r>
      <w:r w:rsidRPr="00916E92">
        <w:t xml:space="preserve">nu </w:t>
      </w:r>
      <w:r w:rsidR="008806CF" w:rsidRPr="00916E92">
        <w:t>20</w:t>
      </w:r>
      <w:r w:rsidR="00CF4361" w:rsidRPr="00916E92">
        <w:t>. veljače 201</w:t>
      </w:r>
      <w:r w:rsidR="00CF4361">
        <w:t>7.</w:t>
      </w:r>
      <w:r w:rsidRPr="00EF4F14">
        <w:t xml:space="preserve"> </w:t>
      </w:r>
    </w:p>
    <w:p w:rsidRDefault="00B8111B" w:rsidP="00B8111B" w:rsidR="00B8111B" w:rsidRPr="00EF4F14">
      <w:pPr>
        <w:tabs>
          <w:tab w:pos="3686" w:val="left"/>
        </w:tabs>
        <w:jc w:val="center"/>
      </w:pPr>
    </w:p>
    <w:p w:rsidRDefault="00B8111B" w:rsidP="00B8111B" w:rsidR="00B8111B" w:rsidRPr="00EF4F14">
      <w:pPr>
        <w:tabs>
          <w:tab w:pos="3686" w:val="left"/>
        </w:tabs>
        <w:jc w:val="center"/>
      </w:pPr>
    </w:p>
    <w:p w:rsidRDefault="00B8111B" w:rsidP="00B8111B" w:rsidR="00B8111B" w:rsidRPr="00EF4F14">
      <w:pPr>
        <w:tabs>
          <w:tab w:pos="3686" w:val="left"/>
        </w:tabs>
        <w:jc w:val="center"/>
      </w:pP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</w:r>
      <w:r w:rsidRPr="00EF4F14">
        <w:tab/>
        <w:t xml:space="preserve">  Stečajni sudac:</w:t>
      </w:r>
    </w:p>
    <w:p w:rsidRDefault="00B8111B" w:rsidP="00CF4361" w:rsidR="00500701">
      <w:pPr>
        <w:tabs>
          <w:tab w:pos="3686" w:val="left"/>
        </w:tabs>
        <w:ind w:firstLine="708" w:left="4956"/>
        <w:jc w:val="center"/>
      </w:pPr>
      <w:r w:rsidRPr="00EF4F14">
        <w:tab/>
      </w:r>
      <w:r w:rsidRPr="00EF4F14">
        <w:tab/>
      </w:r>
      <w:r w:rsidRPr="00EF4F14">
        <w:tab/>
        <w:t xml:space="preserve">                      Adrijana Labinjan Skok</w:t>
      </w:r>
    </w:p>
    <w:sectPr w:rsidSect="00EF4F1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276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1B" w:rsidP="00B8111B" w:rsidR="00B8111B">
      <w:r>
        <w:separator/>
      </w:r>
    </w:p>
  </w:endnote>
  <w:endnote w:id="0" w:type="continuationSeparator">
    <w:p w:rsidRDefault="00B8111B" w:rsidP="00B8111B" w:rsidR="00B8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1B" w:rsidP="00B8111B" w:rsidR="00B8111B">
      <w:r>
        <w:separator/>
      </w:r>
    </w:p>
  </w:footnote>
  <w:footnote w:id="0" w:type="continuationSeparator">
    <w:p w:rsidRDefault="00B8111B" w:rsidP="00B8111B" w:rsidR="00B8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F8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3A9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F8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3A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8111B" w:rsidP="00F16E5B" w:rsidR="00051919" w:rsidRPr="00985C68">
    <w:pPr>
      <w:jc w:val="right"/>
    </w:pPr>
    <w:r>
      <w:t>Posl.br. 2 St-750</w:t>
    </w:r>
    <w:r w:rsidRPr="00EF4F14">
      <w:t>/16-</w:t>
    </w:r>
    <w:r w:rsidR="00916E92">
      <w:t>23</w:t>
    </w:r>
  </w:p>
  <w:p w:rsidRDefault="00B973A9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1B"/>
    <w:rsid w:val="000C2DFD"/>
    <w:rsid w:val="0012195D"/>
    <w:rsid w:val="004C56C7"/>
    <w:rsid w:val="00554328"/>
    <w:rsid w:val="00664C72"/>
    <w:rsid w:val="00672F8B"/>
    <w:rsid w:val="008806CF"/>
    <w:rsid w:val="00916E92"/>
    <w:rsid w:val="00985388"/>
    <w:rsid w:val="00A6443E"/>
    <w:rsid w:val="00B8111B"/>
    <w:rsid w:val="00B973A9"/>
    <w:rsid w:val="00CF4361"/>
    <w:rsid w:val="00EB0E66"/>
    <w:rsid w:val="00FA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11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111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B811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111B"/>
  </w:style>
  <w:style w:styleId="Podnoje" w:type="paragraph">
    <w:name w:val="footer"/>
    <w:basedOn w:val="Normal"/>
    <w:link w:val="PodnojeChar"/>
    <w:uiPriority w:val="99"/>
    <w:unhideWhenUsed/>
    <w:rsid w:val="00B811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111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11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111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B8111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111B"/>
  </w:style>
  <w:style w:styleId="Podnoje" w:type="paragraph">
    <w:name w:val="footer"/>
    <w:basedOn w:val="Normal"/>
    <w:link w:val="PodnojeChar"/>
    <w:uiPriority w:val="99"/>
    <w:unhideWhenUsed/>
    <w:rsid w:val="00B811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111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491</properties:Words>
  <properties:Characters>2636</properties:Characters>
  <properties:Lines>261</properties:Lines>
  <properties:Paragraphs>205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2017-01-26T12:49:00Z</dcterms:created>
  <dc:creator>Jasmina Matika</dc:creator>
  <cp:lastModifiedBy>Jasmina Matika</cp:lastModifiedBy>
  <dcterms:modified xmlns:xsi="http://www.w3.org/2001/XMLSchema-instance" xsi:type="dcterms:W3CDTF">2017-02-20T09:21:00Z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