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ffd9" w14:paraId="2b8ffd9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BC4F84">
        <w:rPr>
          <w:b/>
        </w:rPr>
        <w:t>235</w:t>
      </w:r>
      <w:r w:rsidR="0037057F">
        <w:rPr>
          <w:b/>
        </w:rPr>
        <w:t>/19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1F1DAA" w:rsidP="00407841" w:rsidR="00407841" w:rsidRPr="00FD428F">
      <w:pPr>
        <w:jc w:val="both"/>
        <w:rPr>
          <w:b/>
        </w:rPr>
      </w:pPr>
      <w:r>
        <w:rPr>
          <w:b/>
        </w:rPr>
        <w:t>TRGOVAČKI SUD U DUBROVNIKU</w:t>
      </w:r>
    </w:p>
    <w:p w:rsidRDefault="001F1DAA" w:rsidP="00407841" w:rsidR="001B47A7">
      <w:pPr>
        <w:jc w:val="both"/>
        <w:rPr>
          <w:b/>
        </w:rPr>
      </w:pPr>
      <w:r>
        <w:rPr>
          <w:b/>
        </w:rPr>
        <w:t>Dr. Ante Starčevića 23</w:t>
      </w:r>
    </w:p>
    <w:p w:rsidRDefault="001F1DAA" w:rsidP="00407841" w:rsidR="001F1DAA">
      <w:pPr>
        <w:jc w:val="both"/>
        <w:rPr>
          <w:b/>
        </w:rPr>
      </w:pPr>
    </w:p>
    <w:p w:rsidRDefault="001F1DAA" w:rsidP="00407841" w:rsidR="001F1DAA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411080" w:rsidP="00524FB3" w:rsidR="00524FB3">
      <w:pPr>
        <w:ind w:firstLine="708"/>
        <w:jc w:val="both"/>
      </w:pPr>
      <w:r>
        <w:t>Trgovački sud u Dubrovniku,</w:t>
      </w:r>
      <w:r w:rsidR="00407841" w:rsidRPr="00FD428F">
        <w:t xml:space="preserve">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1F1DAA" w:rsidRPr="001F1DAA">
        <w:t xml:space="preserve"> </w:t>
      </w:r>
      <w:r w:rsidR="00A674ED" w:rsidRPr="00A674ED">
        <w:t xml:space="preserve">NAVITAS društvo s ograničenom odgovornošću za građenje, projektiranje i trgovinu </w:t>
      </w:r>
      <w:r w:rsidR="00A674ED">
        <w:t xml:space="preserve">, </w:t>
      </w:r>
      <w:r w:rsidR="00A674ED" w:rsidRPr="00A674ED">
        <w:t xml:space="preserve">Kopilica 62 </w:t>
      </w:r>
      <w:r w:rsidR="00A674ED">
        <w:t xml:space="preserve">, Split, OIB: </w:t>
      </w:r>
      <w:r w:rsidR="00A674ED" w:rsidRPr="00A674ED">
        <w:t xml:space="preserve">94112853348 </w:t>
      </w:r>
      <w:r w:rsidR="00A674ED">
        <w:t>, dana 03</w:t>
      </w:r>
      <w:r w:rsidR="00524FB3" w:rsidRPr="00480E9F">
        <w:t xml:space="preserve">. </w:t>
      </w:r>
      <w:r w:rsidR="00A674ED">
        <w:t>travnja</w:t>
      </w:r>
      <w:r w:rsidR="00524FB3" w:rsidRPr="00480E9F">
        <w:t xml:space="preserve"> </w:t>
      </w:r>
      <w:r w:rsidR="001F1DAA">
        <w:t>2019</w:t>
      </w:r>
      <w:r w:rsidR="00524FB3">
        <w:t>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A674ED" w:rsidRPr="00A674ED">
        <w:t xml:space="preserve"> NAVITAS društvo s ograničenom odgovornošću za građenje, projektiranje i trgovinu , Kopilica 62 , Split, OIB: 94112853348 </w:t>
      </w:r>
      <w:r w:rsidR="00A674ED">
        <w:t xml:space="preserve">, </w:t>
      </w:r>
      <w:r w:rsidR="001F1DAA">
        <w:t xml:space="preserve"> </w:t>
      </w:r>
      <w:r w:rsidRPr="00FD428F">
        <w:t>da u roku od 15 dana solidarno up</w:t>
      </w:r>
      <w:r w:rsidR="001F1DAA">
        <w:t>late na sudski depozit ovog sud br. HR5123900011300069195</w:t>
      </w:r>
      <w:r w:rsidRPr="00FD428F">
        <w:t xml:space="preserve">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A674ED">
        <w:t>235</w:t>
      </w:r>
      <w:r w:rsidR="001F1DAA">
        <w:t>-19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A674ED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F15006">
        <w:t>04</w:t>
      </w:r>
      <w:r w:rsidR="009E1D0A">
        <w:t>.</w:t>
      </w:r>
      <w:r w:rsidR="00E67B41">
        <w:t xml:space="preserve"> </w:t>
      </w:r>
      <w:r w:rsidR="00F15006">
        <w:t>travnja</w:t>
      </w:r>
      <w:r w:rsidR="00BA1BAA" w:rsidRPr="00FD428F">
        <w:t xml:space="preserve"> </w:t>
      </w:r>
      <w:r w:rsidR="00F15006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A674ED" w:rsidRPr="00A674ED">
        <w:t>NAVITAS društvo s ograničenom odgovornošću za građenje, projektiranje i trgovinu , Kopilica 62 , Split, OIB: 94112853348</w:t>
      </w:r>
      <w:r w:rsidR="00A674ED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lastRenderedPageBreak/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15006">
        <w:t>20</w:t>
      </w:r>
      <w:r w:rsidR="008E04A1">
        <w:t xml:space="preserve">. </w:t>
      </w:r>
      <w:r w:rsidR="00F15006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F15006">
        <w:t>4.133.374,46</w:t>
      </w:r>
      <w:r w:rsidR="009E1D0A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F15006">
        <w:t>17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F15006">
        <w:t>492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</w:t>
      </w:r>
      <w:r w:rsidR="0037057F">
        <w:t>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A674ED" w:rsidP="00407841" w:rsidR="001D4345" w:rsidRPr="00480E9F">
      <w:pPr>
        <w:jc w:val="center"/>
        <w:rPr>
          <w:b/>
        </w:rPr>
      </w:pPr>
      <w:r>
        <w:rPr>
          <w:b/>
        </w:rPr>
        <w:t>U Dubrovniku, 03.travnja</w:t>
      </w:r>
      <w:r w:rsidR="001F1DAA">
        <w:rPr>
          <w:b/>
        </w:rPr>
        <w:t xml:space="preserve"> 2019 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F3E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15006">
          <w:t>235</w:t>
        </w:r>
        <w:r w:rsidR="0037057F">
          <w:t>/19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C2281"/>
    <w:rsid w:val="000F4A4B"/>
    <w:rsid w:val="00113F1E"/>
    <w:rsid w:val="00134EAF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1DAA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057F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11080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E2DFA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04A1"/>
    <w:rsid w:val="008E102D"/>
    <w:rsid w:val="008E3CA3"/>
    <w:rsid w:val="00936740"/>
    <w:rsid w:val="00976AE2"/>
    <w:rsid w:val="009870A9"/>
    <w:rsid w:val="009D5071"/>
    <w:rsid w:val="009D7CA5"/>
    <w:rsid w:val="009E1D0A"/>
    <w:rsid w:val="009F5F0C"/>
    <w:rsid w:val="00A126EF"/>
    <w:rsid w:val="00A2230F"/>
    <w:rsid w:val="00A223CC"/>
    <w:rsid w:val="00A337D8"/>
    <w:rsid w:val="00A640F1"/>
    <w:rsid w:val="00A674ED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4F84"/>
    <w:rsid w:val="00BC65CB"/>
    <w:rsid w:val="00BE130E"/>
    <w:rsid w:val="00BE3C73"/>
    <w:rsid w:val="00BE66DA"/>
    <w:rsid w:val="00BE6D02"/>
    <w:rsid w:val="00C0685F"/>
    <w:rsid w:val="00C346A8"/>
    <w:rsid w:val="00C350D4"/>
    <w:rsid w:val="00C44F3E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52B8B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15006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F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F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F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F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F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F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F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F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St-235/2019</izvorni_sadrzaj>
    <derivirana_varijabla naziv="DomainObject.Predmet.OznakaBroj_1">St-235/2019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NAVITAS društvo s ograničenom odgovornošću za građenje, projektiranje i trgovinu</izvorni_sadrzaj>
    <derivirana_varijabla naziv="DomainObject.Predmet.ProtustrankaFormated_1">  NAVITAS društvo s ograničenom odgovornošću za građenje, projektiranje i trgovinu</derivirana_varijabla>
  </DomainObject.Predmet.ProtustrankaFormated>
  <DomainObject.Predmet.ProtustrankaFormatedOIB>
    <izvorni_sadrzaj>  NAVITAS društvo s ograničenom odgovornošću za građenje, projektiranje i trgovinu, OIB 94112853348</izvorni_sadrzaj>
    <derivirana_varijabla naziv="DomainObject.Predmet.ProtustrankaFormatedOIB_1">  NAVITAS društvo s ograničenom odgovornošću za građenje, projektiranje i trgovinu, OIB 94112853348</derivirana_varijabla>
  </DomainObject.Predmet.ProtustrankaFormatedOIB>
  <DomainObject.Predmet.ProtustrankaFormatedWithAdress>
    <izvorni_sadrzaj> NAVITAS društvo s ograničenom odgovornošću za građenje, projektiranje i trgovinu, Kopilica 62, 21000 Split</izvorni_sadrzaj>
    <derivirana_varijabla naziv="DomainObject.Predmet.ProtustrankaFormatedWithAdress_1"> NAVITAS društvo s ograničenom odgovornošću za građenje, projektiranje i trgovinu, Kopilica 62, 21000 Split</derivirana_varijabla>
  </DomainObject.Predmet.ProtustrankaFormatedWithAdress>
  <DomainObject.Predmet.ProtustrankaFormatedWithAdressOIB>
    <izvorni_sadrzaj> NAVITAS društvo s ograničenom odgovornošću za građenje, projektiranje i trgovinu, OIB 94112853348, Kopilica 62, 21000 Split</izvorni_sadrzaj>
    <derivirana_varijabla naziv="DomainObject.Predmet.ProtustrankaFormatedWithAdressOIB_1"> NAVITAS društvo s ograničenom odgovornošću za građenje, projektiranje i trgovinu, OIB 94112853348, Kopilica 62, 21000 Split</derivirana_varijabla>
  </DomainObject.Predmet.ProtustrankaFormatedWithAdressOIB>
  <DomainObject.Predmet.ProtustrankaWithAdress>
    <izvorni_sadrzaj>NAVITAS društvo s ograničenom odgovornošću za građenje, projektiranje i trgovinu Kopilica 62, 21000 Split</izvorni_sadrzaj>
    <derivirana_varijabla naziv="DomainObject.Predmet.ProtustrankaWithAdress_1">NAVITAS društvo s ograničenom odgovornošću za građenje, projektiranje i trgovinu Kopilica 62, 21000 Split</derivirana_varijabla>
  </DomainObject.Predmet.ProtustrankaWithAdress>
  <DomainObject.Predmet.ProtustrankaWithAdressOIB>
    <izvorni_sadrzaj>NAVITAS društvo s ograničenom odgovornošću za građenje, projektiranje i trgovinu, OIB 94112853348, Kopilica 62, 21000 Split</izvorni_sadrzaj>
    <derivirana_varijabla naziv="DomainObject.Predmet.ProtustrankaWithAdressOIB_1">NAVITAS društvo s ograničenom odgovornošću za građenje, projektiranje i trgovinu, OIB 94112853348, Kopilica 62, 21000 Split</derivirana_varijabla>
  </DomainObject.Predmet.ProtustrankaWithAdressOIB>
  <DomainObject.Predmet.ProtustrankaNazivFormated>
    <izvorni_sadrzaj>NAVITAS društvo s ograničenom odgovornošću za građenje, projektiranje i trgovinu</izvorni_sadrzaj>
    <derivirana_varijabla naziv="DomainObject.Predmet.ProtustrankaNazivFormated_1">NAVITAS društvo s ograničenom odgovornošću za građenje, projektiranje i trgovinu</derivirana_varijabla>
  </DomainObject.Predmet.ProtustrankaNazivFormated>
  <DomainObject.Predmet.ProtustrankaNazivFormatedOIB>
    <izvorni_sadrzaj>NAVITAS društvo s ograničenom odgovornošću za građenje, projektiranje i trgovinu, OIB 94112853348</izvorni_sadrzaj>
    <derivirana_varijabla naziv="DomainObject.Predmet.ProtustrankaNazivFormatedOIB_1">NAVITAS društvo s ograničenom odgovornošću za građenje, projektiranje i trgovinu, OIB 94112853348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3539730.63</izvorni_sadrzaj>
    <derivirana_varijabla naziv="DomainObject.Predmet.TrenutnaVrijednost_1">3539730.63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NAVITAS društvo s ograničenom odgovornošću za građenje, projektiranje i trgovinu</item>
    </izvorni_sadrzaj>
    <derivirana_varijabla naziv="DomainObject.Predmet.ProtuStrankaListFormated_1">
      <item>NAVITAS društvo s ograničenom odgovornošću za građenje, projektiranje i trgovinu</item>
    </derivirana_varijabla>
  </DomainObject.Predmet.ProtuStrankaListFormated>
  <DomainObject.Predmet.ProtuStrankaListFormatedOIB>
    <izvorni_sadrzaj>
      <item>NAVITAS društvo s ograničenom odgovornošću za građenje, projektiranje i trgovinu, OIB 94112853348</item>
    </izvorni_sadrzaj>
    <derivirana_varijabla naziv="DomainObject.Predmet.ProtuStrankaListFormatedOIB_1">
      <item>NAVITAS društvo s ograničenom odgovornošću za građenje, projektiranje i trgovinu, OIB 94112853348</item>
    </derivirana_varijabla>
  </DomainObject.Predmet.ProtuStrankaListFormatedOIB>
  <DomainObject.Predmet.ProtuStrankaListFormatedWithAdress>
    <izvorni_sadrzaj>
      <item>NAVITAS društvo s ograničenom odgovornošću za građenje, projektiranje i trgovinu, Kopilica 62, 21000 Split</item>
    </izvorni_sadrzaj>
    <derivirana_varijabla naziv="DomainObject.Predmet.ProtuStrankaListFormatedWithAdress_1">
      <item>NAVITAS društvo s ograničenom odgovornošću za građenje, projektiranje i trgovinu, Kopilica 62, 21000 Split</item>
    </derivirana_varijabla>
  </DomainObject.Predmet.ProtuStrankaListFormatedWithAdress>
  <DomainObject.Predmet.ProtuStrankaListFormatedWithAdressOIB>
    <izvorni_sadrzaj>
      <item>NAVITAS društvo s ograničenom odgovornošću za građenje, projektiranje i trgovinu, OIB 94112853348, Kopilica 62, 21000 Split</item>
    </izvorni_sadrzaj>
    <derivirana_varijabla naziv="DomainObject.Predmet.ProtuStrankaListFormatedWithAdressOIB_1">
      <item>NAVITAS društvo s ograničenom odgovornošću za građenje, projektiranje i trgovinu, OIB 94112853348, Kopilica 62, 21000 Split</item>
    </derivirana_varijabla>
  </DomainObject.Predmet.ProtuStrankaListFormatedWithAdressOIB>
  <DomainObject.Predmet.ProtuStrankaListNazivFormated>
    <izvorni_sadrzaj>
      <item>NAVITAS društvo s ograničenom odgovornošću za građenje, projektiranje i trgovinu</item>
    </izvorni_sadrzaj>
    <derivirana_varijabla naziv="DomainObject.Predmet.ProtuStrankaListNazivFormated_1">
      <item>NAVITAS društvo s ograničenom odgovornošću za građenje, projektiranje i trgovinu</item>
    </derivirana_varijabla>
  </DomainObject.Predmet.ProtuStrankaListNazivFormated>
  <DomainObject.Predmet.ProtuStrankaListNazivFormatedOIB>
    <izvorni_sadrzaj>
      <item>NAVITAS društvo s ograničenom odgovornošću za građenje, projektiranje i trgovinu, OIB 94112853348</item>
    </izvorni_sadrzaj>
    <derivirana_varijabla naziv="DomainObject.Predmet.ProtuStrankaListNazivFormatedOIB_1">
      <item>NAVITAS društvo s ograničenom odgovornošću za građenje, projektiranje i trgovinu, OIB 94112853348</item>
    </derivirana_varijabla>
  </DomainObject.Predmet.ProtuStrankaListNazivFormatedOIB>
  <DomainObject.Predmet.OstaliListFormated>
    <izvorni_sadrzaj>
      <item>Borislav Bašić</item>
    </izvorni_sadrzaj>
    <derivirana_varijabla naziv="DomainObject.Predmet.OstaliListFormated_1">
      <item>Borislav Bašić</item>
    </derivirana_varijabla>
  </DomainObject.Predmet.OstaliListFormated>
  <DomainObject.Predmet.OstaliListFormatedOIB>
    <izvorni_sadrzaj>
      <item>Borislav Bašić, OIB 42647466751</item>
    </izvorni_sadrzaj>
    <derivirana_varijabla naziv="DomainObject.Predmet.OstaliListFormatedOIB_1">
      <item>Borislav Bašić, OIB 42647466751</item>
    </derivirana_varijabla>
  </DomainObject.Predmet.OstaliListFormatedOIB>
  <DomainObject.Predmet.OstaliListFormatedWithAdress>
    <izvorni_sadrzaj>
      <item>Borislav Bašić, Put Piketa 3, 21240 Trilj</item>
    </izvorni_sadrzaj>
    <derivirana_varijabla naziv="DomainObject.Predmet.OstaliListFormatedWithAdress_1">
      <item>Borislav Bašić, Put Piketa 3, 21240 Trilj</item>
    </derivirana_varijabla>
  </DomainObject.Predmet.OstaliListFormatedWithAdress>
  <DomainObject.Predmet.OstaliListFormatedWithAdressOIB>
    <izvorni_sadrzaj>
      <item>Borislav Bašić, OIB 42647466751, Put Piketa 3, 21240 Trilj</item>
    </izvorni_sadrzaj>
    <derivirana_varijabla naziv="DomainObject.Predmet.OstaliListFormatedWithAdressOIB_1">
      <item>Borislav Bašić, OIB 42647466751, Put Piketa 3, 21240 Trilj</item>
    </derivirana_varijabla>
  </DomainObject.Predmet.OstaliListFormatedWithAdressOIB>
  <DomainObject.Predmet.OstaliListNazivFormated>
    <izvorni_sadrzaj>
      <item>Borislav Bašić</item>
    </izvorni_sadrzaj>
    <derivirana_varijabla naziv="DomainObject.Predmet.OstaliListNazivFormated_1">
      <item>Borislav Bašić</item>
    </derivirana_varijabla>
  </DomainObject.Predmet.OstaliListNazivFormated>
  <DomainObject.Predmet.OstaliListNazivFormatedOIB>
    <izvorni_sadrzaj>
      <item>Borislav Bašić, OIB 42647466751</item>
    </izvorni_sadrzaj>
    <derivirana_varijabla naziv="DomainObject.Predmet.OstaliListNazivFormatedOIB_1">
      <item>Borislav Bašić, OIB 42647466751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NAVITAS društvo s ograničenom odgovornošću za građenje, projektiranje i trgovinu</izvorni_sadrzaj>
    <derivirana_varijabla naziv="DomainObject.Predmet.ProtustrankaIDrugi_1">NAVITAS društvo s ograničenom odgovornošću za građenje, projektiranje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NAVITAS društvo s ograničenom odgovornošću za građenje, projektiranje i trgovinu, OIB 94112853348, Kopilica 62, 21000 Split</izvorni_sadrzaj>
    <derivirana_varijabla naziv="DomainObject.Predmet.ProtustrankaIDrugiAdressOIB_1">NAVITAS društvo s ograničenom odgovornošću za građenje, projektiranje i trgovinu, OIB 94112853348,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NAVITAS društvo s ograničenom odgovornošću za građenje, projektiranje i trgovinu</item>
      <item>FINANCIJSKA AGENCIJA, RC SPLIT</item>
      <item>Borislav Bašić</item>
    </izvorni_sadrzaj>
    <derivirana_varijabla naziv="DomainObject.Predmet.SudioniciListNaziv_1">
      <item>NAVITAS društvo s ograničenom odgovornošću za građenje, projektiranje i trgovinu</item>
      <item>FINANCIJSKA AGENCIJA, RC SPLIT</item>
      <item>Borislav Bašić</item>
    </derivirana_varijabla>
  </DomainObject.Predmet.SudioniciListNaziv>
  <DomainObject.Predmet.SudioniciListAdressOIB>
    <izvorni_sadrzaj>
      <item>NAVITAS društvo s ograničenom odgovornošću za građenje, projektiranje i trgovinu, OIB 94112853348, Kopilica 62,21000 Split</item>
      <item>FINANCIJSKA AGENCIJA, RC SPLIT, OIB 85821130368, Mažuranićevo šetalište 24 b,21000 Split</item>
      <item>Borislav Bašić, OIB 42647466751, Put Piketa 3,21240 Trilj</item>
    </izvorni_sadrzaj>
    <derivirana_varijabla naziv="DomainObject.Predmet.SudioniciListAdressOIB_1">
      <item>NAVITAS društvo s ograničenom odgovornošću za građenje, projektiranje i trgovinu, OIB 94112853348, Kopilica 62,21000 Split</item>
      <item>FINANCIJSKA AGENCIJA, RC SPLIT, OIB 85821130368, Mažuranićevo šetalište 24 b,21000 Split</item>
      <item>Borislav Bašić, OIB 42647466751, Put Piketa 3,21240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94112853348</item>
      <item>, OIB 85821130368</item>
      <item>, OIB 42647466751</item>
    </izvorni_sadrzaj>
    <derivirana_varijabla naziv="DomainObject.Predmet.SudioniciListNazivOIB_1">
      <item>, OIB 94112853348</item>
      <item>, OIB 85821130368</item>
      <item>, OIB 42647466751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8A49A-877D-4BBE-BAC0-5C382D4A8F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3661</properties:Characters>
  <properties:Lines>95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2019-04-03T06:53:00Z</dcterms:created>
  <dc:creator>Diana Butigan Granić</dc:creator>
  <cp:lastModifiedBy>Sanja Vuković</cp:lastModifiedBy>
  <cp:lastPrinted>2019-03-22T08:16:00Z</cp:lastPrinted>
  <dcterms:modified xmlns:xsi="http://www.w3.org/2001/XMLSchema-instance" xsi:type="dcterms:W3CDTF">2019-04-03T06:54:00Z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(235-19 -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