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b24f" w14:paraId="420b24f" w:rsidRDefault="00BE6D19" w:rsidP="00355BF4" w:rsidR="00355BF4" w:rsidRPr="00BE6D19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BE6D1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BE6D1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E6D19" w:rsidRPr="00BE6D19">
        <w:rPr>
          <w:rFonts w:hAnsi="Times New Roman" w:ascii="Times New Roman"/>
          <w:color w:val="auto"/>
          <w:sz w:val="24"/>
          <w:szCs w:val="24"/>
          <w:lang w:val="pl-PL"/>
        </w:rPr>
        <w:t>1108/14</w:t>
      </w:r>
    </w:p>
    <w:p w:rsidRDefault="00A707C8" w:rsidP="00355BF4" w:rsidR="00A707C8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BE6D1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BE6D19" w:rsidRPr="00BE6D19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MA.E.S. TRGOVINA d. o. o., Zagrebu, Av. Dubrovnik 15, OIB: 71873393319, 22. veljače 2016.</w:t>
      </w:r>
    </w:p>
    <w:p w:rsidRDefault="00BE6D19" w:rsidP="00355BF4" w:rsidR="00BE6D19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BE6D1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BE6D19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BE6D19" w:rsidRPr="00BE6D19">
        <w:rPr>
          <w:rFonts w:hAnsi="Times New Roman" w:ascii="Times New Roman"/>
          <w:color w:val="auto"/>
          <w:sz w:val="24"/>
          <w:szCs w:val="24"/>
        </w:rPr>
        <w:t>MA.E.S. TRGOVINA d. o. o., Zagrebu, Av. Dubrovnik 15, OIB: 71873393319</w:t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BE6D19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BE6D19" w:rsidRPr="00BE6D1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E6D19" w:rsidRPr="00BE6D19">
        <w:rPr>
          <w:rFonts w:hAnsi="Times New Roman" w:ascii="Times New Roman"/>
          <w:color w:val="auto"/>
          <w:sz w:val="24"/>
          <w:szCs w:val="24"/>
        </w:rPr>
        <w:t>Domagoj Krpačić iz Siska, Stupno 66, OIB 18593686473.</w:t>
      </w:r>
    </w:p>
    <w:p w:rsidRDefault="00355BF4" w:rsidP="00355BF4" w:rsidR="00355BF4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BE6D19" w:rsidRPr="00BE6D19">
        <w:rPr>
          <w:rFonts w:hAnsi="Times New Roman" w:ascii="Times New Roman"/>
          <w:color w:val="auto"/>
          <w:sz w:val="24"/>
          <w:szCs w:val="24"/>
        </w:rPr>
        <w:t>MA.E.S. TRGOVINA d. o. o., Zagrebu, Av. Dubrovnik 15, OIB: 71873393319</w:t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BE6D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BE6D19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E6D19" w:rsidP="00BE6D19" w:rsidR="00BE6D19" w:rsidRPr="00BD6D7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zastupan po punomoćniku podnio je ovom sudu 19. prosinca 2014. prijedlog za otvaranje stečajnog postupka nad dužnikom  </w:t>
      </w:r>
      <w:r w:rsidRPr="00BD6D73">
        <w:rPr>
          <w:rFonts w:hAnsi="Times New Roman" w:ascii="Times New Roman"/>
          <w:color w:val="auto"/>
          <w:sz w:val="24"/>
          <w:szCs w:val="24"/>
        </w:rPr>
        <w:t>MA.E.S. TRGOVINA d. o. o., Zagrebu, Av. Dubrovnik 15, OIB: 71873393319.</w:t>
      </w:r>
    </w:p>
    <w:p w:rsidRDefault="00BE6D19" w:rsidP="00BE6D19" w:rsidR="00BE6D19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od dužnika potražuje iznos od 5.757,14 kn s osnova neisplaćenih plaća za lipanj i srpanj 2014.</w:t>
      </w:r>
    </w:p>
    <w:p w:rsidRDefault="00BE6D19" w:rsidP="00BE6D19" w:rsidR="00BE6D19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BE6D19" w:rsidP="00BE6D19" w:rsidR="00BE6D19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St-1108/14 od 11. lipnja  2015. pokrenut prethodni postupak radi utvrđivanja uvjeta za otvaranje stečajnog postupka.</w:t>
      </w:r>
    </w:p>
    <w:p w:rsidRDefault="00355BF4" w:rsidP="00355BF4" w:rsidR="00355B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BE6D19" w:rsidP="00BE6D19" w:rsidR="00BE6D19" w:rsidRPr="00BE6D1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Rješenjem od 18. studenog 2015. imenovan je privremeni stečajni upravitelj sa zadatkom da utvrdi postoji li razlog za otvaranje stečajnog postupka.</w:t>
      </w:r>
    </w:p>
    <w:p w:rsidRDefault="00BE6D19" w:rsidP="00BE6D19" w:rsidR="00BE6D19" w:rsidRPr="00BD6D73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lastRenderedPageBreak/>
        <w:t>Privremeni stečajni upravitelj sačinio je pisano izvješće iz kojeg proizlazi da su kod dužnika ispunjeni stečajni razlozi i to: nesposobnost za plaćanje, nelikvidnost i prezaduženost, a imovina dužnika nije dostatna za pokriće troškova stečajnog postupka.</w:t>
      </w:r>
    </w:p>
    <w:p w:rsidRDefault="00BE6D19" w:rsidP="00BE6D19" w:rsidR="00BE6D19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89.618,80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E6D19">
        <w:rPr>
          <w:rFonts w:hAnsi="Times New Roman" w:ascii="Times New Roman"/>
          <w:color w:val="auto"/>
          <w:sz w:val="24"/>
          <w:szCs w:val="24"/>
          <w:lang w:val="hr-HR"/>
        </w:rPr>
        <w:t>14. prosinca</w:t>
      </w:r>
      <w:r w:rsidR="009027EE"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BE6D19">
        <w:rPr>
          <w:rFonts w:hAnsi="Times New Roman" w:ascii="Times New Roman"/>
          <w:color w:val="auto"/>
          <w:sz w:val="24"/>
          <w:szCs w:val="24"/>
          <w:lang w:val="hr-HR"/>
        </w:rPr>
        <w:t>89.618,80</w:t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BE6D19">
        <w:rPr>
          <w:rFonts w:hAnsi="Times New Roman" w:ascii="Times New Roman"/>
          <w:color w:val="auto"/>
          <w:sz w:val="24"/>
          <w:szCs w:val="24"/>
          <w:lang w:val="hr-HR"/>
        </w:rPr>
        <w:t>14. prosinca</w:t>
      </w:r>
      <w:r w:rsidR="00482513"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14. prosinca </w:t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>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E6D19">
        <w:rPr>
          <w:rFonts w:hAnsi="Times New Roman" w:ascii="Times New Roman"/>
          <w:color w:val="auto"/>
          <w:sz w:val="24"/>
          <w:szCs w:val="24"/>
          <w:lang w:val="hr-HR"/>
        </w:rPr>
        <w:t>22. veljače 2016.</w:t>
      </w:r>
    </w:p>
    <w:p w:rsidRDefault="00355BF4" w:rsidP="00355BF4" w:rsidR="00355BF4" w:rsidRPr="00BE6D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5138C8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BE6D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6D19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5138C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138C8" w:rsidP="00AB7A2F" w:rsidR="005138C8" w:rsidRPr="005138C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138C8" w:rsidP="00995CE9" w:rsidR="005138C8" w:rsidRPr="005138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38C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BE6D1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E6D1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BE6D19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BE6D1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="00BE6D19">
      <w:rPr>
        <w:rFonts w:hAnsi="Verdana" w:ascii="Verdana"/>
        <w:color w:val="auto"/>
        <w:sz w:val="22"/>
        <w:szCs w:val="22"/>
      </w:rPr>
      <w:t xml:space="preserve">                </w:t>
    </w:r>
    <w:r>
      <w:rPr>
        <w:rFonts w:hAnsi="Verdana" w:ascii="Verdana"/>
        <w:color w:val="auto"/>
        <w:sz w:val="22"/>
        <w:szCs w:val="22"/>
      </w:rPr>
      <w:t>7 St-</w:t>
    </w:r>
    <w:r w:rsidR="00BE6D19">
      <w:rPr>
        <w:rFonts w:hAnsi="Verdana" w:ascii="Verdana"/>
        <w:color w:val="auto"/>
        <w:sz w:val="22"/>
        <w:szCs w:val="22"/>
      </w:rPr>
      <w:t>1108/14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138C8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BE6D19"/>
    <w:rsid w:val="00C11A6A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243AB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43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43A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3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8C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8C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8C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8C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243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43A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3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8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8C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8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8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St-1108/2014</izvorni_sadrzaj>
    <derivirana_varijabla naziv="DomainObject.Predmet.OznakaBroj_1">St-1108/2014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MA.E.S.TRGOVINA, d.o.o. zastupanog po punomoćniku Sven Šalehar</izvorni_sadrzaj>
    <derivirana_varijabla naziv="DomainObject.Predmet.ProtustrankaFormated_1">  MA.E.S.TRGOVINA, d.o.o. zastupanog po punomoćniku Sven Šalehar</derivirana_varijabla>
  </DomainObject.Predmet.ProtustrankaFormated>
  <DomainObject.Predmet.ProtustrankaFormatedOIB>
    <izvorni_sadrzaj>  MA.E.S.TRGOVINA, d.o.o., OIB 71873393319 zastupanog po punomoćniku Sven Šalehar</izvorni_sadrzaj>
    <derivirana_varijabla naziv="DomainObject.Predmet.ProtustrankaFormatedOIB_1">  MA.E.S.TRGOVINA, d.o.o., OIB 71873393319 zastupanog po punomoćniku Sven Šalehar</derivirana_varijabla>
  </DomainObject.Predmet.ProtustrankaFormatedOIB>
  <DomainObject.Predmet.ProtustrankaFormatedWithAdress>
    <izvorni_sadrzaj> MA.E.S.TRGOVINA, d.o.o., Avenija Dubrovnik 15, 10000 Zagreb zastupanog po punomoćniku Sven Šalehar</izvorni_sadrzaj>
    <derivirana_varijabla naziv="DomainObject.Predmet.ProtustrankaFormatedWithAdress_1"> MA.E.S.TRGOVINA, d.o.o., Avenija Dubrovnik 15, 10000 Zagreb zastupanog po punomoćniku Sven Šalehar</derivirana_varijabla>
  </DomainObject.Predmet.ProtustrankaFormatedWithAdress>
  <DomainObject.Predmet.ProtustrankaFormatedWithAdressOIB>
    <izvorni_sadrzaj> MA.E.S.TRGOVINA, d.o.o., OIB 71873393319, Avenija Dubrovnik 15, 10000 Zagreb zastupanog po punomoćniku Sven Šalehar</izvorni_sadrzaj>
    <derivirana_varijabla naziv="DomainObject.Predmet.ProtustrankaFormatedWithAdressOIB_1"> MA.E.S.TRGOVINA, d.o.o., OIB 71873393319, Avenija Dubrovnik 15, 10000 Zagreb zastupanog po punomoćniku Sven Šalehar</derivirana_varijabla>
  </DomainObject.Predmet.ProtustrankaFormatedWithAdressOIB>
  <DomainObject.Predmet.ProtustrankaWithAdress>
    <izvorni_sadrzaj>MA.E.S.TRGOVINA, d.o.o. Avenija Dubrovnik 15, 10000 Zagreb</izvorni_sadrzaj>
    <derivirana_varijabla naziv="DomainObject.Predmet.ProtustrankaWithAdress_1">MA.E.S.TRGOVINA, d.o.o. Avenija Dubrovnik 15, 10000 Zagreb</derivirana_varijabla>
  </DomainObject.Predmet.ProtustrankaWithAdress>
  <DomainObject.Predmet.ProtustrankaWithAdressOIB>
    <izvorni_sadrzaj>MA.E.S.TRGOVINA, d.o.o., OIB 71873393319, Avenija Dubrovnik 15, 10000 Zagreb</izvorni_sadrzaj>
    <derivirana_varijabla naziv="DomainObject.Predmet.ProtustrankaWithAdressOIB_1">MA.E.S.TRGOVINA, d.o.o., OIB 71873393319, Avenija Dubrovnik 15, 10000 Zagreb</derivirana_varijabla>
  </DomainObject.Predmet.ProtustrankaWithAdressOIB>
  <DomainObject.Predmet.ProtustrankaNazivFormated>
    <izvorni_sadrzaj>MA.E.S.TRGOVINA, d.o.o.</izvorni_sadrzaj>
    <derivirana_varijabla naziv="DomainObject.Predmet.ProtustrankaNazivFormated_1">MA.E.S.TRGOVINA, d.o.o.</derivirana_varijabla>
  </DomainObject.Predmet.ProtustrankaNazivFormated>
  <DomainObject.Predmet.ProtustrankaNazivFormatedOIB>
    <izvorni_sadrzaj>MA.E.S.TRGOVINA, d.o.o., OIB 71873393319</izvorni_sadrzaj>
    <derivirana_varijabla naziv="DomainObject.Predmet.ProtustrankaNazivFormatedOIB_1">MA.E.S.TRGOVINA, d.o.o., OIB 71873393319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Gabrijela Veriga zastupanog po punomoćniku Dejan Bogdanović; ostali - vjerovnici</izvorni_sadrzaj>
    <derivirana_varijabla naziv="DomainObject.Predmet.StrankaFormated_1">  Gabrijela Veriga zastupanog po punomoćniku Dejan Bogdanović; ostali - vjerovnici</derivirana_varijabla>
  </DomainObject.Predmet.StrankaFormated>
  <DomainObject.Predmet.StrankaFormatedOIB>
    <izvorni_sadrzaj>  Gabrijela Veriga, OIB 18064163700 zastupanog po punomoćniku Dejan Bogdanović; ostali - vjerovnici</izvorni_sadrzaj>
    <derivirana_varijabla naziv="DomainObject.Predmet.StrankaFormatedOIB_1">  Gabrijela Veriga, OIB 18064163700 zastupanog po punomoćniku Dejan Bogdanović; ostali - vjerovnici</derivirana_varijabla>
  </DomainObject.Predmet.StrankaFormatedOIB>
  <DomainObject.Predmet.StrankaFormatedWithAdress>
    <izvorni_sadrzaj> Gabrijela Veriga, Hribarov Prilaz 6, 10000 Zagreb zastupanog po punomoćniku Dejan Bogdanović; ostali - vjerovnici</izvorni_sadrzaj>
    <derivirana_varijabla naziv="DomainObject.Predmet.StrankaFormatedWithAdress_1"> Gabrijela Veriga, Hribarov Prilaz 6, 10000 Zagreb zastupanog po punomoćniku Dejan Bogdanović; ostali - vjerovnici</derivirana_varijabla>
  </DomainObject.Predmet.StrankaFormatedWithAdress>
  <DomainObject.Predmet.StrankaFormatedWithAdressOIB>
    <izvorni_sadrzaj> Gabrijela Veriga, OIB 18064163700, Hribarov Prilaz 6, 10000 Zagreb zastupanog po punomoćniku Dejan Bogdanović; ostali - vjerovnici</izvorni_sadrzaj>
    <derivirana_varijabla naziv="DomainObject.Predmet.StrankaFormatedWithAdressOIB_1"> Gabrijela Veriga, OIB 18064163700, Hribarov Prilaz 6, 10000 Zagreb zastupanog po punomoćniku Dejan Bogdanović; ostali - vjerovnici</derivirana_varijabla>
  </DomainObject.Predmet.StrankaFormatedWithAdressOIB>
  <DomainObject.Predmet.StrankaWithAdress>
    <izvorni_sadrzaj>Gabrijela Veriga Hribarov Prilaz 6,10000 Zagreb,ostali - vjerovnici </izvorni_sadrzaj>
    <derivirana_varijabla naziv="DomainObject.Predmet.StrankaWithAdress_1">Gabrijela Veriga Hribarov Prilaz 6,10000 Zagreb,ostali - vjerovnici </derivirana_varijabla>
  </DomainObject.Predmet.StrankaWithAdress>
  <DomainObject.Predmet.StrankaWithAdressOIB>
    <izvorni_sadrzaj>Gabrijela Veriga, OIB 18064163700, Hribarov Prilaz 6,10000 Zagreb,ostali - vjerovnici</izvorni_sadrzaj>
    <derivirana_varijabla naziv="DomainObject.Predmet.StrankaWithAdressOIB_1">Gabrijela Veriga, OIB 18064163700, Hribarov Prilaz 6,10000 Zagreb,ostali - vjerovnici</derivirana_varijabla>
  </DomainObject.Predmet.StrankaWithAdressOIB>
  <DomainObject.Predmet.StrankaNazivFormated>
    <izvorni_sadrzaj>Gabrijela Veriga,ostali - vjerovnici</izvorni_sadrzaj>
    <derivirana_varijabla naziv="DomainObject.Predmet.StrankaNazivFormated_1">Gabrijela Veriga,ostali - vjerovnici</derivirana_varijabla>
  </DomainObject.Predmet.StrankaNazivFormated>
  <DomainObject.Predmet.StrankaNazivFormatedOIB>
    <izvorni_sadrzaj>Gabrijela Veriga, OIB 18064163700,ostali - vjerovnici</izvorni_sadrzaj>
    <derivirana_varijabla naziv="DomainObject.Predmet.StrankaNazivFormatedOIB_1">Gabrijela Veriga, OIB 18064163700,ostali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Gabrijela Veriga zastupanog po punomoćniku Dejan Bogdanović</item>
      <item>ostali - vjerovnici</item>
    </izvorni_sadrzaj>
    <derivirana_varijabla naziv="DomainObject.Predmet.StrankaListFormated_1">
      <item>Gabrijela Veriga zastupanog po punomoćniku Dejan Bogdanović</item>
      <item>ostali - vjerovnici</item>
    </derivirana_varijabla>
  </DomainObject.Predmet.StrankaListFormated>
  <DomainObject.Predmet.StrankaListFormatedOIB>
    <izvorni_sadrzaj>
      <item>Gabrijela Veriga, OIB 18064163700 zastupanog po punomoćniku Dejan Bogdanović</item>
      <item>ostali - vjerovnici</item>
    </izvorni_sadrzaj>
    <derivirana_varijabla naziv="DomainObject.Predmet.StrankaListFormatedOIB_1">
      <item>Gabrijela Veriga, OIB 18064163700 zastupanog po punomoćniku Dejan Bogdanović</item>
      <item>ostali - vjerovnici</item>
    </derivirana_varijabla>
  </DomainObject.Predmet.StrankaListFormatedOIB>
  <DomainObject.Predmet.StrankaListFormatedWithAdress>
    <izvorni_sadrzaj>
      <item>Gabrijela Veriga, Hribarov Prilaz 6, 10000 Zagreb zastupanog po punomoćniku Dejan Bogdanović</item>
      <item>ostali - vjerovnici</item>
    </izvorni_sadrzaj>
    <derivirana_varijabla naziv="DomainObject.Predmet.StrankaListFormatedWithAdress_1">
      <item>Gabrijela Veriga, Hribarov Prilaz 6, 10000 Zagreb zastupanog po punomoćniku Dejan Bogdanović</item>
      <item>ostali - vjerovnici</item>
    </derivirana_varijabla>
  </DomainObject.Predmet.StrankaListFormatedWithAdress>
  <DomainObject.Predmet.StrankaListFormatedWithAdressOIB>
    <izvorni_sadrzaj>
      <item>Gabrijela Veriga, OIB 18064163700, Hribarov Prilaz 6, 10000 Zagreb zastupanog po punomoćniku Dejan Bogdanović</item>
      <item>ostali - vjerovnici</item>
    </izvorni_sadrzaj>
    <derivirana_varijabla naziv="DomainObject.Predmet.StrankaListFormatedWithAdressOIB_1">
      <item>Gabrijela Veriga, OIB 18064163700, Hribarov Prilaz 6, 10000 Zagreb zastupanog po punomoćniku Dejan Bogdanović</item>
      <item>ostali - vjerovnici</item>
    </derivirana_varijabla>
  </DomainObject.Predmet.StrankaListFormatedWithAdressOIB>
  <DomainObject.Predmet.StrankaListNazivFormated>
    <izvorni_sadrzaj>
      <item>Gabrijela Veriga</item>
      <item>ostali - vjerovnici</item>
    </izvorni_sadrzaj>
    <derivirana_varijabla naziv="DomainObject.Predmet.StrankaListNazivFormated_1">
      <item>Gabrijela Veriga</item>
      <item>ostali - vjerovnici</item>
    </derivirana_varijabla>
  </DomainObject.Predmet.StrankaListNazivFormated>
  <DomainObject.Predmet.StrankaListNazivFormatedOIB>
    <izvorni_sadrzaj>
      <item>Gabrijela Veriga, OIB 18064163700</item>
      <item>ostali - vjerovnici</item>
    </izvorni_sadrzaj>
    <derivirana_varijabla naziv="DomainObject.Predmet.StrankaListNazivFormatedOIB_1">
      <item>Gabrijela Veriga, OIB 18064163700</item>
      <item>ostali - vjerovnici</item>
    </derivirana_varijabla>
  </DomainObject.Predmet.StrankaListNazivFormatedOIB>
  <DomainObject.Predmet.ProtuStrankaListFormated>
    <izvorni_sadrzaj>
      <item>MA.E.S.TRGOVINA, d.o.o. zastupanog po punomoćniku Sven Šalehar</item>
    </izvorni_sadrzaj>
    <derivirana_varijabla naziv="DomainObject.Predmet.ProtuStrankaListFormated_1">
      <item>MA.E.S.TRGOVINA, d.o.o. zastupanog po punomoćniku Sven Šalehar</item>
    </derivirana_varijabla>
  </DomainObject.Predmet.ProtuStrankaListFormated>
  <DomainObject.Predmet.ProtuStrankaListFormatedOIB>
    <izvorni_sadrzaj>
      <item>MA.E.S.TRGOVINA, d.o.o., OIB 71873393319 zastupanog po punomoćniku Sven Šalehar</item>
    </izvorni_sadrzaj>
    <derivirana_varijabla naziv="DomainObject.Predmet.ProtuStrankaListFormatedOIB_1">
      <item>MA.E.S.TRGOVINA, d.o.o., OIB 71873393319 zastupanog po punomoćniku Sven Šalehar</item>
    </derivirana_varijabla>
  </DomainObject.Predmet.ProtuStrankaListFormatedOIB>
  <DomainObject.Predmet.ProtuStrankaListFormatedWithAdress>
    <izvorni_sadrzaj>
      <item>MA.E.S.TRGOVINA, d.o.o., Avenija Dubrovnik 15, 10000 Zagreb zastupanog po punomoćniku Sven Šalehar</item>
    </izvorni_sadrzaj>
    <derivirana_varijabla naziv="DomainObject.Predmet.ProtuStrankaListFormatedWithAdress_1">
      <item>MA.E.S.TRGOVINA, d.o.o., Avenija Dubrovnik 15, 10000 Zagreb zastupanog po punomoćniku Sven Šalehar</item>
    </derivirana_varijabla>
  </DomainObject.Predmet.ProtuStrankaListFormatedWithAdress>
  <DomainObject.Predmet.ProtuStrankaListFormatedWithAdressOIB>
    <izvorni_sadrzaj>
      <item>MA.E.S.TRGOVINA, d.o.o., OIB 71873393319, Avenija Dubrovnik 15, 10000 Zagreb zastupanog po punomoćniku Sven Šalehar</item>
    </izvorni_sadrzaj>
    <derivirana_varijabla naziv="DomainObject.Predmet.ProtuStrankaListFormatedWithAdressOIB_1">
      <item>MA.E.S.TRGOVINA, d.o.o., OIB 71873393319, Avenija Dubrovnik 15, 10000 Zagreb zastupanog po punomoćniku Sven Šalehar</item>
    </derivirana_varijabla>
  </DomainObject.Predmet.ProtuStrankaListFormatedWithAdressOIB>
  <DomainObject.Predmet.ProtuStrankaListNazivFormated>
    <izvorni_sadrzaj>
      <item>MA.E.S.TRGOVINA, d.o.o.</item>
    </izvorni_sadrzaj>
    <derivirana_varijabla naziv="DomainObject.Predmet.ProtuStrankaListNazivFormated_1">
      <item>MA.E.S.TRGOVINA, d.o.o.</item>
    </derivirana_varijabla>
  </DomainObject.Predmet.ProtuStrankaListNazivFormated>
  <DomainObject.Predmet.ProtuStrankaListNazivFormatedOIB>
    <izvorni_sadrzaj>
      <item>MA.E.S.TRGOVINA, d.o.o., OIB 71873393319</item>
    </izvorni_sadrzaj>
    <derivirana_varijabla naziv="DomainObject.Predmet.ProtuStrankaListNazivFormatedOIB_1">
      <item>MA.E.S.TRGOVINA, d.o.o., OIB 71873393319</item>
    </derivirana_varijabla>
  </DomainObject.Predmet.ProtuStrankaListNazivFormatedOIB>
  <DomainObject.Predmet.OstaliListFormated>
    <izvorni_sadrzaj>
      <item>Dejan Bogdanović punomoćnik sudionika u postupku Gabrijela Veriga</item>
      <item>Sven Šalehar punomoćnik sudionika u postupku MA.E.S.TRGOVINA, d.o.o.</item>
      <item>Domagoj Krpačić</item>
    </izvorni_sadrzaj>
    <derivirana_varijabla naziv="DomainObject.Predmet.OstaliListFormated_1">
      <item>Dejan Bogdanović punomoćnik sudionika u postupku Gabrijela Veriga</item>
      <item>Sven Šalehar punomoćnik sudionika u postupku MA.E.S.TRGOVINA, d.o.o.</item>
      <item>Domagoj Krpačić</item>
    </derivirana_varijabla>
  </DomainObject.Predmet.OstaliListFormated>
  <DomainObject.Predmet.OstaliListFormatedOIB>
    <izvorni_sadrzaj>
      <item>Dejan Bogdanović punomoćnik sudionika u postupku Gabrijela Veriga</item>
      <item>Sven Šalehar, OIB 11078083081 punomoćnik sudionika u postupku MA.E.S.TRGOVINA, d.o.o.</item>
      <item>Domagoj Krpačić, OIB 18593686473</item>
    </izvorni_sadrzaj>
    <derivirana_varijabla naziv="DomainObject.Predmet.OstaliListFormatedOIB_1">
      <item>Dejan Bogdanović punomoćnik sudionika u postupku Gabrijela Veriga</item>
      <item>Sven Šalehar, OIB 11078083081 punomoćnik sudionika u postupku MA.E.S.TRGOVINA, d.o.o.</item>
      <item>Domagoj Krpačić, OIB 18593686473</item>
    </derivirana_varijabla>
  </DomainObject.Predmet.OstaliListFormatedOIB>
  <DomainObject.Predmet.OstaliListFormatedWithAdress>
    <izvorni_sadrzaj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izvorni_sadrzaj>
    <derivirana_varijabla naziv="DomainObject.Predmet.OstaliListFormatedWithAdress_1"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derivirana_varijabla>
  </DomainObject.Predmet.OstaliListFormatedWithAdress>
  <DomainObject.Predmet.OstaliListFormatedWithAdressOIB>
    <izvorni_sadrzaj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izvorni_sadrzaj>
    <derivirana_varijabla naziv="DomainObject.Predmet.OstaliListFormatedWithAdressOIB_1"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derivirana_varijabla>
  </DomainObject.Predmet.OstaliListFormatedWithAdressOIB>
  <DomainObject.Predmet.OstaliListNazivFormated>
    <izvorni_sadrzaj>
      <item>Dejan Bogdanović</item>
      <item>Sven Šalehar</item>
      <item>Domagoj Krpačić</item>
    </izvorni_sadrzaj>
    <derivirana_varijabla naziv="DomainObject.Predmet.OstaliListNazivFormated_1">
      <item>Dejan Bogdanović</item>
      <item>Sven Šalehar</item>
      <item>Domagoj Krpačić</item>
    </derivirana_varijabla>
  </DomainObject.Predmet.OstaliListNazivFormated>
  <DomainObject.Predmet.OstaliListNazivFormatedOIB>
    <izvorni_sadrzaj>
      <item>Dejan Bogdanović</item>
      <item>Sven Šalehar, OIB 11078083081</item>
      <item>Domagoj Krpačić, OIB 18593686473</item>
    </izvorni_sadrzaj>
    <derivirana_varijabla naziv="DomainObject.Predmet.OstaliListNazivFormatedOIB_1">
      <item>Dejan Bogdanović</item>
      <item>Sven Šalehar, OIB 11078083081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Gabrijela Veriga i dr.</izvorni_sadrzaj>
    <derivirana_varijabla naziv="DomainObject.Predmet.StrankaIDrugi_1">Gabrijela Veriga i dr.</derivirana_varijabla>
  </DomainObject.Predmet.StrankaIDrugi>
  <DomainObject.Predmet.ProtustrankaIDrugi>
    <izvorni_sadrzaj>MA.E.S.TRGOVINA, d.o.o.</izvorni_sadrzaj>
    <derivirana_varijabla naziv="DomainObject.Predmet.ProtustrankaIDrugi_1">MA.E.S.TRGOVINA, d.o.o.</derivirana_varijabla>
  </DomainObject.Predmet.ProtustrankaIDrugi>
  <DomainObject.Predmet.StrankaIDrugiAdressOIB>
    <izvorni_sadrzaj>Gabrijela Veriga, OIB 18064163700, Hribarov Prilaz 6, 10000 Zagreb i dr.</izvorni_sadrzaj>
    <derivirana_varijabla naziv="DomainObject.Predmet.StrankaIDrugiAdressOIB_1">Gabrijela Veriga, OIB 18064163700, Hribarov Prilaz 6, 10000 Zagreb i dr.</derivirana_varijabla>
  </DomainObject.Predmet.StrankaIDrugiAdressOIB>
  <DomainObject.Predmet.ProtustrankaIDrugiAdressOIB>
    <izvorni_sadrzaj>MA.E.S.TRGOVINA, d.o.o., OIB 71873393319, Avenija Dubrovnik 15, 10000 Zagreb</izvorni_sadrzaj>
    <derivirana_varijabla naziv="DomainObject.Predmet.ProtustrankaIDrugiAdressOIB_1">MA.E.S.TRGOVINA, d.o.o., OIB 71873393319,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Gabrijela Veriga</item>
      <item>MA.E.S.TRGOVINA, d.o.o.</item>
      <item>ostali - vjerovnici</item>
      <item>Dejan Bogdanović</item>
      <item>Sven Šalehar</item>
      <item>Domagoj Krpačić</item>
    </izvorni_sadrzaj>
    <derivirana_varijabla naziv="DomainObject.Predmet.SudioniciListNaziv_1">
      <item>Gabrijela Veriga</item>
      <item>MA.E.S.TRGOVINA, d.o.o.</item>
      <item>ostali - vjerovnici</item>
      <item>Dejan Bogdanović</item>
      <item>Sven Šalehar</item>
      <item>Domagoj Krpačić</item>
    </derivirana_varijabla>
  </DomainObject.Predmet.SudioniciListNaziv>
  <DomainObject.Predmet.SudioniciListAdressOIB>
    <izvorni_sadrzaj>
      <item>Gabrijela Veriga, OIB 18064163700, Hribarov Prilaz 6,10000 Zagreb</item>
      <item>MA.E.S.TRGOVINA, d.o.o., OIB 71873393319, Avenija Dubrovnik 15,10000 Zagreb</item>
      <item>ostali - vjerovnici</item>
      <item>Dejan Bogdanović, Crnčićeva  16a/1,10000 Zagreb</item>
      <item>Sven Šalehar, OIB 11078083081, Hribarov Prilaz 6,10000 Zagreb</item>
      <item>Domagoj Krpačić, OIB 18593686473, Stupno 66,44000 Stupno</item>
    </izvorni_sadrzaj>
    <derivirana_varijabla naziv="DomainObject.Predmet.SudioniciListAdressOIB_1">
      <item>Gabrijela Veriga, OIB 18064163700, Hribarov Prilaz 6,10000 Zagreb</item>
      <item>MA.E.S.TRGOVINA, d.o.o., OIB 71873393319, Avenija Dubrovnik 15,10000 Zagreb</item>
      <item>ostali - vjerovnici</item>
      <item>Dejan Bogdanović, Crnčićeva  16a/1,10000 Zagreb</item>
      <item>Sven Šalehar, OIB 11078083081, Hribarov Prilaz 6,10000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18064163700</item>
      <item>, OIB 71873393319</item>
      <item>, OIB null</item>
      <item>, OIB null</item>
      <item>, OIB 11078083081</item>
      <item>, OIB 18593686473</item>
    </izvorni_sadrzaj>
    <derivirana_varijabla naziv="DomainObject.Predmet.SudioniciListNazivOIB_1">
      <item>, OIB 18064163700</item>
      <item>, OIB 71873393319</item>
      <item>, OIB null</item>
      <item>, OIB null</item>
      <item>, OIB 11078083081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3907</properties:Characters>
  <properties:Lines>84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2016-02-22T12:29:00Z</dcterms:created>
  <dc:creator>ksvajger</dc:creator>
  <cp:lastModifiedBy>Kristina Švajger</cp:lastModifiedBy>
  <cp:lastPrinted>2016-02-22T12:34:00Z</cp:lastPrinted>
  <dcterms:modified xmlns:xsi="http://www.w3.org/2001/XMLSchema-instance" xsi:type="dcterms:W3CDTF">2016-02-22T12:35:00Z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