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07be" w14:paraId="e6107be" w:rsidRDefault="0001726C" w:rsidP="0001726C" w:rsidR="0001726C">
      <w:pPr>
        <w:jc w:val="right"/>
        <w15:collapsed w:val="false"/>
      </w:pPr>
      <w:r>
        <w:t>6 St-</w:t>
      </w:r>
      <w:r w:rsidR="0080059B">
        <w:t>876</w:t>
      </w:r>
      <w:r w:rsidR="00C35974">
        <w:t>/18-</w:t>
      </w:r>
      <w:r w:rsidR="0080059B">
        <w:t>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03B5F">
        <w:t xml:space="preserve">RH MF Porezna uprava zastupani po ŽDO </w:t>
      </w:r>
      <w:r w:rsidR="0080059B">
        <w:t>Vukovar</w:t>
      </w:r>
      <w:r w:rsidR="00003B5F">
        <w:t xml:space="preserve">, za otvaranje stečajnog postupka nad dužnikom </w:t>
      </w:r>
      <w:r w:rsidR="0080059B">
        <w:rPr>
          <w:b/>
          <w:lang w:eastAsia="en-US"/>
        </w:rPr>
        <w:t>STOP-VUKOVAR d.o.o. za trgovinu i usluge, MBS: 030100189, OIB: 94593252186, Vukovar, J. J. Strossmayera 17</w:t>
      </w:r>
      <w:r>
        <w:t xml:space="preserve">, dana </w:t>
      </w:r>
      <w:r w:rsidR="0080059B">
        <w:t>19</w:t>
      </w:r>
      <w:r w:rsidR="004C4BE1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80059B">
        <w:t xml:space="preserve">Vinku </w:t>
      </w:r>
      <w:proofErr w:type="spellStart"/>
      <w:r w:rsidR="0080059B">
        <w:t>Mijok</w:t>
      </w:r>
      <w:proofErr w:type="spellEnd"/>
      <w:r w:rsidR="0080059B">
        <w:t>, Vukovar, J. J. Strossmayera 18, OIB: 52216973704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80059B">
        <w:rPr>
          <w:b/>
        </w:rPr>
        <w:t>876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80059B">
        <w:t xml:space="preserve">Vinko </w:t>
      </w:r>
      <w:proofErr w:type="spellStart"/>
      <w:r w:rsidR="0080059B">
        <w:t>Mijok</w:t>
      </w:r>
      <w:proofErr w:type="spellEnd"/>
      <w:r w:rsidR="0080059B">
        <w:t>, Vukovar, J. J. Strossmayera 18, OIB: 52216973704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80059B">
        <w:rPr>
          <w:b/>
        </w:rPr>
        <w:t>876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80059B">
        <w:t xml:space="preserve">Vinku </w:t>
      </w:r>
      <w:proofErr w:type="spellStart"/>
      <w:r w:rsidR="0080059B">
        <w:t>Mijok</w:t>
      </w:r>
      <w:proofErr w:type="spellEnd"/>
      <w:r w:rsidR="0080059B">
        <w:t>, Vukovar, J. J. Strossmayera 18, OIB: 52216973704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80059B">
        <w:t xml:space="preserve">Vinko </w:t>
      </w:r>
      <w:proofErr w:type="spellStart"/>
      <w:r w:rsidR="0080059B">
        <w:t>Mijok</w:t>
      </w:r>
      <w:proofErr w:type="spellEnd"/>
      <w:r w:rsidR="0080059B">
        <w:t>, Vukovar, J. J. Strossmayera 18, OIB: 52216973704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80059B" w:rsidP="0080059B" w:rsidR="0080059B">
      <w:pPr>
        <w:jc w:val="right"/>
      </w:pPr>
      <w:r>
        <w:t>6 St-876/18-9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80059B">
        <w:t>Vukovar</w:t>
      </w:r>
      <w:r>
        <w:t xml:space="preserve"> </w:t>
      </w:r>
      <w:r>
        <w:rPr>
          <w:bCs/>
        </w:rPr>
        <w:t xml:space="preserve">je dana </w:t>
      </w:r>
      <w:r w:rsidR="0080059B">
        <w:rPr>
          <w:bCs/>
        </w:rPr>
        <w:t>2. ožujka</w:t>
      </w:r>
      <w:r w:rsidR="004C4BE1">
        <w:rPr>
          <w:bCs/>
        </w:rPr>
        <w:t xml:space="preserve"> 2018.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80059B">
        <w:rPr>
          <w:b/>
          <w:lang w:eastAsia="en-US"/>
        </w:rPr>
        <w:t>STOP-VUKOVAR d.o.o. za trgovinu i usluge, MBS: 030100189, OIB: 94593252186, Vukovar, J. J. Strossmayera 17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80059B">
        <w:rPr>
          <w:b/>
        </w:rPr>
        <w:t>20. veljače</w:t>
      </w:r>
      <w:r w:rsidR="004C4BE1">
        <w:rPr>
          <w:b/>
        </w:rPr>
        <w:t xml:space="preserve"> 2018.</w:t>
      </w:r>
      <w:r>
        <w:t xml:space="preserve"> g.  (čl. 110 st. 1 SZ) a nakon toga i RH MF Porezna uprava zastupana po ŽDO prijedlog za otvaranje stečajnog postupka nad dužnikom dana </w:t>
      </w:r>
      <w:r w:rsidR="0080059B">
        <w:rPr>
          <w:b/>
        </w:rPr>
        <w:t>2. ožujka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C35974">
        <w:t>87</w:t>
      </w:r>
      <w:r w:rsidR="0080059B">
        <w:t>6</w:t>
      </w:r>
      <w:r w:rsidR="00003B5F">
        <w:t>/18-</w:t>
      </w:r>
      <w:r w:rsidR="0080059B">
        <w:t>7</w:t>
      </w:r>
      <w:r w:rsidR="00065E57">
        <w:t xml:space="preserve"> od </w:t>
      </w:r>
      <w:r w:rsidR="00111D68">
        <w:t>1</w:t>
      </w:r>
      <w:r w:rsidR="0080059B">
        <w:t>9</w:t>
      </w:r>
      <w:r w:rsidR="004C4BE1">
        <w:t>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80059B">
        <w:t>Jugoslav Puran iz Bjelovara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80059B">
        <w:rPr>
          <w:b/>
        </w:rPr>
        <w:t>20. veljače</w:t>
      </w:r>
      <w:r w:rsidR="004C4BE1">
        <w:rPr>
          <w:b/>
        </w:rPr>
        <w:t xml:space="preserve">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80059B">
        <w:rPr>
          <w:b/>
        </w:rPr>
        <w:t>2. ožujka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80059B">
        <w:t>11.345,68</w:t>
      </w:r>
      <w:r w:rsidR="00FC6F35">
        <w:t xml:space="preserve"> kn odnosno prema RH MF Poreznoj upravi </w:t>
      </w:r>
      <w:r w:rsidR="0080059B">
        <w:t>7.481,50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C35974">
        <w:t>19</w:t>
      </w:r>
      <w:r w:rsidR="004C4BE1">
        <w:t>. ožujka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11D68" w:rsidP="00FC6F35" w:rsidR="00111D6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80059B" w:rsidP="0080059B" w:rsidR="0080059B">
      <w:pPr>
        <w:jc w:val="right"/>
      </w:pPr>
      <w:r>
        <w:t>6 St-876/18-9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0059B">
        <w:t>19</w:t>
      </w:r>
      <w:r w:rsidR="004C4BE1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111D68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80059B">
        <w:t xml:space="preserve">Vinku </w:t>
      </w:r>
      <w:proofErr w:type="spellStart"/>
      <w:r w:rsidR="0080059B">
        <w:t>Mijok</w:t>
      </w:r>
      <w:proofErr w:type="spellEnd"/>
      <w:r w:rsidR="0080059B">
        <w:t>, Vukovar, J. J. Strossmayera 18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80059B">
        <w:t>12</w:t>
      </w:r>
      <w:r w:rsidR="004C4BE1"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16CD5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B46" w:rsidP="00C06AA6" w:rsidR="00846B46">
      <w:r>
        <w:separator/>
      </w:r>
    </w:p>
  </w:endnote>
  <w:endnote w:id="0" w:type="continuationSeparator">
    <w:p w:rsidRDefault="00846B46" w:rsidP="00C06AA6" w:rsidR="0084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B46" w:rsidP="00C06AA6" w:rsidR="00846B46">
      <w:r>
        <w:separator/>
      </w:r>
    </w:p>
  </w:footnote>
  <w:footnote w:id="0" w:type="continuationSeparator">
    <w:p w:rsidRDefault="00846B46" w:rsidP="00C06AA6" w:rsidR="00846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6CD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46B46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16CD5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C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6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C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6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STOP-VUKOVAR d.o.o. za trgovinu i usluge</izvorni_sadrzaj>
    <derivirana_varijabla naziv="DomainObject.Predmet.ProtustrankaFormated_1">  STOP-VUKOVAR d.o.o. za trgovinu i usluge</derivirana_varijabla>
  </DomainObject.Predmet.ProtustrankaFormated>
  <DomainObject.Predmet.ProtustrankaFormatedOIB>
    <izvorni_sadrzaj>  STOP-VUKOVAR d.o.o. za trgovinu i usluge, OIB 94593252186</izvorni_sadrzaj>
    <derivirana_varijabla naziv="DomainObject.Predmet.ProtustrankaFormatedOIB_1">  STOP-VUKOVAR d.o.o. za trgovinu i usluge, OIB 94593252186</derivirana_varijabla>
  </DomainObject.Predmet.ProtustrankaFormatedOIB>
  <DomainObject.Predmet.ProtustrankaFormatedWithAdress>
    <izvorni_sadrzaj> STOP-VUKOVAR d.o.o. za trgovinu i usluge, J. J. Strossmayera 17, 32000 Vukovar</izvorni_sadrzaj>
    <derivirana_varijabla naziv="DomainObject.Predmet.ProtustrankaFormatedWithAdress_1"> STOP-VUKOVAR d.o.o. za trgovinu i usluge, J. J. Strossmayera 17, 32000 Vukovar</derivirana_varijabla>
  </DomainObject.Predmet.ProtustrankaFormatedWithAdress>
  <DomainObject.Predmet.ProtustrankaFormatedWithAdressOIB>
    <izvorni_sadrzaj> STOP-VUKOVAR d.o.o. za trgovinu i usluge, OIB 94593252186, J. J. Strossmayera 17, 32000 Vukovar</izvorni_sadrzaj>
    <derivirana_varijabla naziv="DomainObject.Predmet.ProtustrankaFormatedWithAdressOIB_1"> STOP-VUKOVAR d.o.o. za trgovinu i usluge, OIB 94593252186, J. J. Strossmayera 17, 32000 Vukovar</derivirana_varijabla>
  </DomainObject.Predmet.ProtustrankaFormatedWithAdressOIB>
  <DomainObject.Predmet.ProtustrankaWithAdress>
    <izvorni_sadrzaj>STOP-VUKOVAR d.o.o. za trgovinu i usluge J. J. Strossmayera 17, 32000 Vukovar</izvorni_sadrzaj>
    <derivirana_varijabla naziv="DomainObject.Predmet.ProtustrankaWithAdress_1">STOP-VUKOVAR d.o.o. za trgovinu i usluge J. J. Strossmayera 17, 32000 Vukovar</derivirana_varijabla>
  </DomainObject.Predmet.ProtustrankaWithAdress>
  <DomainObject.Predmet.ProtustrankaWithAdressOIB>
    <izvorni_sadrzaj>STOP-VUKOVAR d.o.o. za trgovinu i usluge, OIB 94593252186, J. J. Strossmayera 17, 32000 Vukovar</izvorni_sadrzaj>
    <derivirana_varijabla naziv="DomainObject.Predmet.ProtustrankaWithAdressOIB_1">STOP-VUKOVAR d.o.o. za trgovinu i usluge, OIB 94593252186, J. J. Strossmayera 17, 32000 Vukovar</derivirana_varijabla>
  </DomainObject.Predmet.ProtustrankaWithAdressOIB>
  <DomainObject.Predmet.ProtustrankaNazivFormated>
    <izvorni_sadrzaj>STOP-VUKOVAR d.o.o. za trgovinu i usluge</izvorni_sadrzaj>
    <derivirana_varijabla naziv="DomainObject.Predmet.ProtustrankaNazivFormated_1">STOP-VUKOVAR d.o.o. za trgovinu i usluge</derivirana_varijabla>
  </DomainObject.Predmet.ProtustrankaNazivFormated>
  <DomainObject.Predmet.ProtustrankaNazivFormatedOIB>
    <izvorni_sadrzaj>STOP-VUKOVAR d.o.o. za trgovinu i usluge, OIB 94593252186</izvorni_sadrzaj>
    <derivirana_varijabla naziv="DomainObject.Predmet.ProtustrankaNazivFormatedOIB_1">STOP-VUKOVAR d.o.o. za trgovinu i usluge, OIB 94593252186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STOP-VUKOVAR d.o.o. za trgovinu i usluge</item>
    </izvorni_sadrzaj>
    <derivirana_varijabla naziv="DomainObject.Predmet.ProtuStrankaListFormated_1">
      <item>STOP-VUKOVAR d.o.o. za trgovinu i usluge</item>
    </derivirana_varijabla>
  </DomainObject.Predmet.ProtuStrankaListFormated>
  <DomainObject.Predmet.ProtuStrankaListFormatedOIB>
    <izvorni_sadrzaj>
      <item>STOP-VUKOVAR d.o.o. za trgovinu i usluge, OIB 94593252186</item>
    </izvorni_sadrzaj>
    <derivirana_varijabla naziv="DomainObject.Predmet.ProtuStrankaListFormatedOIB_1">
      <item>STOP-VUKOVAR d.o.o. za trgovinu i usluge, OIB 94593252186</item>
    </derivirana_varijabla>
  </DomainObject.Predmet.ProtuStrankaListFormatedOIB>
  <DomainObject.Predmet.ProtuStrankaListFormatedWithAdress>
    <izvorni_sadrzaj>
      <item>STOP-VUKOVAR d.o.o. za trgovinu i usluge, J. J. Strossmayera 17, 32000 Vukovar</item>
    </izvorni_sadrzaj>
    <derivirana_varijabla naziv="DomainObject.Predmet.ProtuStrankaListFormatedWithAdress_1">
      <item>STOP-VUKOVAR d.o.o. za trgovinu i usluge, J. J. Strossmayera 17, 32000 Vukovar</item>
    </derivirana_varijabla>
  </DomainObject.Predmet.ProtuStrankaListFormatedWithAdress>
  <DomainObject.Predmet.ProtuStrankaListFormatedWithAdressOIB>
    <izvorni_sadrzaj>
      <item>STOP-VUKOVAR d.o.o. za trgovinu i usluge, OIB 94593252186, J. J. Strossmayera 17, 32000 Vukovar</item>
    </izvorni_sadrzaj>
    <derivirana_varijabla naziv="DomainObject.Predmet.ProtuStrankaListFormatedWithAdressOIB_1">
      <item>STOP-VUKOVAR d.o.o. za trgovinu i usluge, OIB 94593252186, J. J. Strossmayera 17, 32000 Vukovar</item>
    </derivirana_varijabla>
  </DomainObject.Predmet.ProtuStrankaListFormatedWithAdressOIB>
  <DomainObject.Predmet.ProtuStrankaListNazivFormated>
    <izvorni_sadrzaj>
      <item>STOP-VUKOVAR d.o.o. za trgovinu i usluge</item>
    </izvorni_sadrzaj>
    <derivirana_varijabla naziv="DomainObject.Predmet.ProtuStrankaListNazivFormated_1">
      <item>STOP-VUKOVAR d.o.o. za trgovinu i usluge</item>
    </derivirana_varijabla>
  </DomainObject.Predmet.ProtuStrankaListNazivFormated>
  <DomainObject.Predmet.ProtuStrankaListNazivFormatedOIB>
    <izvorni_sadrzaj>
      <item>STOP-VUKOVAR d.o.o. za trgovinu i usluge, OIB 94593252186</item>
    </izvorni_sadrzaj>
    <derivirana_varijabla naziv="DomainObject.Predmet.ProtuStrankaListNazivFormatedOIB_1">
      <item>STOP-VUKOVAR d.o.o. za trgovinu i usluge, OIB 94593252186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STOP-VUKOVAR d.o.o. za trgovinu i usluge</izvorni_sadrzaj>
    <derivirana_varijabla naziv="DomainObject.Predmet.ProtustrankaIDrugi_1">STOP-VUKOVAR d.o.o.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STOP-VUKOVAR d.o.o. za trgovinu i usluge, OIB 94593252186, J. J. Strossmayera 17, 32000 Vukovar</izvorni_sadrzaj>
    <derivirana_varijabla naziv="DomainObject.Predmet.ProtustrankaIDrugiAdressOIB_1">STOP-VUKOVAR d.o.o. za trgovinu i usluge, OIB 94593252186, J. J. Strossmayera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STOP-VUKOVAR d.o.o. za trgovinu i usluge</item>
      <item>RH MF Porezna uprava Područni ured Vukovar</item>
    </izvorni_sadrzaj>
    <derivirana_varijabla naziv="DomainObject.Predmet.SudioniciListNaziv_1">
      <item>STOP-VUKOVAR d.o.o. za trgovinu i usluge</item>
      <item>RH MF Porezna uprava Područni ured Vukovar</item>
    </derivirana_varijabla>
  </DomainObject.Predmet.SudioniciListNaziv>
  <DomainObject.Predmet.SudioniciListAdressOIB>
    <izvorni_sadrzaj>
      <item>STOP-VUKOVAR d.o.o. za trgovinu i usluge, OIB 94593252186, J. J. Strossmayera 17,32000 Vukovar</item>
      <item>RH MF Porezna uprava Područni ured Vukovar, OIB 18683136487</item>
    </izvorni_sadrzaj>
    <derivirana_varijabla naziv="DomainObject.Predmet.SudioniciListAdressOIB_1">
      <item>STOP-VUKOVAR d.o.o. za trgovinu i usluge, OIB 94593252186, J. J. Strossmayera 17,32000 Vukovar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94593252186</item>
      <item>, OIB 18683136487</item>
    </izvorni_sadrzaj>
    <derivirana_varijabla naziv="DomainObject.Predmet.SudioniciListNazivOIB_1">
      <item>, OIB 94593252186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40057-0D45-4969-A9E0-55138F18B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4895</properties:Characters>
  <properties:Lines>159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2018-06-19T05:59:00Z</cp:lastPrinted>
  <dcterms:modified xmlns:xsi="http://www.w3.org/2001/XMLSchema-instance" xsi:type="dcterms:W3CDTF">2018-06-19T06:00:00Z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