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b92379b" w14:paraId="b92379b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19</w:t>
      </w:r>
      <w:r w:rsidR="005A2538" w:rsidRPr="00361DEF">
        <w:t xml:space="preserve"> St-</w:t>
      </w:r>
      <w:r w:rsidR="003F045E">
        <w:t>1008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907183">
        <w:t>vački sud u Osijeku,  po sudskoj</w:t>
      </w:r>
      <w:r w:rsidRPr="00D7388E">
        <w:t xml:space="preserve"> savjetni</w:t>
      </w:r>
      <w:r w:rsidR="00907183">
        <w:t>ci</w:t>
      </w:r>
      <w:r w:rsidRPr="00D7388E">
        <w:t xml:space="preserve"> Marini Ljubičić Knežević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proofErr w:type="spellStart"/>
      <w:r w:rsidR="00416A14">
        <w:t>Happy</w:t>
      </w:r>
      <w:proofErr w:type="spellEnd"/>
      <w:r w:rsidR="00416A14">
        <w:t xml:space="preserve"> bar</w:t>
      </w:r>
      <w:r w:rsidR="0001088C">
        <w:t xml:space="preserve"> društvo s ograničenom odgovornošću</w:t>
      </w:r>
      <w:r w:rsidR="00B05FE1">
        <w:t xml:space="preserve"> </w:t>
      </w:r>
      <w:r w:rsidR="00DB42B3">
        <w:t>za ugostiteljstvo i usluge</w:t>
      </w:r>
      <w:r w:rsidR="00361DEF">
        <w:t>,</w:t>
      </w:r>
      <w:r w:rsidR="002B40D7">
        <w:t xml:space="preserve"> </w:t>
      </w:r>
      <w:r>
        <w:t xml:space="preserve">MBS: </w:t>
      </w:r>
      <w:r w:rsidR="00DB42B3">
        <w:t>030</w:t>
      </w:r>
      <w:r w:rsidR="00416A14">
        <w:t>156400</w:t>
      </w:r>
      <w:r>
        <w:t xml:space="preserve">, OIB: </w:t>
      </w:r>
      <w:r w:rsidR="00416A14">
        <w:t>20210262117</w:t>
      </w:r>
      <w:r w:rsidR="00B05FE1">
        <w:t>,</w:t>
      </w:r>
      <w:r>
        <w:t xml:space="preserve"> </w:t>
      </w:r>
      <w:r w:rsidR="00416A14">
        <w:t>Osijek</w:t>
      </w:r>
      <w:r w:rsidR="00DB42B3">
        <w:t xml:space="preserve">, </w:t>
      </w:r>
      <w:r w:rsidR="00416A14">
        <w:t>Franje Krežme 16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DB42B3">
        <w:t>1</w:t>
      </w:r>
      <w:r w:rsidR="00416A14">
        <w:t>9</w:t>
      </w:r>
      <w:r w:rsidR="0001088C">
        <w:t>. srpnja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proofErr w:type="spellStart"/>
      <w:r w:rsidR="00416A14">
        <w:t>Happy</w:t>
      </w:r>
      <w:proofErr w:type="spellEnd"/>
      <w:r w:rsidR="00416A14">
        <w:t xml:space="preserve"> bar društvo s ograničenom odgovornošću za ugostiteljstvo i usluge, MBS: 030156400, OIB: 20210262117, Osijek, Franje Krežme 16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DD6AA6">
        <w:t>332.180,06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1C29A0">
        <w:t>,</w:t>
      </w:r>
      <w:r w:rsidR="00416A14">
        <w:t xml:space="preserve"> Mario </w:t>
      </w:r>
      <w:proofErr w:type="spellStart"/>
      <w:r w:rsidR="00416A14">
        <w:t>Žaper</w:t>
      </w:r>
      <w:proofErr w:type="spellEnd"/>
      <w:r w:rsidR="00416A14">
        <w:t>,</w:t>
      </w:r>
      <w:r w:rsidR="001C29A0">
        <w:t xml:space="preserve"> </w:t>
      </w:r>
      <w:r w:rsidR="00FD4C38">
        <w:t xml:space="preserve">OIB: </w:t>
      </w:r>
      <w:r w:rsidR="00416A14">
        <w:t>10578987008</w:t>
      </w:r>
      <w:r w:rsidR="00C360A1">
        <w:t>,</w:t>
      </w:r>
      <w:r w:rsidR="009C6610">
        <w:t xml:space="preserve"> </w:t>
      </w:r>
      <w:r w:rsidR="00416A14">
        <w:t>Osijek, Dubrovačka 17/A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416A14">
        <w:t>1008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AE629F">
        <w:t>1</w:t>
      </w:r>
      <w:r w:rsidR="00416A14">
        <w:t>9</w:t>
      </w:r>
      <w:r w:rsidR="00361DEF">
        <w:t xml:space="preserve">. </w:t>
      </w:r>
      <w:r w:rsidR="0001088C">
        <w:t>srpn</w:t>
      </w:r>
      <w:r w:rsidR="00361DEF">
        <w:t>ja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416A14">
        <w:t>3</w:t>
      </w:r>
      <w:r w:rsidR="00361DEF">
        <w:t>/</w:t>
      </w:r>
      <w:r w:rsidR="00416A14">
        <w:t>9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826" w:rsidP="00D95CE2" w:rsidR="00DB2826">
      <w:r>
        <w:separator/>
      </w:r>
    </w:p>
  </w:endnote>
  <w:endnote w:id="0" w:type="continuationSeparator">
    <w:p w:rsidRDefault="00DB2826" w:rsidP="00D95CE2" w:rsidR="00DB2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826" w:rsidP="00D95CE2" w:rsidR="00DB2826">
      <w:r>
        <w:separator/>
      </w:r>
    </w:p>
  </w:footnote>
  <w:footnote w:id="0" w:type="continuationSeparator">
    <w:p w:rsidRDefault="00DB2826" w:rsidP="00D95CE2" w:rsidR="00DB2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698F"/>
    <w:rsid w:val="003858E9"/>
    <w:rsid w:val="003865F5"/>
    <w:rsid w:val="00387E05"/>
    <w:rsid w:val="003908EC"/>
    <w:rsid w:val="003A77B8"/>
    <w:rsid w:val="003D7115"/>
    <w:rsid w:val="003E4468"/>
    <w:rsid w:val="003F045E"/>
    <w:rsid w:val="003F4A82"/>
    <w:rsid w:val="00400D51"/>
    <w:rsid w:val="004049C3"/>
    <w:rsid w:val="00416A14"/>
    <w:rsid w:val="00461804"/>
    <w:rsid w:val="00463C3F"/>
    <w:rsid w:val="00473891"/>
    <w:rsid w:val="00495E49"/>
    <w:rsid w:val="004A5B00"/>
    <w:rsid w:val="004C18BC"/>
    <w:rsid w:val="00502A74"/>
    <w:rsid w:val="005225A9"/>
    <w:rsid w:val="005260B0"/>
    <w:rsid w:val="00532380"/>
    <w:rsid w:val="0053313D"/>
    <w:rsid w:val="005334A7"/>
    <w:rsid w:val="00542B36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5FB6"/>
    <w:rsid w:val="00667351"/>
    <w:rsid w:val="006737B3"/>
    <w:rsid w:val="00681766"/>
    <w:rsid w:val="00681F77"/>
    <w:rsid w:val="00692719"/>
    <w:rsid w:val="00696430"/>
    <w:rsid w:val="006A00E3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7E443F"/>
    <w:rsid w:val="008169C7"/>
    <w:rsid w:val="00820EAB"/>
    <w:rsid w:val="008241A3"/>
    <w:rsid w:val="008365B6"/>
    <w:rsid w:val="008415A7"/>
    <w:rsid w:val="00850ECF"/>
    <w:rsid w:val="008669FB"/>
    <w:rsid w:val="00883522"/>
    <w:rsid w:val="008912F6"/>
    <w:rsid w:val="008964A5"/>
    <w:rsid w:val="008D1548"/>
    <w:rsid w:val="008D7FA0"/>
    <w:rsid w:val="008F0AB7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4D46"/>
    <w:rsid w:val="009C6610"/>
    <w:rsid w:val="00A01CFE"/>
    <w:rsid w:val="00A04818"/>
    <w:rsid w:val="00A15B34"/>
    <w:rsid w:val="00A324F9"/>
    <w:rsid w:val="00A4743F"/>
    <w:rsid w:val="00A7514A"/>
    <w:rsid w:val="00A87DC1"/>
    <w:rsid w:val="00A91681"/>
    <w:rsid w:val="00A958D2"/>
    <w:rsid w:val="00AB536E"/>
    <w:rsid w:val="00AC76ED"/>
    <w:rsid w:val="00AD67F8"/>
    <w:rsid w:val="00AE0BF7"/>
    <w:rsid w:val="00AE629F"/>
    <w:rsid w:val="00B05FE1"/>
    <w:rsid w:val="00B153E2"/>
    <w:rsid w:val="00B6125C"/>
    <w:rsid w:val="00B81691"/>
    <w:rsid w:val="00B81BF6"/>
    <w:rsid w:val="00BE2F48"/>
    <w:rsid w:val="00C05BEE"/>
    <w:rsid w:val="00C13E72"/>
    <w:rsid w:val="00C15152"/>
    <w:rsid w:val="00C17CEB"/>
    <w:rsid w:val="00C17F80"/>
    <w:rsid w:val="00C24C2D"/>
    <w:rsid w:val="00C3258D"/>
    <w:rsid w:val="00C360A1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391B"/>
    <w:rsid w:val="00D747A3"/>
    <w:rsid w:val="00D87EF8"/>
    <w:rsid w:val="00D9308D"/>
    <w:rsid w:val="00D95CE2"/>
    <w:rsid w:val="00DB2826"/>
    <w:rsid w:val="00DB42B3"/>
    <w:rsid w:val="00DD6AA6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6107B"/>
    <w:rsid w:val="00F7030E"/>
    <w:rsid w:val="00F8027B"/>
    <w:rsid w:val="00FA01DD"/>
    <w:rsid w:val="00FA5DC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A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A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A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A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A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6A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A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A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A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A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St-1008/2018</izvorni_sadrzaj>
    <derivirana_varijabla naziv="DomainObject.Predmet.OznakaBroj_1">St-1008/2018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bar društvo s ograničenom odgovornošću za ugostiteljstvo i usluge</izvorni_sadrzaj>
    <derivirana_varijabla naziv="DomainObject.Predmet.ProtustrankaFormated_1">  Happy bar društvo s ograničenom odgovornošću za ugostiteljstvo i usluge</derivirana_varijabla>
  </DomainObject.Predmet.ProtustrankaFormated>
  <DomainObject.Predmet.ProtustrankaFormatedOIB>
    <izvorni_sadrzaj>  Happy bar društvo s ograničenom odgovornošću za ugostiteljstvo i usluge, OIB 20210262117</izvorni_sadrzaj>
    <derivirana_varijabla naziv="DomainObject.Predmet.ProtustrankaFormatedOIB_1">  Happy bar društvo s ograničenom odgovornošću za ugostiteljstvo i usluge, OIB 20210262117</derivirana_varijabla>
  </DomainObject.Predmet.ProtustrankaFormatedOIB>
  <DomainObject.Predmet.ProtustrankaFormatedWithAdress>
    <izvorni_sadrzaj> Happy bar društvo s ograničenom odgovornošću za ugostiteljstvo i usluge, Franje Krežme 16, 31000 Osijek</izvorni_sadrzaj>
    <derivirana_varijabla naziv="DomainObject.Predmet.ProtustrankaFormatedWithAdress_1"> Happy bar društvo s ograničenom odgovornošću za ugostiteljstvo i usluge, Franje Krežme 16, 31000 Osijek</derivirana_varijabla>
  </DomainObject.Predmet.ProtustrankaFormatedWithAdress>
  <DomainObject.Predmet.ProtustrankaFormatedWithAdressOIB>
    <izvorni_sadrzaj> Happy bar društvo s ograničenom odgovornošću za ugostiteljstvo i usluge, OIB 20210262117, Franje Krežme 16, 31000 Osijek</izvorni_sadrzaj>
    <derivirana_varijabla naziv="DomainObject.Predmet.ProtustrankaFormatedWithAdressOIB_1"> Happy bar društvo s ograničenom odgovornošću za ugostiteljstvo i usluge, OIB 20210262117, Franje Krežme 16, 31000 Osijek</derivirana_varijabla>
  </DomainObject.Predmet.ProtustrankaFormatedWithAdressOIB>
  <DomainObject.Predmet.ProtustrankaWithAdress>
    <izvorni_sadrzaj>Happy bar društvo s ograničenom odgovornošću za ugostiteljstvo i usluge Franje Krežme 16, 31000 Osijek</izvorni_sadrzaj>
    <derivirana_varijabla naziv="DomainObject.Predmet.ProtustrankaWithAdress_1">Happy bar društvo s ograničenom odgovornošću za ugostiteljstvo i usluge Franje Krežme 16, 31000 Osijek</derivirana_varijabla>
  </DomainObject.Predmet.ProtustrankaWithAdress>
  <DomainObject.Predmet.ProtustrankaWithAdressOIB>
    <izvorni_sadrzaj>Happy bar društvo s ograničenom odgovornošću za ugostiteljstvo i usluge, OIB 20210262117, Franje Krežme 16, 31000 Osijek</izvorni_sadrzaj>
    <derivirana_varijabla naziv="DomainObject.Predmet.ProtustrankaWithAdressOIB_1">Happy bar društvo s ograničenom odgovornošću za ugostiteljstvo i usluge, OIB 20210262117, Franje Krežme 16, 31000 Osijek</derivirana_varijabla>
  </DomainObject.Predmet.ProtustrankaWithAdressOIB>
  <DomainObject.Predmet.ProtustrankaNazivFormated>
    <izvorni_sadrzaj>Happy bar društvo s ograničenom odgovornošću za ugostiteljstvo i usluge</izvorni_sadrzaj>
    <derivirana_varijabla naziv="DomainObject.Predmet.ProtustrankaNazivFormated_1">Happy bar društvo s ograničenom odgovornošću za ugostiteljstvo i usluge</derivirana_varijabla>
  </DomainObject.Predmet.ProtustrankaNazivFormated>
  <DomainObject.Predmet.ProtustrankaNazivFormatedOIB>
    <izvorni_sadrzaj>Happy bar društvo s ograničenom odgovornošću za ugostiteljstvo i usluge, OIB 20210262117</izvorni_sadrzaj>
    <derivirana_varijabla naziv="DomainObject.Predmet.ProtustrankaNazivFormatedOIB_1">Happy bar društvo s ograničenom odgovornošću za ugostiteljstvo i usluge, OIB 20210262117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Happy bar društvo s ograničenom odgovornošću za ugostiteljstvo i usluge</item>
    </izvorni_sadrzaj>
    <derivirana_varijabla naziv="DomainObject.Predmet.ProtuStrankaListFormated_1">
      <item>Happy bar društvo s ograničenom odgovornošću za ugostiteljstvo i usluge</item>
    </derivirana_varijabla>
  </DomainObject.Predmet.ProtuStrankaListFormated>
  <DomainObject.Predmet.ProtuStrankaListFormatedOIB>
    <izvorni_sadrzaj>
      <item>Happy bar društvo s ograničenom odgovornošću za ugostiteljstvo i usluge, OIB 20210262117</item>
    </izvorni_sadrzaj>
    <derivirana_varijabla naziv="DomainObject.Predmet.ProtuStrankaListFormatedOIB_1">
      <item>Happy bar društvo s ograničenom odgovornošću za ugostiteljstvo i usluge, OIB 20210262117</item>
    </derivirana_varijabla>
  </DomainObject.Predmet.ProtuStrankaListFormatedOIB>
  <DomainObject.Predmet.ProtuStrankaListFormatedWithAdress>
    <izvorni_sadrzaj>
      <item>Happy bar društvo s ograničenom odgovornošću za ugostiteljstvo i usluge, Franje Krežme 16, 31000 Osijek</item>
    </izvorni_sadrzaj>
    <derivirana_varijabla naziv="DomainObject.Predmet.ProtuStrankaListFormatedWithAdress_1">
      <item>Happy bar društvo s ograničenom odgovornošću za ugostiteljstvo i usluge, Franje Krežme 16, 31000 Osijek</item>
    </derivirana_varijabla>
  </DomainObject.Predmet.ProtuStrankaListFormatedWithAdress>
  <DomainObject.Predmet.ProtuStrankaListFormatedWithAdressOIB>
    <izvorni_sadrzaj>
      <item>Happy bar društvo s ograničenom odgovornošću za ugostiteljstvo i usluge, OIB 20210262117, Franje Krežme 16, 31000 Osijek</item>
    </izvorni_sadrzaj>
    <derivirana_varijabla naziv="DomainObject.Predmet.ProtuStrankaListFormatedWithAdressOIB_1">
      <item>Happy bar društvo s ograničenom odgovornošću za ugostiteljstvo i usluge, OIB 20210262117, Franje Krežme 16, 31000 Osijek</item>
    </derivirana_varijabla>
  </DomainObject.Predmet.ProtuStrankaListFormatedWithAdressOIB>
  <DomainObject.Predmet.ProtuStrankaListNazivFormated>
    <izvorni_sadrzaj>
      <item>Happy bar društvo s ograničenom odgovornošću za ugostiteljstvo i usluge</item>
    </izvorni_sadrzaj>
    <derivirana_varijabla naziv="DomainObject.Predmet.ProtuStrankaListNazivFormated_1">
      <item>Happy bar društvo s ograničenom odgovornošću za ugostiteljstvo i usluge</item>
    </derivirana_varijabla>
  </DomainObject.Predmet.ProtuStrankaListNazivFormated>
  <DomainObject.Predmet.ProtuStrankaListNazivFormatedOIB>
    <izvorni_sadrzaj>
      <item>Happy bar društvo s ograničenom odgovornošću za ugostiteljstvo i usluge, OIB 20210262117</item>
    </izvorni_sadrzaj>
    <derivirana_varijabla naziv="DomainObject.Predmet.ProtuStrankaListNazivFormatedOIB_1">
      <item>Happy bar društvo s ograničenom odgovornošću za ugostiteljstvo i usluge, OIB 20210262117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Happy bar društvo s ograničenom odgovornošću za ugostiteljstvo i usluge</izvorni_sadrzaj>
    <derivirana_varijabla naziv="DomainObject.Predmet.ProtustrankaIDrugi_1">Happy bar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Happy bar društvo s ograničenom odgovornošću za ugostiteljstvo i usluge, OIB 20210262117, Franje Krežme 16, 31000 Osijek</izvorni_sadrzaj>
    <derivirana_varijabla naziv="DomainObject.Predmet.ProtustrankaIDrugiAdressOIB_1">Happy bar društvo s ograničenom odgovornošću za ugostiteljstvo i usluge, OIB 20210262117, Franje Krežme 16,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Happy bar društvo s ograničenom odgovornošću za ugostiteljstvo i usluge</item>
    </izvorni_sadrzaj>
    <derivirana_varijabla naziv="DomainObject.Predmet.SudioniciListNaziv_1">
      <item>FINA RC OSIJEK</item>
      <item>Happy bar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Happy bar društvo s ograničenom odgovornošću za ugostiteljstvo i usluge, OIB 20210262117, Franje Krežme 16,31000 Osijek</item>
    </izvorni_sadrzaj>
    <derivirana_varijabla naziv="DomainObject.Predmet.SudioniciListAdressOIB_1">
      <item>FINA RC OSIJEK, OIB 85821130368</item>
      <item>Happy bar društvo s ograničenom odgovornošću za ugostiteljstvo i usluge, OIB 20210262117, Franje Krežme 16,31000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20210262117</item>
    </izvorni_sadrzaj>
    <derivirana_varijabla naziv="DomainObject.Predmet.SudioniciListNazivOIB_1">
      <item>, OIB 85821130368</item>
      <item>, OIB 20210262117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01B6D-C3C5-4EDF-B421-C13520520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2235</properties:Characters>
  <properties:Lines>58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2018-07-19T06:01:00Z</dcterms:created>
  <dc:creator>Snježana Andrijanić</dc:creator>
  <cp:lastModifiedBy>Renata Horvat</cp:lastModifiedBy>
  <cp:lastPrinted>2018-07-19T06:05:00Z</cp:lastPrinted>
  <dcterms:modified xmlns:xsi="http://www.w3.org/2001/XMLSchema-instance" xsi:type="dcterms:W3CDTF">2018-07-19T06:06:00Z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(St-1008-18 - oglas happy bar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