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eba6" w14:paraId="7dfeba6" w:rsidRDefault="000F6B85" w:rsidP="000F6B85" w:rsidR="000F6B85" w:rsidRPr="0015631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6B85" w:rsidP="000F6B85" w:rsidR="000F6B85" w:rsidRPr="0015631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156316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0F6B85" w:rsidP="000F6B85" w:rsidR="000F6B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56316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0F6B85" w:rsidP="000F6B85" w:rsidR="000F6B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F6B85" w:rsidP="000F6B85" w:rsidR="000F6B85" w:rsidRPr="00156316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0F6B85" w:rsidP="000F6B85" w:rsidR="000F6B8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F6B85" w:rsidP="000F6B85" w:rsidR="000F6B85" w:rsidRPr="005D578C">
      <w:pPr>
        <w:jc w:val="center"/>
        <w:rPr>
          <w:rFonts w:cs="Times New Roman" w:eastAsia="Times New Roman"/>
          <w:szCs w:val="24"/>
        </w:rPr>
      </w:pPr>
    </w:p>
    <w:p w:rsidRDefault="000F6B85" w:rsidP="000F6B85" w:rsidR="000F6B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F6B85" w:rsidP="000F6B85" w:rsidR="000F6B85" w:rsidRPr="005D578C">
      <w:pPr>
        <w:rPr>
          <w:rFonts w:cs="Times New Roman" w:eastAsia="Times New Roman"/>
          <w:szCs w:val="24"/>
        </w:rPr>
      </w:pPr>
    </w:p>
    <w:p w:rsidRDefault="000F6B85" w:rsidP="000F6B85" w:rsidR="000F6B85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UDRUGA ZA ZAŠTITU I UZGOJ GMAZOVA "KAMELEON", Rovinj, Cesta za Valaltu Lim 12, OIB 28000852610, reg. br. 18002185, 19. travnja 2016.</w:t>
      </w:r>
    </w:p>
    <w:p w:rsidRDefault="000F6B85" w:rsidP="000F6B85" w:rsidR="000F6B85" w:rsidRPr="005D578C">
      <w:pPr>
        <w:rPr>
          <w:rFonts w:cs="Times New Roman" w:eastAsia="Times New Roman"/>
          <w:szCs w:val="24"/>
        </w:rPr>
      </w:pPr>
    </w:p>
    <w:p w:rsidRDefault="000F6B85" w:rsidP="000F6B85" w:rsidR="000F6B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F6B85" w:rsidP="000F6B85" w:rsidR="000F6B85" w:rsidRPr="005D578C">
      <w:pPr>
        <w:rPr>
          <w:rFonts w:cs="Times New Roman" w:eastAsia="Times New Roman"/>
          <w:szCs w:val="24"/>
        </w:rPr>
      </w:pPr>
    </w:p>
    <w:p w:rsidRDefault="000F6B85" w:rsidP="000F6B85" w:rsidR="000F6B85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ZAŠTITU I UZGOJ GMAZOVA "KAMELEON", Rovinj, Cesta za Valaltu Lim 12, OIB 28000852610, reg. br. 18002185.</w:t>
      </w:r>
    </w:p>
    <w:p w:rsidRDefault="000F6B85" w:rsidP="000F6B85" w:rsidR="000F6B85" w:rsidRPr="005D578C">
      <w:pPr>
        <w:ind w:firstLine="709"/>
        <w:rPr>
          <w:rFonts w:cs="Times New Roman" w:eastAsia="Times New Roman"/>
          <w:szCs w:val="24"/>
        </w:rPr>
      </w:pPr>
    </w:p>
    <w:p w:rsidRDefault="000F6B85" w:rsidP="000F6B85" w:rsidR="000F6B8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D525A3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0F6B85" w:rsidP="000F6B85" w:rsidR="000F6B85">
      <w:pPr>
        <w:ind w:firstLine="708"/>
        <w:rPr>
          <w:rFonts w:cs="Times New Roman" w:eastAsia="Times New Roman"/>
          <w:szCs w:val="20"/>
        </w:rPr>
      </w:pPr>
    </w:p>
    <w:p w:rsidRDefault="000F6B85" w:rsidP="000F6B85" w:rsidR="000F6B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ZAŠTITU I UZGOJ GMAZOVA "KAMELEON", Rovinj, Cesta za Valaltu Lim 12, OIB 28000852610, reg. br. 18002185.</w:t>
      </w:r>
    </w:p>
    <w:p w:rsidRDefault="000F6B85" w:rsidP="000F6B85" w:rsidR="000F6B85">
      <w:pPr>
        <w:ind w:firstLine="709"/>
        <w:rPr>
          <w:rFonts w:cs="Times New Roman" w:eastAsia="Times New Roman"/>
          <w:szCs w:val="24"/>
        </w:rPr>
      </w:pPr>
    </w:p>
    <w:p w:rsidRDefault="000F6B85" w:rsidP="000F6B85" w:rsidR="000F6B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UDRUGA ZA ZAŠTITU I UZGOJ GMAZOVA "KAMELEON", Rovinj, Cesta za Valaltu Lim 12, OIB 28000852610, reg. br. 18002185, iz Registra udruga u Republici Hrvatskoj.</w:t>
      </w:r>
    </w:p>
    <w:p w:rsidRDefault="000F6B85" w:rsidP="000F6B85" w:rsidR="000F6B85">
      <w:pPr>
        <w:rPr>
          <w:rFonts w:cs="Times New Roman" w:eastAsia="Times New Roman"/>
          <w:szCs w:val="24"/>
        </w:rPr>
      </w:pPr>
    </w:p>
    <w:p w:rsidRDefault="000F6B85" w:rsidP="000F6B85" w:rsidR="000F6B85" w:rsidRPr="005D578C">
      <w:pPr>
        <w:rPr>
          <w:rFonts w:cs="Times New Roman" w:eastAsia="Times New Roman"/>
          <w:szCs w:val="24"/>
        </w:rPr>
      </w:pPr>
    </w:p>
    <w:p w:rsidRDefault="000F6B85" w:rsidP="000F6B85" w:rsidR="000F6B8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F6B85" w:rsidP="000F6B85" w:rsidR="000F6B85">
      <w:pPr>
        <w:ind w:firstLine="708"/>
        <w:rPr>
          <w:rFonts w:cs="Times New Roman" w:eastAsia="Times New Roman"/>
          <w:szCs w:val="24"/>
        </w:rPr>
      </w:pPr>
    </w:p>
    <w:p w:rsidRDefault="000F6B85" w:rsidP="000F6B85" w:rsidR="000F6B85" w:rsidRPr="00CE0207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ZA ZAŠTITU I UZGOJ GMAZOVA "KAMELEON",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>, sud je, sukladno čl. 430. Stečajnog zakona, 12. siječnja 2016.</w:t>
      </w:r>
      <w:r>
        <w:rPr>
          <w:rFonts w:cs="Times New Roman" w:eastAsia="Times New Roman"/>
          <w:szCs w:val="24"/>
        </w:rPr>
        <w:t xml:space="preserve"> na mrežnoj stranici e-</w:t>
      </w:r>
      <w:r>
        <w:rPr>
          <w:rFonts w:cs="Times New Roman" w:eastAsia="Times New Roman"/>
          <w:szCs w:val="24"/>
        </w:rPr>
        <w:lastRenderedPageBreak/>
        <w:t>Oglasna ploča sudova objavio oglas posl. br. 11 St-916/2015-3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F6B85" w:rsidP="000F6B85" w:rsidR="000F6B8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F6B85" w:rsidP="000F6B85" w:rsidR="000F6B85" w:rsidRPr="005D578C">
      <w:pPr>
        <w:rPr>
          <w:rFonts w:cs="Times New Roman" w:eastAsia="Times New Roman"/>
          <w:szCs w:val="24"/>
        </w:rPr>
      </w:pPr>
    </w:p>
    <w:p w:rsidRDefault="000F6B85" w:rsidP="000F6B85" w:rsidR="000F6B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F6B85" w:rsidP="000F6B85" w:rsidR="000F6B85" w:rsidRPr="005D578C">
      <w:pPr>
        <w:jc w:val="center"/>
        <w:rPr>
          <w:rFonts w:cs="Times New Roman" w:eastAsia="Times New Roman"/>
          <w:szCs w:val="24"/>
        </w:rPr>
      </w:pPr>
    </w:p>
    <w:p w:rsidRDefault="000F6B85" w:rsidP="000F6B85" w:rsidR="000F6B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56316" w:rsidP="000F6B85" w:rsidR="000F6B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0F6B85" w:rsidP="000F6B85" w:rsidR="000F6B85">
      <w:pPr>
        <w:jc w:val="left"/>
        <w:rPr>
          <w:rFonts w:cs="Times New Roman" w:eastAsia="Times New Roman"/>
          <w:szCs w:val="24"/>
        </w:rPr>
      </w:pPr>
    </w:p>
    <w:p w:rsidRDefault="000F6B85" w:rsidP="000F6B85" w:rsidR="000F6B85" w:rsidRPr="005D578C">
      <w:pPr>
        <w:jc w:val="left"/>
        <w:rPr>
          <w:rFonts w:cs="Times New Roman" w:eastAsia="Times New Roman"/>
          <w:szCs w:val="24"/>
        </w:rPr>
      </w:pPr>
    </w:p>
    <w:p w:rsidRDefault="000F6B85" w:rsidP="000F6B85" w:rsidR="000F6B8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F6B85" w:rsidP="000F6B85" w:rsidR="000F6B85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0F6B85" w:rsidP="000F6B85" w:rsidR="000F6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F6B85" w:rsidP="000F6B85" w:rsidR="000F6B85">
      <w:pPr>
        <w:rPr>
          <w:rFonts w:cs="Times New Roman" w:eastAsia="Times New Roman"/>
          <w:szCs w:val="24"/>
        </w:rPr>
      </w:pPr>
    </w:p>
    <w:p w:rsidRDefault="000F6B85" w:rsidP="000F6B85" w:rsidR="000F6B85" w:rsidRPr="005D578C">
      <w:pPr>
        <w:rPr>
          <w:rFonts w:cs="Times New Roman" w:eastAsia="Times New Roman"/>
          <w:szCs w:val="24"/>
        </w:rPr>
      </w:pPr>
    </w:p>
    <w:p w:rsidRDefault="000F6B85" w:rsidP="000F6B85" w:rsidR="000F6B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F6B85" w:rsidP="000F6B85" w:rsidR="000F6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F6B85" w:rsidP="000F6B85" w:rsidR="000F6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ZA ZAŠTITU I UZGOJ GMAZOVA "KAMELEON", Rovinj, Cesta za Valaltu Lim 12, </w:t>
      </w:r>
    </w:p>
    <w:p w:rsidRDefault="000F6B85" w:rsidP="000F6B85" w:rsidR="000F6B8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 </w:t>
      </w:r>
    </w:p>
    <w:p w:rsidRDefault="000F6B85" w:rsidP="000F6B85" w:rsidR="000F6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F6B85" w:rsidP="000F6B85" w:rsidR="000F6B8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0F6B85" w:rsidP="000F6B85" w:rsidR="000F6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F6B85" w:rsidP="000F6B85" w:rsidR="000F6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0F6B85" w:rsidP="000F6B85" w:rsidR="000F6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0F6B85" w:rsidP="000F6B85" w:rsidR="000F6B85"/>
    <w:p w:rsidRDefault="000F6B85" w:rsidP="000F6B85" w:rsidR="000F6B85"/>
    <w:p w:rsidRDefault="000F6B85" w:rsidP="000F6B85" w:rsidR="000F6B85"/>
    <w:p w:rsidRDefault="000F6B85" w:rsidP="000F6B85" w:rsidR="000F6B85"/>
    <w:p w:rsidRDefault="000F6B85" w:rsidP="000F6B85" w:rsidR="000F6B85"/>
    <w:p w:rsidRDefault="000F6B85" w:rsidP="000F6B85" w:rsidR="000F6B85"/>
    <w:p w:rsidRDefault="000F6B85" w:rsidP="000F6B85" w:rsidR="000F6B85"/>
    <w:p w:rsidRDefault="000F6B85" w:rsidP="000F6B85" w:rsidR="000F6B85"/>
    <w:p w:rsidRDefault="000F6B85" w:rsidP="000F6B85" w:rsidR="000F6B85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3CB" w:rsidP="000F6B85" w:rsidR="00CF43CB">
      <w:r>
        <w:separator/>
      </w:r>
    </w:p>
  </w:endnote>
  <w:endnote w:id="0" w:type="continuationSeparator">
    <w:p w:rsidRDefault="00CF43CB" w:rsidP="000F6B85" w:rsidR="00CF4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3CB" w:rsidP="000F6B85" w:rsidR="00CF43CB">
      <w:r>
        <w:separator/>
      </w:r>
    </w:p>
  </w:footnote>
  <w:footnote w:id="0" w:type="continuationSeparator">
    <w:p w:rsidRDefault="00CF43CB" w:rsidP="000F6B85" w:rsidR="00CF4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3CB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D51B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156316">
      <w:rPr>
        <w:szCs w:val="24"/>
      </w:rPr>
      <w:t>8</w:t>
    </w:r>
    <w:r>
      <w:rPr>
        <w:szCs w:val="24"/>
      </w:rPr>
      <w:t xml:space="preserve"> St-9</w:t>
    </w:r>
    <w:r w:rsidR="000F6B85">
      <w:rPr>
        <w:szCs w:val="24"/>
      </w:rPr>
      <w:t>16</w:t>
    </w:r>
    <w:r>
      <w:rPr>
        <w:szCs w:val="24"/>
      </w:rPr>
      <w:t>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316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8</w:t>
    </w:r>
    <w:r w:rsidR="00CF43CB">
      <w:rPr>
        <w:szCs w:val="24"/>
      </w:rPr>
      <w:t xml:space="preserve"> St-</w:t>
    </w:r>
    <w:r w:rsidR="000F6B85">
      <w:rPr>
        <w:szCs w:val="24"/>
      </w:rPr>
      <w:t>916</w:t>
    </w:r>
    <w:r w:rsidR="00CF43CB">
      <w:rPr>
        <w:szCs w:val="24"/>
      </w:rPr>
      <w:t>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F5E"/>
    <w:rsid w:val="000F6B85"/>
    <w:rsid w:val="00156316"/>
    <w:rsid w:val="004F5027"/>
    <w:rsid w:val="009D51B5"/>
    <w:rsid w:val="00C05F5E"/>
    <w:rsid w:val="00CF43C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B8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6B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F6B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6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6B8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B8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1B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51B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51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51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B8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6B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F6B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6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6B8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B8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1B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51B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51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51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I UZGOJ GMAZOVA"KAMELEON", ROVINJ</izvorni_sadrzaj>
    <derivirana_varijabla naziv="DomainObject.Predmet.ProtustrankaFormated_1">  UDRUGA ZA ZAŠTITU I UZGOJ GMAZOVA"KAMELEON", ROVINJ</derivirana_varijabla>
  </DomainObject.Predmet.ProtustrankaFormated>
  <DomainObject.Predmet.ProtustrankaFormatedOIB>
    <izvorni_sadrzaj>  UDRUGA ZA ZAŠTITU I UZGOJ GMAZOVA"KAMELEON", ROVINJ, OIB 28000852610</izvorni_sadrzaj>
    <derivirana_varijabla naziv="DomainObject.Predmet.ProtustrankaFormatedOIB_1">  UDRUGA ZA ZAŠTITU I UZGOJ GMAZOVA"KAMELEON", ROVINJ, OIB 28000852610</derivirana_varijabla>
  </DomainObject.Predmet.ProtustrankaFormatedOIB>
  <DomainObject.Predmet.ProtustrankaFormatedWithAdress>
    <izvorni_sadrzaj> UDRUGA ZA ZAŠTITU I UZGOJ GMAZOVA"KAMELEON", ROVINJ, Cesta za Valaltu Lim 12, 52210 Rovinj</izvorni_sadrzaj>
    <derivirana_varijabla naziv="DomainObject.Predmet.ProtustrankaFormatedWithAdress_1"> UDRUGA ZA ZAŠTITU I UZGOJ GMAZOVA"KAMELEON", ROVINJ, Cesta za Valaltu Lim 12, 52210 Rovinj</derivirana_varijabla>
  </DomainObject.Predmet.ProtustrankaFormatedWithAdress>
  <DomainObject.Predmet.ProtustrankaFormatedWithAdressOIB>
    <izvorni_sadrzaj> UDRUGA ZA ZAŠTITU I UZGOJ GMAZOVA"KAMELEON", ROVINJ, OIB 28000852610, Cesta za Valaltu Lim 12, 52210 Rovinj</izvorni_sadrzaj>
    <derivirana_varijabla naziv="DomainObject.Predmet.ProtustrankaFormatedWithAdressOIB_1"> UDRUGA ZA ZAŠTITU I UZGOJ GMAZOVA"KAMELEON", ROVINJ, OIB 28000852610, Cesta za Valaltu Lim 12, 52210 Rovinj</derivirana_varijabla>
  </DomainObject.Predmet.ProtustrankaFormatedWithAdressOIB>
  <DomainObject.Predmet.ProtustrankaWithAdress>
    <izvorni_sadrzaj>UDRUGA ZA ZAŠTITU I UZGOJ GMAZOVA"KAMELEON", ROVINJ Cesta za Valaltu Lim 12, 52210 Rovinj</izvorni_sadrzaj>
    <derivirana_varijabla naziv="DomainObject.Predmet.ProtustrankaWithAdress_1">UDRUGA ZA ZAŠTITU I UZGOJ GMAZOVA"KAMELEON", ROVINJ Cesta za Valaltu Lim 12, 52210 Rovinj</derivirana_varijabla>
  </DomainObject.Predmet.ProtustrankaWithAdress>
  <DomainObject.Predmet.ProtustrankaWithAdressOIB>
    <izvorni_sadrzaj>UDRUGA ZA ZAŠTITU I UZGOJ GMAZOVA"KAMELEON", ROVINJ, OIB 28000852610, Cesta za Valaltu Lim 12, 52210 Rovinj</izvorni_sadrzaj>
    <derivirana_varijabla naziv="DomainObject.Predmet.ProtustrankaWithAdressOIB_1">UDRUGA ZA ZAŠTITU I UZGOJ GMAZOVA"KAMELEON", ROVINJ, OIB 28000852610, Cesta za Valaltu Lim 12, 52210 Rovinj</derivirana_varijabla>
  </DomainObject.Predmet.ProtustrankaWithAdressOIB>
  <DomainObject.Predmet.ProtustrankaNazivFormated>
    <izvorni_sadrzaj>UDRUGA ZA ZAŠTITU I UZGOJ GMAZOVA"KAMELEON", ROVINJ</izvorni_sadrzaj>
    <derivirana_varijabla naziv="DomainObject.Predmet.ProtustrankaNazivFormated_1">UDRUGA ZA ZAŠTITU I UZGOJ GMAZOVA"KAMELEON", ROVINJ</derivirana_varijabla>
  </DomainObject.Predmet.ProtustrankaNazivFormated>
  <DomainObject.Predmet.ProtustrankaNazivFormatedOIB>
    <izvorni_sadrzaj>UDRUGA ZA ZAŠTITU I UZGOJ GMAZOVA"KAMELEON", ROVINJ, OIB 28000852610</izvorni_sadrzaj>
    <derivirana_varijabla naziv="DomainObject.Predmet.ProtustrankaNazivFormatedOIB_1">UDRUGA ZA ZAŠTITU I UZGOJ GMAZOVA"KAMELEON", ROVINJ, OIB 28000852610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161863.91</izvorni_sadrzaj>
    <derivirana_varijabla naziv="DomainObject.Predmet.TrenutnaVrijednost_1">161863.91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ZAŠTITU I UZGOJ GMAZOVA"KAMELEON", ROVINJ</item>
    </izvorni_sadrzaj>
    <derivirana_varijabla naziv="DomainObject.Predmet.ProtuStrankaListFormated_1">
      <item>UDRUGA ZA ZAŠTITU I UZGOJ GMAZOVA"KAMELEON", ROVINJ</item>
    </derivirana_varijabla>
  </DomainObject.Predmet.ProtuStrankaListFormated>
  <DomainObject.Predmet.ProtuStrankaListFormatedOIB>
    <izvorni_sadrzaj>
      <item>UDRUGA ZA ZAŠTITU I UZGOJ GMAZOVA"KAMELEON", ROVINJ, OIB 28000852610</item>
    </izvorni_sadrzaj>
    <derivirana_varijabla naziv="DomainObject.Predmet.ProtuStrankaListFormatedOIB_1">
      <item>UDRUGA ZA ZAŠTITU I UZGOJ GMAZOVA"KAMELEON", ROVINJ, OIB 28000852610</item>
    </derivirana_varijabla>
  </DomainObject.Predmet.ProtuStrankaListFormatedOIB>
  <DomainObject.Predmet.ProtuStrankaListFormatedWithAdress>
    <izvorni_sadrzaj>
      <item>UDRUGA ZA ZAŠTITU I UZGOJ GMAZOVA"KAMELEON", ROVINJ, Cesta za Valaltu Lim 12, 52210 Rovinj</item>
    </izvorni_sadrzaj>
    <derivirana_varijabla naziv="DomainObject.Predmet.ProtuStrankaListFormatedWithAdress_1">
      <item>UDRUGA ZA ZAŠTITU I UZGOJ GMAZOVA"KAMELEON", ROVINJ, Cesta za Valaltu Lim 12, 52210 Rovinj</item>
    </derivirana_varijabla>
  </DomainObject.Predmet.ProtuStrankaListFormatedWithAdress>
  <DomainObject.Predmet.ProtuStrankaListFormatedWithAdressOIB>
    <izvorni_sadrzaj>
      <item>UDRUGA ZA ZAŠTITU I UZGOJ GMAZOVA"KAMELEON", ROVINJ, OIB 28000852610, Cesta za Valaltu Lim 12, 52210 Rovinj</item>
    </izvorni_sadrzaj>
    <derivirana_varijabla naziv="DomainObject.Predmet.ProtuStrankaListFormatedWithAdressOIB_1">
      <item>UDRUGA ZA ZAŠTITU I UZGOJ GMAZOVA"KAMELEON", ROVINJ, OIB 28000852610, Cesta za Valaltu Lim 12, 52210 Rovinj</item>
    </derivirana_varijabla>
  </DomainObject.Predmet.ProtuStrankaListFormatedWithAdressOIB>
  <DomainObject.Predmet.ProtuStrankaListNazivFormated>
    <izvorni_sadrzaj>
      <item>UDRUGA ZA ZAŠTITU I UZGOJ GMAZOVA"KAMELEON", ROVINJ</item>
    </izvorni_sadrzaj>
    <derivirana_varijabla naziv="DomainObject.Predmet.ProtuStrankaListNazivFormated_1">
      <item>UDRUGA ZA ZAŠTITU I UZGOJ GMAZOVA"KAMELEON", ROVINJ</item>
    </derivirana_varijabla>
  </DomainObject.Predmet.ProtuStrankaListNazivFormated>
  <DomainObject.Predmet.ProtuStrankaListNazivFormatedOIB>
    <izvorni_sadrzaj>
      <item>UDRUGA ZA ZAŠTITU I UZGOJ GMAZOVA"KAMELEON", ROVINJ, OIB 28000852610</item>
    </izvorni_sadrzaj>
    <derivirana_varijabla naziv="DomainObject.Predmet.ProtuStrankaListNazivFormatedOIB_1">
      <item>UDRUGA ZA ZAŠTITU I UZGOJ GMAZOVA"KAMELEON", ROVINJ, OIB 28000852610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ZAŠTITU I UZGOJ GMAZOVA"KAMELEON", ROVINJ</izvorni_sadrzaj>
    <derivirana_varijabla naziv="DomainObject.Predmet.ProtustrankaIDrugi_1">UDRUGA ZA ZAŠTITU I UZGOJ GMAZOVA"KAMELEON",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UDRUGA ZA ZAŠTITU I UZGOJ GMAZOVA"KAMELEON", ROVINJ, OIB 28000852610, Cesta za Valaltu Lim 12, 52210 Rovinj</izvorni_sadrzaj>
    <derivirana_varijabla naziv="DomainObject.Predmet.ProtustrankaIDrugiAdressOIB_1">UDRUGA ZA ZAŠTITU I UZGOJ GMAZOVA"KAMELEON", ROVINJ, OIB 28000852610, Cesta za Valaltu Lim 12,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ZAŠTITU I UZGOJ GMAZOVA"KAMELEON", ROVINJ</item>
    </izvorni_sadrzaj>
    <derivirana_varijabla naziv="DomainObject.Predmet.SudioniciListNaziv_1">
      <item>FINANCIJSKA AGENCIJA, RC RIJEKA, PODRUŽNICA PULA, PULA</item>
      <item>UDRUGA ZA ZAŠTITU I UZGOJ GMAZOVA"KAMELEON",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UDRUGA ZA ZAŠTITU I UZGOJ GMAZOVA"KAMELEON", ROVINJ, OIB 28000852610, Cesta za Valaltu Lim 12,52210 Rovinj</item>
    </izvorni_sadrzaj>
    <derivirana_varijabla naziv="DomainObject.Predmet.SudioniciListAdressOIB_1">
      <item>FINANCIJSKA AGENCIJA, RC RIJEKA, PODRUŽNICA PULA, PULA, OIB 85821130368, Ulica grada Vukovara 70,Zagreb</item>
      <item>UDRUGA ZA ZAŠTITU I UZGOJ GMAZOVA"KAMELEON", ROVINJ, OIB 28000852610, Cesta za Valaltu Lim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28000852610</item>
    </izvorni_sadrzaj>
    <derivirana_varijabla naziv="DomainObject.Predmet.SudioniciListNazivOIB_1">
      <item>, OIB 85821130368</item>
      <item>, OIB 28000852610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3722</properties:Characters>
  <properties:Lines>96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2016-04-19T06:30:00Z</dcterms:created>
  <dc:creator>Mihaela Kaligari</dc:creator>
  <dc:description/>
  <cp:keywords/>
  <cp:lastModifiedBy>Tamara Žgrablić Širol</cp:lastModifiedBy>
  <cp:lastPrinted>2016-04-19T07:31:00Z</cp:lastPrinted>
  <dcterms:modified xmlns:xsi="http://www.w3.org/2001/XMLSchema-instance" xsi:type="dcterms:W3CDTF">2016-04-19T07:45:00Z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