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a25a" w14:paraId="6a9a25a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>
        <w:rPr>
          <w:b/>
        </w:rPr>
        <w:t>44. St-</w:t>
      </w:r>
      <w:r w:rsidR="00206D4B">
        <w:rPr>
          <w:b/>
        </w:rPr>
        <w:t>316</w:t>
      </w:r>
      <w:r w:rsidR="00F86DF1">
        <w:rPr>
          <w:b/>
        </w:rPr>
        <w:t xml:space="preserve">/17. </w:t>
      </w:r>
      <w:r>
        <w:rPr>
          <w:b/>
        </w:rPr>
        <w:t xml:space="preserve"> </w:t>
      </w:r>
    </w:p>
    <w:p w:rsidRDefault="00E85BA1" w:rsidP="00E85BA1" w:rsidR="00E85BA1"/>
    <w:p w:rsidRDefault="00E85BA1" w:rsidP="00E85BA1" w:rsidR="00E85BA1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 dužnikom</w:t>
      </w:r>
      <w:r w:rsidR="00206D4B">
        <w:t xml:space="preserve">  ZAPADNA  TOČKA  d.o.o.,  za usluge informatičkog društva i trgovinu, iz Zagreba, II </w:t>
      </w:r>
      <w:proofErr w:type="spellStart"/>
      <w:r w:rsidR="00206D4B">
        <w:t>Resnik</w:t>
      </w:r>
      <w:proofErr w:type="spellEnd"/>
      <w:r w:rsidR="00206D4B">
        <w:t xml:space="preserve"> br. 8, OIB 88083140728 </w:t>
      </w:r>
      <w:r w:rsidR="00DF7159">
        <w:t xml:space="preserve">, </w:t>
      </w:r>
      <w:r>
        <w:t>temeljem odredbe članka 430. Stečajnog zakona (“Narodne novine” broj 71/15, dalje: SZ), dana 3.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E85BA1">
      <w:r w:rsidRPr="00E85BA1">
        <w:rPr>
          <w:b/>
        </w:rPr>
        <w:t xml:space="preserve">I </w:t>
      </w:r>
      <w:r>
        <w:tab/>
        <w:t>Za dužnika</w:t>
      </w:r>
      <w:r w:rsidR="00DF7159">
        <w:t xml:space="preserve"> </w:t>
      </w:r>
      <w:r w:rsidR="00206D4B">
        <w:t xml:space="preserve">ZAPADNA  TOČKA  d.o.o.,  za usluge informatičkog društva i trgovinu, iz Zagreba, II </w:t>
      </w:r>
      <w:proofErr w:type="spellStart"/>
      <w:r w:rsidR="00206D4B">
        <w:t>Resnik</w:t>
      </w:r>
      <w:proofErr w:type="spellEnd"/>
      <w:r w:rsidR="00206D4B">
        <w:t xml:space="preserve"> br. 8, OIB 88083140728.</w:t>
      </w:r>
    </w:p>
    <w:p w:rsidRDefault="00E85BA1" w:rsidP="00E85BA1" w:rsidR="00E85BA1">
      <w:pPr>
        <w:pStyle w:val="Odlomakpopisa"/>
        <w:ind w:left="1428"/>
      </w:pPr>
    </w:p>
    <w:p w:rsidRDefault="00E85BA1" w:rsidP="00E85BA1" w:rsidR="00E85BA1">
      <w:r w:rsidRPr="00E85BA1">
        <w:rPr>
          <w:b/>
        </w:rPr>
        <w:t>II</w:t>
      </w:r>
      <w:r>
        <w:tab/>
        <w:t xml:space="preserve">Iznos duga evidentiran na temelju neizvršenih osnova za plaćanje je </w:t>
      </w:r>
      <w:r w:rsidR="00206D4B">
        <w:t>20.336,67</w:t>
      </w:r>
      <w:r w:rsidR="00DF7159">
        <w:t xml:space="preserve"> </w:t>
      </w:r>
      <w:r>
        <w:t xml:space="preserve"> kn.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3.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p w:rsidRDefault="00E85BA1" w:rsidP="00E85BA1" w:rsidR="00E85BA1">
      <w:r>
        <w:t xml:space="preserve">Dna.  </w:t>
      </w:r>
    </w:p>
    <w:p w:rsidRDefault="00E85BA1" w:rsidP="00E85BA1" w:rsidR="00E85BA1">
      <w:r>
        <w:t xml:space="preserve">1. dužniku na </w:t>
      </w:r>
      <w:proofErr w:type="spellStart"/>
      <w:r>
        <w:t>adr</w:t>
      </w:r>
      <w:proofErr w:type="spellEnd"/>
      <w:r>
        <w:t>.</w:t>
      </w:r>
    </w:p>
    <w:p w:rsidRDefault="00E85BA1" w:rsidP="00E85BA1" w:rsidR="00E85BA1">
      <w:r>
        <w:t xml:space="preserve">2. upravi na </w:t>
      </w:r>
      <w:proofErr w:type="spellStart"/>
      <w:r>
        <w:t>adr</w:t>
      </w:r>
      <w:proofErr w:type="spellEnd"/>
      <w:r>
        <w:t xml:space="preserve">. </w:t>
      </w:r>
    </w:p>
    <w:p w:rsidRDefault="00E85BA1" w:rsidP="00E85BA1" w:rsidR="00E85BA1">
      <w:r>
        <w:t>3. e- oglasna ploča 45 dana</w:t>
      </w:r>
    </w:p>
    <w:p w:rsidRDefault="001467AA" w:rsidR="001467AA"/>
    <w:sectPr w:rsidR="001467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1467AA"/>
    <w:rsid w:val="001A1DB3"/>
    <w:rsid w:val="00206D4B"/>
    <w:rsid w:val="00DF7159"/>
    <w:rsid w:val="00E85BA1"/>
    <w:rsid w:val="00ED566B"/>
    <w:rsid w:val="00F31569"/>
    <w:rsid w:val="00F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St-316/2017</izvorni_sadrzaj>
    <derivirana_varijabla naziv="DomainObject.Predmet.OznakaBroj_1">St-316/2017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ZAPADNA TOČKA d.o.o.</izvorni_sadrzaj>
    <derivirana_varijabla naziv="DomainObject.Predmet.ProtustrankaFormated_1">  ZAPADNA TOČKA d.o.o.</derivirana_varijabla>
  </DomainObject.Predmet.ProtustrankaFormated>
  <DomainObject.Predmet.ProtustrankaFormatedOIB>
    <izvorni_sadrzaj>  ZAPADNA TOČKA d.o.o., OIB 88083140728</izvorni_sadrzaj>
    <derivirana_varijabla naziv="DomainObject.Predmet.ProtustrankaFormatedOIB_1">  ZAPADNA TOČKA d.o.o., OIB 88083140728</derivirana_varijabla>
  </DomainObject.Predmet.ProtustrankaFormatedOIB>
  <DomainObject.Predmet.ProtustrankaFormatedWithAdress>
    <izvorni_sadrzaj> ZAPADNA TOČKA d.o.o., II. Resnik 8, 10000 Zagreb</izvorni_sadrzaj>
    <derivirana_varijabla naziv="DomainObject.Predmet.ProtustrankaFormatedWithAdress_1"> ZAPADNA TOČKA d.o.o., II. Resnik 8, 10000 Zagreb</derivirana_varijabla>
  </DomainObject.Predmet.ProtustrankaFormatedWithAdress>
  <DomainObject.Predmet.ProtustrankaFormatedWithAdressOIB>
    <izvorni_sadrzaj> ZAPADNA TOČKA d.o.o., OIB 88083140728, II. Resnik 8, 10000 Zagreb</izvorni_sadrzaj>
    <derivirana_varijabla naziv="DomainObject.Predmet.ProtustrankaFormatedWithAdressOIB_1"> ZAPADNA TOČKA d.o.o., OIB 88083140728, II. Resnik 8, 10000 Zagreb</derivirana_varijabla>
  </DomainObject.Predmet.ProtustrankaFormatedWithAdressOIB>
  <DomainObject.Predmet.ProtustrankaWithAdress>
    <izvorni_sadrzaj>ZAPADNA TOČKA d.o.o. II. Resnik 8, 10000 Zagreb</izvorni_sadrzaj>
    <derivirana_varijabla naziv="DomainObject.Predmet.ProtustrankaWithAdress_1">ZAPADNA TOČKA d.o.o. II. Resnik 8, 10000 Zagreb</derivirana_varijabla>
  </DomainObject.Predmet.ProtustrankaWithAdress>
  <DomainObject.Predmet.ProtustrankaWithAdressOIB>
    <izvorni_sadrzaj>ZAPADNA TOČKA d.o.o., OIB 88083140728, II. Resnik 8, 10000 Zagreb</izvorni_sadrzaj>
    <derivirana_varijabla naziv="DomainObject.Predmet.ProtustrankaWithAdressOIB_1">ZAPADNA TOČKA d.o.o., OIB 88083140728, II. Resnik 8, 10000 Zagreb</derivirana_varijabla>
  </DomainObject.Predmet.ProtustrankaWithAdressOIB>
  <DomainObject.Predmet.ProtustrankaNazivFormated>
    <izvorni_sadrzaj>ZAPADNA TOČKA d.o.o.</izvorni_sadrzaj>
    <derivirana_varijabla naziv="DomainObject.Predmet.ProtustrankaNazivFormated_1">ZAPADNA TOČKA d.o.o.</derivirana_varijabla>
  </DomainObject.Predmet.ProtustrankaNazivFormated>
  <DomainObject.Predmet.ProtustrankaNazivFormatedOIB>
    <izvorni_sadrzaj>ZAPADNA TOČKA d.o.o., OIB 88083140728</izvorni_sadrzaj>
    <derivirana_varijabla naziv="DomainObject.Predmet.ProtustrankaNazivFormatedOIB_1">ZAPADNA TOČKA d.o.o., OIB 88083140728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ZAPADNA TOČKA d.o.o.</item>
    </izvorni_sadrzaj>
    <derivirana_varijabla naziv="DomainObject.Predmet.ProtuStrankaListFormated_1">
      <item>ZAPADNA TOČKA d.o.o.</item>
    </derivirana_varijabla>
  </DomainObject.Predmet.ProtuStrankaListFormated>
  <DomainObject.Predmet.ProtuStrankaListFormatedOIB>
    <izvorni_sadrzaj>
      <item>ZAPADNA TOČKA d.o.o., OIB 88083140728</item>
    </izvorni_sadrzaj>
    <derivirana_varijabla naziv="DomainObject.Predmet.ProtuStrankaListFormatedOIB_1">
      <item>ZAPADNA TOČKA d.o.o., OIB 88083140728</item>
    </derivirana_varijabla>
  </DomainObject.Predmet.ProtuStrankaListFormatedOIB>
  <DomainObject.Predmet.ProtuStrankaListFormatedWithAdress>
    <izvorni_sadrzaj>
      <item>ZAPADNA TOČKA d.o.o., II. Resnik 8, 10000 Zagreb</item>
    </izvorni_sadrzaj>
    <derivirana_varijabla naziv="DomainObject.Predmet.ProtuStrankaListFormatedWithAdress_1">
      <item>ZAPADNA TOČKA d.o.o., II. Resnik 8, 10000 Zagreb</item>
    </derivirana_varijabla>
  </DomainObject.Predmet.ProtuStrankaListFormatedWithAdress>
  <DomainObject.Predmet.ProtuStrankaListFormatedWithAdressOIB>
    <izvorni_sadrzaj>
      <item>ZAPADNA TOČKA d.o.o., OIB 88083140728, II. Resnik 8, 10000 Zagreb</item>
    </izvorni_sadrzaj>
    <derivirana_varijabla naziv="DomainObject.Predmet.ProtuStrankaListFormatedWithAdressOIB_1">
      <item>ZAPADNA TOČKA d.o.o., OIB 88083140728, II. Resnik 8, 10000 Zagreb</item>
    </derivirana_varijabla>
  </DomainObject.Predmet.ProtuStrankaListFormatedWithAdressOIB>
  <DomainObject.Predmet.ProtuStrankaListNazivFormated>
    <izvorni_sadrzaj>
      <item>ZAPADNA TOČKA d.o.o.</item>
    </izvorni_sadrzaj>
    <derivirana_varijabla naziv="DomainObject.Predmet.ProtuStrankaListNazivFormated_1">
      <item>ZAPADNA TOČKA d.o.o.</item>
    </derivirana_varijabla>
  </DomainObject.Predmet.ProtuStrankaListNazivFormated>
  <DomainObject.Predmet.ProtuStrankaListNazivFormatedOIB>
    <izvorni_sadrzaj>
      <item>ZAPADNA TOČKA d.o.o., OIB 88083140728</item>
    </izvorni_sadrzaj>
    <derivirana_varijabla naziv="DomainObject.Predmet.ProtuStrankaListNazivFormatedOIB_1">
      <item>ZAPADNA TOČKA d.o.o., OIB 88083140728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ZAPADNA TOČKA d.o.o.</izvorni_sadrzaj>
    <derivirana_varijabla naziv="DomainObject.Predmet.ProtustrankaIDrugi_1">ZAPADNA TOČKA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ZAPADNA TOČKA d.o.o., OIB 88083140728, II. Resnik 8, 10000 Zagreb</izvorni_sadrzaj>
    <derivirana_varijabla naziv="DomainObject.Predmet.ProtustrankaIDrugiAdressOIB_1">ZAPADNA TOČKA d.o.o., OIB 88083140728, II. Resnik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ZAPADNA TOČKA d.o.o.</item>
    </izvorni_sadrzaj>
    <derivirana_varijabla naziv="DomainObject.Predmet.SudioniciListNaziv_1">
      <item>FINA Regionalni centar Zagreb</item>
      <item>ZAPADNA TOČKA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ZAPADNA TOČKA d.o.o., OIB 88083140728, II. Resnik 8,10000 Zagreb</item>
    </izvorni_sadrzaj>
    <derivirana_varijabla naziv="DomainObject.Predmet.SudioniciListAdressOIB_1">
      <item>FINA Regionalni centar Zagreb, OIB 85821130368, Trg svibanjskih žrtava 1995. br. 1,10000 Zagreb</item>
      <item>ZAPADNA TOČKA d.o.o., OIB 88083140728, II. Resnik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88083140728</item>
    </izvorni_sadrzaj>
    <derivirana_varijabla naziv="DomainObject.Predmet.SudioniciListNazivOIB_1">
      <item>, OIB 85821130368</item>
      <item>, OIB 88083140728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1472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2017-03-03T10:57:00Z</dcterms:created>
  <dc:creator>Nada Nekić Plevko</dc:creator>
  <cp:lastModifiedBy>Nada Nekić Plevko</cp:lastModifiedBy>
  <cp:lastPrinted>2017-03-03T10:51:00Z</cp:lastPrinted>
  <dcterms:modified xmlns:xsi="http://www.w3.org/2001/XMLSchema-instance" xsi:type="dcterms:W3CDTF">2017-03-03T10:58:00Z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