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6c7d" w14:paraId="a9f6c7d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0C50C3">
        <w:rPr>
          <w:b/>
          <w:sz w:val="22"/>
          <w:szCs w:val="22"/>
        </w:rPr>
        <w:t>930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BF2FC5">
        <w:rPr>
          <w:b/>
          <w:sz w:val="22"/>
          <w:szCs w:val="22"/>
        </w:rPr>
        <w:t>2</w:t>
      </w:r>
      <w:r w:rsidR="000C50C3">
        <w:rPr>
          <w:b/>
          <w:sz w:val="22"/>
          <w:szCs w:val="22"/>
        </w:rPr>
        <w:t>6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C83E43" w:rsidRPr="00C83E43">
        <w:rPr>
          <w:bCs/>
          <w:sz w:val="22"/>
          <w:szCs w:val="22"/>
          <w:lang w:val="en-AU"/>
        </w:rPr>
        <w:t>PRO MERCATO d.o.o. za poslovanje nekretninama</w:t>
      </w:r>
      <w:r w:rsidR="00C83E43">
        <w:rPr>
          <w:bCs/>
          <w:sz w:val="22"/>
          <w:szCs w:val="22"/>
          <w:lang w:val="en-AU"/>
        </w:rPr>
        <w:t xml:space="preserve"> </w:t>
      </w:r>
      <w:r w:rsidR="00C83E43" w:rsidRPr="00353048">
        <w:rPr>
          <w:bCs/>
          <w:sz w:val="22"/>
          <w:szCs w:val="22"/>
          <w:lang w:val="en-AU"/>
        </w:rPr>
        <w:t>"u stečaju"</w:t>
      </w:r>
      <w:r w:rsidR="00C83E43" w:rsidRPr="00C83E43">
        <w:rPr>
          <w:bCs/>
          <w:sz w:val="22"/>
          <w:szCs w:val="22"/>
          <w:lang w:val="en-AU"/>
        </w:rPr>
        <w:t>, Split, Put brodarice 8, MBS: 060274861, OIB: 46072849142</w:t>
      </w:r>
      <w:r w:rsidR="00353048" w:rsidRPr="00353048">
        <w:rPr>
          <w:bCs/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230BE9">
        <w:rPr>
          <w:sz w:val="22"/>
          <w:szCs w:val="22"/>
        </w:rPr>
        <w:t>24</w:t>
      </w:r>
      <w:r w:rsidR="00A46B24">
        <w:rPr>
          <w:sz w:val="22"/>
          <w:szCs w:val="22"/>
        </w:rPr>
        <w:t xml:space="preserve">. </w:t>
      </w:r>
      <w:r w:rsidR="000A7F64">
        <w:rPr>
          <w:sz w:val="22"/>
          <w:szCs w:val="22"/>
        </w:rPr>
        <w:t>studenog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0A7F64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230BE9" w:rsidRPr="00230BE9">
        <w:rPr>
          <w:bCs/>
          <w:sz w:val="22"/>
          <w:szCs w:val="22"/>
        </w:rPr>
        <w:t>Srđana Morpurgo, Split, Trg Mihovila Pavlinovića 2,</w:t>
      </w:r>
      <w:r w:rsidR="00230BE9" w:rsidRPr="00230BE9">
        <w:rPr>
          <w:bCs/>
          <w:i/>
          <w:sz w:val="22"/>
          <w:szCs w:val="22"/>
        </w:rPr>
        <w:t xml:space="preserve"> </w:t>
      </w:r>
      <w:r w:rsidR="00230BE9" w:rsidRPr="00230BE9">
        <w:rPr>
          <w:bCs/>
          <w:sz w:val="22"/>
          <w:szCs w:val="22"/>
        </w:rPr>
        <w:t>OIB: 53284085908</w:t>
      </w:r>
      <w:r w:rsidR="004B1553">
        <w:rPr>
          <w:bCs/>
          <w:sz w:val="22"/>
          <w:szCs w:val="22"/>
        </w:rPr>
        <w:t>,</w:t>
      </w:r>
      <w:r w:rsidR="000A7F6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C83E43" w:rsidRPr="00C83E43">
        <w:rPr>
          <w:bCs/>
          <w:sz w:val="22"/>
          <w:szCs w:val="22"/>
          <w:lang w:val="en-AU"/>
        </w:rPr>
        <w:t>PRO MERCATO d.o.o. za poslovanje nekretninama "u stečaju", Split, Put brodarice 8, MBS: 060274861, OIB: 46072849142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C83E43" w:rsidRPr="00C83E43">
        <w:rPr>
          <w:bCs/>
          <w:sz w:val="22"/>
          <w:szCs w:val="22"/>
          <w:lang w:val="en-AU"/>
        </w:rPr>
        <w:t>PRO MERCATO d.o.o. za poslovanje nekretninama "u stečaju", Split, Put brodarice 8, MBS: 060274861, OIB: 46072849142</w:t>
      </w:r>
      <w:r w:rsidR="004B1553">
        <w:rPr>
          <w:bCs/>
          <w:sz w:val="22"/>
          <w:szCs w:val="22"/>
        </w:rPr>
        <w:t>,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CC5C7B">
        <w:rPr>
          <w:bCs/>
          <w:sz w:val="22"/>
          <w:szCs w:val="22"/>
        </w:rPr>
        <w:t>JOSIP HRGA, Split, Bihaćka 15/III,</w:t>
      </w:r>
      <w:r w:rsidR="00494B61">
        <w:rPr>
          <w:bCs/>
          <w:sz w:val="22"/>
          <w:szCs w:val="22"/>
        </w:rPr>
        <w:t xml:space="preserve"> </w:t>
      </w:r>
      <w:r w:rsidR="00476EE0">
        <w:rPr>
          <w:bCs/>
          <w:sz w:val="22"/>
          <w:szCs w:val="22"/>
        </w:rPr>
        <w:t>OI</w:t>
      </w:r>
      <w:r w:rsidR="00EB3F90" w:rsidRPr="00EB3F90">
        <w:rPr>
          <w:bCs/>
          <w:sz w:val="22"/>
          <w:szCs w:val="22"/>
        </w:rPr>
        <w:t xml:space="preserve">B: </w:t>
      </w:r>
      <w:r w:rsidR="00CC5C7B">
        <w:rPr>
          <w:bCs/>
          <w:sz w:val="22"/>
          <w:szCs w:val="22"/>
        </w:rPr>
        <w:t>1566249</w:t>
      </w:r>
      <w:r w:rsidR="001633AF">
        <w:rPr>
          <w:bCs/>
          <w:sz w:val="22"/>
          <w:szCs w:val="22"/>
        </w:rPr>
        <w:t>4844</w:t>
      </w:r>
      <w:r w:rsidR="00476EE0">
        <w:rPr>
          <w:bCs/>
          <w:sz w:val="22"/>
          <w:szCs w:val="22"/>
        </w:rPr>
        <w:t>.</w:t>
      </w: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1633AF">
        <w:rPr>
          <w:sz w:val="22"/>
          <w:szCs w:val="22"/>
        </w:rPr>
        <w:t>930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281015">
        <w:rPr>
          <w:sz w:val="22"/>
          <w:szCs w:val="22"/>
        </w:rPr>
        <w:t>2</w:t>
      </w:r>
      <w:r w:rsidR="007616C6">
        <w:rPr>
          <w:sz w:val="22"/>
          <w:szCs w:val="22"/>
        </w:rPr>
        <w:t>0</w:t>
      </w:r>
      <w:r w:rsidR="0063188F">
        <w:rPr>
          <w:sz w:val="22"/>
          <w:szCs w:val="22"/>
        </w:rPr>
        <w:t xml:space="preserve"> od </w:t>
      </w:r>
      <w:r w:rsidR="007616C6">
        <w:rPr>
          <w:sz w:val="22"/>
          <w:szCs w:val="22"/>
        </w:rPr>
        <w:t>18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studenog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7C5EB8">
        <w:rPr>
          <w:bCs/>
          <w:sz w:val="22"/>
          <w:szCs w:val="22"/>
          <w:lang w:val="en-AU"/>
        </w:rPr>
        <w:t>PRO MERCATO d.o.o.</w:t>
      </w:r>
      <w:r w:rsidR="00C83E43" w:rsidRPr="00C83E43">
        <w:rPr>
          <w:bCs/>
          <w:sz w:val="22"/>
          <w:szCs w:val="22"/>
          <w:lang w:val="en-AU"/>
        </w:rPr>
        <w:t xml:space="preserve">, Split,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</w:t>
      </w:r>
      <w:r w:rsidR="00EA7F42">
        <w:rPr>
          <w:sz w:val="22"/>
          <w:szCs w:val="22"/>
        </w:rPr>
        <w:t>a</w:t>
      </w:r>
      <w:r w:rsidR="00A42AE0">
        <w:rPr>
          <w:sz w:val="22"/>
          <w:szCs w:val="22"/>
        </w:rPr>
        <w:t xml:space="preserve"> je </w:t>
      </w:r>
      <w:r w:rsidR="00EA7F42">
        <w:rPr>
          <w:sz w:val="22"/>
          <w:szCs w:val="22"/>
        </w:rPr>
        <w:t>Srđana Morpurgo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66441A" w:rsidR="00940A87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EA7F42">
        <w:rPr>
          <w:sz w:val="22"/>
          <w:szCs w:val="22"/>
        </w:rPr>
        <w:t>Srđana</w:t>
      </w:r>
      <w:r w:rsidR="00A26268">
        <w:rPr>
          <w:sz w:val="22"/>
          <w:szCs w:val="22"/>
        </w:rPr>
        <w:t xml:space="preserve"> </w:t>
      </w:r>
      <w:r w:rsidR="00EA7F42">
        <w:rPr>
          <w:sz w:val="22"/>
          <w:szCs w:val="22"/>
        </w:rPr>
        <w:t>Morpurgo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281015" w:rsidRPr="002870C0">
        <w:rPr>
          <w:sz w:val="22"/>
          <w:szCs w:val="22"/>
        </w:rPr>
        <w:t xml:space="preserve">preko pošte preporučeno </w:t>
      </w:r>
      <w:r w:rsidR="006E6409">
        <w:rPr>
          <w:sz w:val="22"/>
          <w:szCs w:val="22"/>
        </w:rPr>
        <w:t>2</w:t>
      </w:r>
      <w:r w:rsidR="00EA7F42">
        <w:rPr>
          <w:sz w:val="22"/>
          <w:szCs w:val="22"/>
        </w:rPr>
        <w:t>2</w:t>
      </w:r>
      <w:r w:rsidR="00281015" w:rsidRPr="002870C0">
        <w:rPr>
          <w:sz w:val="22"/>
          <w:szCs w:val="22"/>
        </w:rPr>
        <w:t>. studenog</w:t>
      </w:r>
      <w:r w:rsidR="001F0C28" w:rsidRPr="002870C0">
        <w:rPr>
          <w:sz w:val="22"/>
          <w:szCs w:val="22"/>
        </w:rPr>
        <w:t xml:space="preserve"> 2</w:t>
      </w:r>
      <w:r w:rsidRPr="002870C0">
        <w:rPr>
          <w:sz w:val="22"/>
          <w:szCs w:val="22"/>
        </w:rPr>
        <w:t>01</w:t>
      </w:r>
      <w:r w:rsidR="00A42AE0" w:rsidRPr="002870C0">
        <w:rPr>
          <w:sz w:val="22"/>
          <w:szCs w:val="22"/>
        </w:rPr>
        <w:t>6</w:t>
      </w:r>
      <w:r w:rsidR="001F0C28" w:rsidRPr="002870C0">
        <w:rPr>
          <w:sz w:val="22"/>
          <w:szCs w:val="22"/>
        </w:rPr>
        <w:t>. godine zatraži</w:t>
      </w:r>
      <w:r w:rsidR="00A26268">
        <w:rPr>
          <w:sz w:val="22"/>
          <w:szCs w:val="22"/>
        </w:rPr>
        <w:t xml:space="preserve">la </w:t>
      </w:r>
      <w:r w:rsidR="001F0C28" w:rsidRPr="002870C0">
        <w:rPr>
          <w:sz w:val="22"/>
          <w:szCs w:val="22"/>
        </w:rPr>
        <w:t>razr</w:t>
      </w:r>
      <w:r w:rsidR="00DA6905" w:rsidRPr="002870C0">
        <w:rPr>
          <w:sz w:val="22"/>
          <w:szCs w:val="22"/>
        </w:rPr>
        <w:t xml:space="preserve">ješenje sa </w:t>
      </w:r>
      <w:r w:rsidR="001F0C28" w:rsidRPr="002870C0">
        <w:rPr>
          <w:sz w:val="22"/>
          <w:szCs w:val="22"/>
        </w:rPr>
        <w:t xml:space="preserve">dužnosti </w:t>
      </w:r>
      <w:r w:rsidR="00DA6905" w:rsidRPr="002870C0">
        <w:rPr>
          <w:sz w:val="22"/>
          <w:szCs w:val="22"/>
        </w:rPr>
        <w:t xml:space="preserve">stečajnog upravitelja </w:t>
      </w:r>
      <w:r w:rsidR="009E43CD" w:rsidRPr="002870C0">
        <w:rPr>
          <w:sz w:val="22"/>
          <w:szCs w:val="22"/>
        </w:rPr>
        <w:t xml:space="preserve">navodeći u bitnome </w:t>
      </w:r>
      <w:r w:rsidR="00A26268">
        <w:rPr>
          <w:sz w:val="22"/>
          <w:szCs w:val="22"/>
        </w:rPr>
        <w:t>zdravstvene razloge, budući je nedavno imala operaciju kuka i sada čega operaciju koljena, zbog čega</w:t>
      </w:r>
      <w:r w:rsidR="00940A87">
        <w:rPr>
          <w:sz w:val="22"/>
          <w:szCs w:val="22"/>
        </w:rPr>
        <w:t xml:space="preserve"> se otežano kreće, pa zbog toga</w:t>
      </w:r>
      <w:r w:rsidR="00A26268">
        <w:rPr>
          <w:sz w:val="22"/>
          <w:szCs w:val="22"/>
        </w:rPr>
        <w:t>, ali i zbog svoje živ</w:t>
      </w:r>
      <w:r w:rsidR="00940A87">
        <w:rPr>
          <w:sz w:val="22"/>
          <w:szCs w:val="22"/>
        </w:rPr>
        <w:t>otne dobi, kao i drugih pet ste</w:t>
      </w:r>
      <w:r w:rsidR="00A26268">
        <w:rPr>
          <w:sz w:val="22"/>
          <w:szCs w:val="22"/>
        </w:rPr>
        <w:t>čajnih postupaka koje već vodi,</w:t>
      </w:r>
      <w:r w:rsidR="00940A87">
        <w:rPr>
          <w:sz w:val="22"/>
          <w:szCs w:val="22"/>
        </w:rPr>
        <w:t xml:space="preserve"> </w:t>
      </w:r>
      <w:r w:rsidR="00A26268">
        <w:rPr>
          <w:sz w:val="22"/>
          <w:szCs w:val="22"/>
        </w:rPr>
        <w:t>n</w:t>
      </w:r>
      <w:r w:rsidR="00940A87">
        <w:rPr>
          <w:sz w:val="22"/>
          <w:szCs w:val="22"/>
        </w:rPr>
        <w:t>ove stečajne postupke ne može prihvatiti.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>u osobi</w:t>
      </w:r>
      <w:r w:rsidR="002870C0">
        <w:rPr>
          <w:sz w:val="22"/>
          <w:szCs w:val="22"/>
        </w:rPr>
        <w:t xml:space="preserve"> </w:t>
      </w:r>
      <w:r w:rsidR="006E6409">
        <w:rPr>
          <w:sz w:val="22"/>
          <w:szCs w:val="22"/>
        </w:rPr>
        <w:t>Josipa Hrga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40A87">
        <w:rPr>
          <w:sz w:val="22"/>
          <w:szCs w:val="22"/>
        </w:rPr>
        <w:t>24</w:t>
      </w:r>
      <w:r w:rsidR="00D5367B">
        <w:rPr>
          <w:sz w:val="22"/>
          <w:szCs w:val="22"/>
        </w:rPr>
        <w:t xml:space="preserve">. </w:t>
      </w:r>
      <w:r w:rsidR="00F47C24">
        <w:rPr>
          <w:sz w:val="22"/>
          <w:szCs w:val="22"/>
        </w:rPr>
        <w:t>studenog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940A87">
        <w:rPr>
          <w:sz w:val="22"/>
          <w:szCs w:val="22"/>
        </w:rPr>
        <w:t>24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F47C24">
        <w:rPr>
          <w:sz w:val="22"/>
          <w:szCs w:val="22"/>
        </w:rPr>
        <w:t>1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940A87">
        <w:rPr>
          <w:sz w:val="22"/>
          <w:szCs w:val="22"/>
        </w:rPr>
        <w:t>Srđana Morpurgo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A621C2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44216D">
      <w:rPr>
        <w:b/>
        <w:sz w:val="22"/>
        <w:szCs w:val="22"/>
      </w:rPr>
      <w:t>9</w:t>
    </w:r>
    <w:r w:rsidR="006E6409">
      <w:rPr>
        <w:b/>
        <w:sz w:val="22"/>
        <w:szCs w:val="22"/>
      </w:rPr>
      <w:t>30</w:t>
    </w:r>
    <w:r w:rsidRPr="00F1416F">
      <w:rPr>
        <w:b/>
        <w:sz w:val="22"/>
        <w:szCs w:val="22"/>
      </w:rPr>
      <w:t>/2016-</w:t>
    </w:r>
    <w:r w:rsidR="004044F3">
      <w:rPr>
        <w:b/>
        <w:sz w:val="22"/>
        <w:szCs w:val="22"/>
      </w:rPr>
      <w:t>2</w:t>
    </w:r>
    <w:r w:rsidR="006E6409">
      <w:rPr>
        <w:b/>
        <w:sz w:val="22"/>
        <w:szCs w:val="22"/>
      </w:rPr>
      <w:t>6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773EC"/>
    <w:rsid w:val="00091961"/>
    <w:rsid w:val="000A7F64"/>
    <w:rsid w:val="000B620E"/>
    <w:rsid w:val="000C50C3"/>
    <w:rsid w:val="000E2380"/>
    <w:rsid w:val="000F54A2"/>
    <w:rsid w:val="00130EC1"/>
    <w:rsid w:val="00142BA0"/>
    <w:rsid w:val="001527C2"/>
    <w:rsid w:val="001633AF"/>
    <w:rsid w:val="00187166"/>
    <w:rsid w:val="001E54C1"/>
    <w:rsid w:val="001F0C28"/>
    <w:rsid w:val="001F3C85"/>
    <w:rsid w:val="001F5385"/>
    <w:rsid w:val="00214F37"/>
    <w:rsid w:val="00216567"/>
    <w:rsid w:val="002205DD"/>
    <w:rsid w:val="00230BE9"/>
    <w:rsid w:val="0027199F"/>
    <w:rsid w:val="00281015"/>
    <w:rsid w:val="002870C0"/>
    <w:rsid w:val="00292FD0"/>
    <w:rsid w:val="0033095B"/>
    <w:rsid w:val="00340B40"/>
    <w:rsid w:val="00353048"/>
    <w:rsid w:val="00365A7A"/>
    <w:rsid w:val="0036647D"/>
    <w:rsid w:val="0038643A"/>
    <w:rsid w:val="00395D7D"/>
    <w:rsid w:val="00396B81"/>
    <w:rsid w:val="003B3FD0"/>
    <w:rsid w:val="003D4249"/>
    <w:rsid w:val="003F414C"/>
    <w:rsid w:val="003F660A"/>
    <w:rsid w:val="004044F3"/>
    <w:rsid w:val="00413D2C"/>
    <w:rsid w:val="0044216D"/>
    <w:rsid w:val="0044433E"/>
    <w:rsid w:val="004519EE"/>
    <w:rsid w:val="00476EE0"/>
    <w:rsid w:val="00477870"/>
    <w:rsid w:val="00494B61"/>
    <w:rsid w:val="004A304E"/>
    <w:rsid w:val="004B1553"/>
    <w:rsid w:val="005440F4"/>
    <w:rsid w:val="005B1BB3"/>
    <w:rsid w:val="005B7B08"/>
    <w:rsid w:val="0063188F"/>
    <w:rsid w:val="0066441A"/>
    <w:rsid w:val="00665846"/>
    <w:rsid w:val="00675341"/>
    <w:rsid w:val="00693C5A"/>
    <w:rsid w:val="006B1B56"/>
    <w:rsid w:val="006C670D"/>
    <w:rsid w:val="006E6409"/>
    <w:rsid w:val="007366B7"/>
    <w:rsid w:val="00741F47"/>
    <w:rsid w:val="007616C6"/>
    <w:rsid w:val="00765B34"/>
    <w:rsid w:val="00770E21"/>
    <w:rsid w:val="00780A72"/>
    <w:rsid w:val="007A79C4"/>
    <w:rsid w:val="007C5A4E"/>
    <w:rsid w:val="007C5EB8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40A87"/>
    <w:rsid w:val="00971B5C"/>
    <w:rsid w:val="009B6312"/>
    <w:rsid w:val="009C1B02"/>
    <w:rsid w:val="009C7A61"/>
    <w:rsid w:val="009D7AB1"/>
    <w:rsid w:val="009E1C62"/>
    <w:rsid w:val="009E43CD"/>
    <w:rsid w:val="009F3952"/>
    <w:rsid w:val="00A26268"/>
    <w:rsid w:val="00A42AE0"/>
    <w:rsid w:val="00A46B24"/>
    <w:rsid w:val="00A621C2"/>
    <w:rsid w:val="00AF48FC"/>
    <w:rsid w:val="00B41885"/>
    <w:rsid w:val="00B517C8"/>
    <w:rsid w:val="00B56176"/>
    <w:rsid w:val="00B77A3D"/>
    <w:rsid w:val="00B84BD0"/>
    <w:rsid w:val="00BA3EA4"/>
    <w:rsid w:val="00BB21A8"/>
    <w:rsid w:val="00BE0CEB"/>
    <w:rsid w:val="00BF2FC5"/>
    <w:rsid w:val="00C11FF9"/>
    <w:rsid w:val="00C171B6"/>
    <w:rsid w:val="00C4340A"/>
    <w:rsid w:val="00C66104"/>
    <w:rsid w:val="00C83E43"/>
    <w:rsid w:val="00CC5C7B"/>
    <w:rsid w:val="00CD2B97"/>
    <w:rsid w:val="00CE61FD"/>
    <w:rsid w:val="00CE6655"/>
    <w:rsid w:val="00D00887"/>
    <w:rsid w:val="00D177B0"/>
    <w:rsid w:val="00D27B10"/>
    <w:rsid w:val="00D5367B"/>
    <w:rsid w:val="00D5628A"/>
    <w:rsid w:val="00D57D39"/>
    <w:rsid w:val="00D63418"/>
    <w:rsid w:val="00D70583"/>
    <w:rsid w:val="00DA6905"/>
    <w:rsid w:val="00DD3783"/>
    <w:rsid w:val="00DF4326"/>
    <w:rsid w:val="00E60706"/>
    <w:rsid w:val="00E7027C"/>
    <w:rsid w:val="00EA7F42"/>
    <w:rsid w:val="00EB3F90"/>
    <w:rsid w:val="00EC7A65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1C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1C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1C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1C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1C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1C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1C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1C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MERCATO d.o.o. za poslovanje nekretninama</izvorni_sadrzaj>
    <derivirana_varijabla naziv="DomainObject.Predmet.ProtustrankaFormated_1">  PRO MERCATO d.o.o. za poslovanje nekretninama</derivirana_varijabla>
  </DomainObject.Predmet.ProtustrankaFormated>
  <DomainObject.Predmet.ProtustrankaFormatedOIB>
    <izvorni_sadrzaj>  PRO MERCATO d.o.o. za poslovanje nekretninama, OIB 46072849142</izvorni_sadrzaj>
    <derivirana_varijabla naziv="DomainObject.Predmet.ProtustrankaFormatedOIB_1">  PRO MERCATO d.o.o. za poslovanje nekretninama, OIB 46072849142</derivirana_varijabla>
  </DomainObject.Predmet.ProtustrankaFormatedOIB>
  <DomainObject.Predmet.ProtustrankaFormatedWithAdress>
    <izvorni_sadrzaj> PRO MERCATO d.o.o. za poslovanje nekretninama, Put Brodarice 6, 21000 Split</izvorni_sadrzaj>
    <derivirana_varijabla naziv="DomainObject.Predmet.ProtustrankaFormatedWithAdress_1"> PRO MERCATO d.o.o. za poslovanje nekretninama, Put Brodarice 6, 21000 Split</derivirana_varijabla>
  </DomainObject.Predmet.ProtustrankaFormatedWithAdress>
  <DomainObject.Predmet.ProtustrankaFormatedWithAdressOIB>
    <izvorni_sadrzaj> PRO MERCATO d.o.o. za poslovanje nekretninama, OIB 46072849142, Put Brodarice 6, 21000 Split</izvorni_sadrzaj>
    <derivirana_varijabla naziv="DomainObject.Predmet.ProtustrankaFormatedWithAdressOIB_1"> PRO MERCATO d.o.o. za poslovanje nekretninama, OIB 46072849142, Put Brodarice 6, 21000 Split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 MERCATO d.o.o. za poslovanje nekretninama</item>
    </izvorni_sadrzaj>
    <derivirana_varijabla naziv="DomainObject.Predmet.ProtuStrankaListFormated_1">
      <item>PRO MERCATO d.o.o. za poslovanje nekretninama</item>
    </derivirana_varijabla>
  </DomainObject.Predmet.ProtuStrankaListFormated>
  <DomainObject.Predmet.ProtuStrankaListFormatedOIB>
    <izvorni_sadrzaj>
      <item>PRO MERCATO d.o.o. za poslovanje nekretninama, OIB 46072849142</item>
    </izvorni_sadrzaj>
    <derivirana_varijabla naziv="DomainObject.Predmet.ProtuStrankaListFormatedOIB_1">
      <item>PRO MERCATO d.o.o. za poslovanje nekretninama, OIB 46072849142</item>
    </derivirana_varijabla>
  </DomainObject.Predmet.ProtuStrankaListFormatedOIB>
  <DomainObject.Predmet.ProtuStrankaListFormatedWithAdress>
    <izvorni_sadrzaj>
      <item>PRO MERCATO d.o.o. za poslovanje nekretninama, Put Brodarice 6, 21000 Split</item>
    </izvorni_sadrzaj>
    <derivirana_varijabla naziv="DomainObject.Predmet.ProtuStrankaListFormatedWithAdress_1">
      <item>PRO MERCATO d.o.o. za poslovanje nekretninama, Put Brodarice 6, 21000 Split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</item>
    </izvorni_sadrzaj>
    <derivirana_varijabla naziv="DomainObject.Predmet.ProtuStrankaListFormatedWithAdressOIB_1">
      <item>PRO MERCATO d.o.o. za poslovanje nekretninama, OIB 46072849142, Put Brodarice 6, 21000 Split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</izvorni_sadrzaj>
    <derivirana_varijabla naziv="DomainObject.Predmet.SudioniciListNaziv_1">
      <item>PRO MERCATO d.o.o. za poslovanje nekretninama</item>
      <item>FINANCIJSKA AGENCIJA, RC SPLIT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</izvorni_sadrzaj>
    <derivirana_varijabla naziv="DomainObject.Predmet.SudioniciListNazivOIB_1">
      <item>, OIB 46072849142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2426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2016-11-24T14:41:00Z</dcterms:created>
  <dc:creator>dbutigan</dc:creator>
  <cp:lastModifiedBy>Srđan Gavranić</cp:lastModifiedBy>
  <cp:lastPrinted>2016-11-24T14:16:00Z</cp:lastPrinted>
  <dcterms:modified xmlns:xsi="http://www.w3.org/2001/XMLSchema-instance" xsi:type="dcterms:W3CDTF">2016-11-24T14:42:00Z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