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6682" w14:paraId="b0b6682" w:rsidRDefault="005F5310" w:rsidP="005F5310" w:rsidR="005F5310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5F5310" w:rsidP="005F5310" w:rsidR="005F5310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2 St-193</w:t>
      </w:r>
      <w:r w:rsidRPr="00B24D54">
        <w:t>/20</w:t>
      </w:r>
      <w:r w:rsidRPr="00F90E92">
        <w:t>1</w:t>
      </w:r>
      <w:r>
        <w:t>5</w:t>
      </w:r>
      <w:r w:rsidRPr="00F90E92">
        <w:t>-</w:t>
      </w:r>
      <w:r>
        <w:t>222</w:t>
      </w:r>
    </w:p>
    <w:p w:rsidRDefault="005F5310" w:rsidP="005F5310" w:rsidR="005F5310" w:rsidRPr="00AA4F81">
      <w:r w:rsidRPr="00AA4F81">
        <w:t xml:space="preserve"> TRGOVAČKI SUD U </w:t>
      </w:r>
      <w:r>
        <w:t>PAZINU</w:t>
      </w:r>
    </w:p>
    <w:p w:rsidRDefault="005F5310" w:rsidP="005F5310" w:rsidR="005F5310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5F5310" w:rsidP="005F5310" w:rsidR="005F5310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F5310" w:rsidP="005F5310" w:rsidR="005F5310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5F5310" w:rsidP="005F5310" w:rsidR="005F5310" w:rsidRPr="00A06BE6">
      <w:pPr>
        <w:jc w:val="center"/>
      </w:pPr>
      <w:r w:rsidRPr="00A06BE6">
        <w:t xml:space="preserve">POZIV NA ROČIŠTE </w:t>
      </w:r>
    </w:p>
    <w:p w:rsidRDefault="005F5310" w:rsidP="005F5310" w:rsidR="005F5310" w:rsidRPr="00A06BE6">
      <w:pPr>
        <w:jc w:val="center"/>
      </w:pPr>
      <w:r w:rsidRPr="00A06BE6">
        <w:t>ZA DIOBU KUPOVNINE</w:t>
      </w:r>
    </w:p>
    <w:p w:rsidRDefault="005F5310" w:rsidP="005F5310" w:rsidR="005F5310">
      <w:pPr>
        <w:jc w:val="center"/>
      </w:pPr>
    </w:p>
    <w:p w:rsidRDefault="005F5310" w:rsidP="005F5310" w:rsidR="005F5310" w:rsidRPr="00A06BE6">
      <w:pPr>
        <w:jc w:val="center"/>
      </w:pPr>
    </w:p>
    <w:p w:rsidRDefault="005F5310" w:rsidP="005F5310" w:rsidR="005F5310" w:rsidRPr="005F5310">
      <w:pPr>
        <w:ind w:firstLine="708"/>
        <w:jc w:val="center"/>
      </w:pPr>
      <w:r w:rsidRPr="005F5310">
        <w:t xml:space="preserve">Pozivate se na ročište za diobu </w:t>
      </w:r>
      <w:proofErr w:type="spellStart"/>
      <w:r w:rsidRPr="005F5310">
        <w:t>kupovnine</w:t>
      </w:r>
      <w:proofErr w:type="spellEnd"/>
      <w:r w:rsidRPr="005F5310">
        <w:t xml:space="preserve"> za nekretninu </w:t>
      </w:r>
    </w:p>
    <w:p w:rsidRDefault="005F5310" w:rsidP="005F5310" w:rsidR="005F5310" w:rsidRPr="005F5310">
      <w:pPr>
        <w:ind w:firstLine="708"/>
        <w:jc w:val="center"/>
        <w:rPr>
          <w:bCs/>
        </w:rPr>
      </w:pPr>
      <w:r w:rsidRPr="005F5310">
        <w:t xml:space="preserve">suvlasnički dio od 3539/3629 k.č.br. 1685/1 upisane u </w:t>
      </w:r>
      <w:proofErr w:type="spellStart"/>
      <w:r w:rsidRPr="005F5310">
        <w:t>zk.ul</w:t>
      </w:r>
      <w:proofErr w:type="spellEnd"/>
      <w:r w:rsidRPr="005F5310">
        <w:t>. 19965 k.o. Pula,</w:t>
      </w:r>
    </w:p>
    <w:p w:rsidRDefault="005F5310" w:rsidP="005F5310" w:rsidR="005F5310" w:rsidRPr="0013717D">
      <w:pPr>
        <w:ind w:firstLine="708"/>
        <w:jc w:val="center"/>
      </w:pPr>
      <w:r w:rsidRPr="0013717D">
        <w:t xml:space="preserve">u stečajnom postupku nad dužnikom </w:t>
      </w:r>
    </w:p>
    <w:p w:rsidRDefault="005F5310" w:rsidP="005F5310" w:rsidR="005F5310" w:rsidRPr="0013717D">
      <w:pPr>
        <w:ind w:firstLine="708"/>
        <w:jc w:val="center"/>
        <w:rPr>
          <w:bCs/>
          <w:sz w:val="23"/>
          <w:szCs w:val="23"/>
        </w:rPr>
      </w:pPr>
      <w:r w:rsidRPr="00242D99">
        <w:t>BUP d.o.o. u stečaju, Buzet, Sveti Ivan 6, OIB: 52397973635</w:t>
      </w:r>
      <w:r w:rsidRPr="0013717D">
        <w:t>,</w:t>
      </w:r>
      <w:r w:rsidRPr="0013717D">
        <w:rPr>
          <w:bCs/>
          <w:sz w:val="23"/>
          <w:szCs w:val="23"/>
        </w:rPr>
        <w:t xml:space="preserve"> </w:t>
      </w:r>
    </w:p>
    <w:p w:rsidRDefault="005F5310" w:rsidP="005F5310" w:rsidR="005F5310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5F5310" w:rsidP="005F5310" w:rsidR="005F5310" w:rsidRPr="007511B7">
      <w:pPr>
        <w:jc w:val="both"/>
      </w:pPr>
    </w:p>
    <w:p w:rsidRDefault="005F5310" w:rsidP="005F5310" w:rsidR="005F5310" w:rsidRPr="00A06BE6">
      <w:pPr>
        <w:jc w:val="both"/>
      </w:pPr>
    </w:p>
    <w:p w:rsidRDefault="005F5310" w:rsidP="005F5310" w:rsidR="005F5310" w:rsidRPr="00F90E92">
      <w:pPr>
        <w:jc w:val="center"/>
      </w:pPr>
      <w:r w:rsidRPr="00F90E92">
        <w:t xml:space="preserve">dana </w:t>
      </w:r>
      <w:r w:rsidR="00C959B9">
        <w:t>21</w:t>
      </w:r>
      <w:r w:rsidRPr="00F90E92">
        <w:t>. svibnja 2018. u 1</w:t>
      </w:r>
      <w:r w:rsidR="00C959B9">
        <w:t>4</w:t>
      </w:r>
      <w:r w:rsidRPr="00F90E92">
        <w:t xml:space="preserve">:15 sati. </w:t>
      </w:r>
    </w:p>
    <w:p w:rsidRDefault="005F5310" w:rsidP="005F5310" w:rsidR="005F5310">
      <w:pPr>
        <w:jc w:val="both"/>
      </w:pPr>
    </w:p>
    <w:p w:rsidRDefault="005F5310" w:rsidP="005F5310" w:rsidR="005F5310" w:rsidRPr="00A06BE6">
      <w:pPr>
        <w:jc w:val="both"/>
      </w:pPr>
    </w:p>
    <w:p w:rsidRDefault="005F5310" w:rsidP="005F5310" w:rsidR="005F5310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5F5310" w:rsidP="005F5310" w:rsidR="005F5310" w:rsidRPr="008110D5">
      <w:pPr>
        <w:jc w:val="both"/>
      </w:pPr>
      <w:r w:rsidRPr="008110D5">
        <w:t>UPOZORENJE:</w:t>
      </w:r>
    </w:p>
    <w:p w:rsidRDefault="005F5310" w:rsidP="005F5310" w:rsidR="005F5310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5F5310" w:rsidP="005F5310" w:rsidR="005F5310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5F5310" w:rsidP="005F5310" w:rsidR="005F5310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5F5310" w:rsidP="005F5310" w:rsidR="005F5310"/>
    <w:p w:rsidRDefault="005F5310" w:rsidP="005F5310" w:rsidR="005F5310"/>
    <w:p w:rsidRDefault="005F5310" w:rsidP="005F5310" w:rsidR="005F5310" w:rsidRPr="008110D5"/>
    <w:p w:rsidRDefault="005F5310" w:rsidP="005F5310" w:rsidR="005F5310" w:rsidRPr="00F90E92">
      <w:pPr>
        <w:jc w:val="center"/>
      </w:pPr>
      <w:r w:rsidRPr="008110D5">
        <w:t>U Pazi</w:t>
      </w:r>
      <w:r w:rsidRPr="00F90E92">
        <w:t xml:space="preserve">nu </w:t>
      </w:r>
      <w:r>
        <w:t>27</w:t>
      </w:r>
      <w:r w:rsidRPr="00F90E92">
        <w:t>. travnja 2018.</w:t>
      </w:r>
    </w:p>
    <w:p w:rsidRDefault="005F5310" w:rsidP="005F5310" w:rsidR="005F5310">
      <w:pPr>
        <w:ind w:left="7080"/>
        <w:jc w:val="both"/>
      </w:pPr>
    </w:p>
    <w:p w:rsidRDefault="005F5310" w:rsidP="005F5310" w:rsidR="005F5310">
      <w:pPr>
        <w:ind w:left="7080"/>
        <w:jc w:val="both"/>
      </w:pPr>
    </w:p>
    <w:p w:rsidRDefault="005F5310" w:rsidP="005F5310" w:rsidR="005F5310" w:rsidRPr="00A06BE6">
      <w:pPr>
        <w:ind w:left="6480"/>
        <w:jc w:val="both"/>
      </w:pPr>
      <w:r>
        <w:t xml:space="preserve">   Stečajna sutkinja</w:t>
      </w:r>
    </w:p>
    <w:p w:rsidRDefault="005F5310" w:rsidP="005F5310" w:rsidR="005F5310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5F5310" w:rsidP="005F5310" w:rsidR="005F5310">
      <w:pPr>
        <w:jc w:val="both"/>
      </w:pPr>
      <w:r w:rsidRPr="00A06BE6">
        <w:tab/>
      </w:r>
    </w:p>
    <w:p w:rsidRDefault="005F5310" w:rsidP="005F5310" w:rsidR="005F5310">
      <w:pPr>
        <w:jc w:val="both"/>
      </w:pPr>
    </w:p>
    <w:p w:rsidRDefault="005F5310" w:rsidP="005F5310" w:rsidR="005F5310">
      <w:pPr>
        <w:jc w:val="both"/>
      </w:pPr>
    </w:p>
    <w:p w:rsidRDefault="005F5310" w:rsidP="005F5310" w:rsidR="005F5310" w:rsidRPr="00EB0045">
      <w:pPr>
        <w:jc w:val="both"/>
      </w:pPr>
      <w:r w:rsidRPr="00EB0045">
        <w:t>DNA:</w:t>
      </w:r>
    </w:p>
    <w:p w:rsidRDefault="005F5310" w:rsidP="005F5310" w:rsidR="005F5310" w:rsidRPr="005F5310">
      <w:r w:rsidRPr="005F5310">
        <w:t xml:space="preserve">- stečajni upravitelj Zdravko Kuzmić, Zagreb, </w:t>
      </w:r>
      <w:proofErr w:type="spellStart"/>
      <w:r w:rsidRPr="005F5310">
        <w:t>Zelenjak</w:t>
      </w:r>
      <w:proofErr w:type="spellEnd"/>
      <w:r w:rsidRPr="005F5310">
        <w:t xml:space="preserve"> 78</w:t>
      </w:r>
    </w:p>
    <w:p w:rsidRDefault="003F7E57" w:rsidP="003F7E57" w:rsidR="003F7E57" w:rsidRPr="00D84A47">
      <w:pPr>
        <w:rPr>
          <w:b/>
        </w:rPr>
      </w:pPr>
      <w:r>
        <w:t>- H-ABDUCO d.o.o., Zagreb, Slavonska avenija 6a</w:t>
      </w:r>
    </w:p>
    <w:p w:rsidRDefault="003F7E57" w:rsidP="003F7E57" w:rsidR="003F7E57">
      <w:pPr>
        <w:rPr>
          <w:b/>
        </w:rPr>
      </w:pPr>
      <w:r w:rsidRPr="00D84A47">
        <w:t>- ADDIKO BANK d.d., Zagreb, Slavonska avenija 6</w:t>
      </w:r>
    </w:p>
    <w:p w:rsidRDefault="003F7E57" w:rsidP="003F7E57" w:rsidR="003F7E57">
      <w:pPr>
        <w:rPr>
          <w:b/>
        </w:rPr>
      </w:pPr>
      <w:r w:rsidRPr="00D84A47">
        <w:t xml:space="preserve">- REPUBLIKA HRVATSKA po ŽDO u Puli, Pula, </w:t>
      </w:r>
      <w:r>
        <w:t>Rovinjska ul. 2</w:t>
      </w:r>
    </w:p>
    <w:p w:rsidRDefault="005F5310" w:rsidP="005F5310" w:rsidR="005F5310">
      <w:r w:rsidRPr="00EB0045">
        <w:t>- e-Oglasna ploča sudova (8 dana)</w:t>
      </w:r>
    </w:p>
    <w:p w:rsidRDefault="005F5310" w:rsidP="005F5310" w:rsidR="005F5310"/>
    <w:p w:rsidRDefault="005F5310" w:rsidP="005F5310" w:rsidR="005F5310"/>
    <w:p w:rsidRDefault="00986173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310"/>
    <w:rsid w:val="003F7E57"/>
    <w:rsid w:val="00554328"/>
    <w:rsid w:val="005F5310"/>
    <w:rsid w:val="00985388"/>
    <w:rsid w:val="00986173"/>
    <w:rsid w:val="00C959B9"/>
    <w:rsid w:val="00CB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531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53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31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1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1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1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1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531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53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31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1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1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1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1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24.4.18.u kal. 10.5.2018.</izvorni_sadrzaj>
    <derivirana_varijabla naziv="DomainObject.Predmet.Opis_1">24.4.18.u kal. 10.5.2018.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1064</properties:Characters>
  <properties:Lines>47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2018-04-27T06:08:00Z</dcterms:created>
  <dc:creator>Jasmina Matika</dc:creator>
  <cp:lastModifiedBy>Jasmina Matika</cp:lastModifiedBy>
  <dcterms:modified xmlns:xsi="http://www.w3.org/2001/XMLSchema-instance" xsi:type="dcterms:W3CDTF">2018-04-27T06:51:00Z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(St-193-15 - POZIV ZA ROČIŠTE ZA DIOBU KUPOVNINE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