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3d64" w14:paraId="6b13d64" w:rsidRDefault="00A30070" w:rsidR="00A30070">
      <w:pPr>
        <w15:collapsed w:val="false"/>
        <w:rPr>
          <w:sz w:val="24"/>
        </w:rPr>
      </w:pPr>
    </w:p>
    <w:p w:rsidRDefault="00B077EB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ED4E5F">
        <w:rPr>
          <w:sz w:val="24"/>
        </w:rPr>
        <w:t>2790</w:t>
      </w:r>
      <w:r w:rsidR="005333A3">
        <w:rPr>
          <w:sz w:val="24"/>
        </w:rPr>
        <w:t>/2016</w:t>
      </w:r>
      <w:r w:rsidR="006A111A">
        <w:rPr>
          <w:sz w:val="24"/>
        </w:rPr>
        <w:t>-7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705E18">
        <w:rPr>
          <w:sz w:val="24"/>
          <w:szCs w:val="24"/>
        </w:rPr>
        <w:t>GOOD F</w:t>
      </w:r>
      <w:r w:rsidR="00BC5D8C">
        <w:rPr>
          <w:sz w:val="24"/>
          <w:szCs w:val="24"/>
        </w:rPr>
        <w:t>ELICITAS j.d.o.o za usluge Zagreb, Trg Ivana Kukuljevića 8, OIB 89050298835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6A111A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BC5D8C">
        <w:rPr>
          <w:sz w:val="24"/>
        </w:rPr>
        <w:t xml:space="preserve"> </w:t>
      </w:r>
      <w:r w:rsidR="00705E18">
        <w:rPr>
          <w:sz w:val="24"/>
          <w:szCs w:val="24"/>
        </w:rPr>
        <w:t>GOOD F</w:t>
      </w:r>
      <w:r w:rsidR="00BC5D8C">
        <w:rPr>
          <w:sz w:val="24"/>
          <w:szCs w:val="24"/>
        </w:rPr>
        <w:t>ELICITAS j.d.o.o za usluge Zagreb, Trg Ivana Kukuljevića 8, OIB 89050298835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6A111A" w:rsidR="006A111A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6A111A">
        <w:rPr>
          <w:sz w:val="24"/>
        </w:rPr>
        <w:t xml:space="preserve">KREŠIMIR FUČKAR, </w:t>
      </w:r>
      <w:proofErr w:type="spellStart"/>
      <w:r w:rsidR="006A111A">
        <w:rPr>
          <w:sz w:val="24"/>
        </w:rPr>
        <w:t>dip.iur</w:t>
      </w:r>
      <w:proofErr w:type="spellEnd"/>
      <w:r w:rsidR="006A111A">
        <w:rPr>
          <w:sz w:val="24"/>
        </w:rPr>
        <w:t xml:space="preserve">.  </w:t>
      </w:r>
      <w:proofErr w:type="spellStart"/>
      <w:r w:rsidR="006A111A">
        <w:rPr>
          <w:sz w:val="24"/>
        </w:rPr>
        <w:t>Sladojevci</w:t>
      </w:r>
      <w:proofErr w:type="spellEnd"/>
      <w:r w:rsidR="006A111A">
        <w:rPr>
          <w:sz w:val="24"/>
        </w:rPr>
        <w:t>,  Braće Radića 63, OIB 01195634741.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705E18">
        <w:rPr>
          <w:sz w:val="24"/>
          <w:szCs w:val="24"/>
        </w:rPr>
        <w:t>GOOD F</w:t>
      </w:r>
      <w:r w:rsidR="00BC5D8C">
        <w:rPr>
          <w:sz w:val="24"/>
          <w:szCs w:val="24"/>
        </w:rPr>
        <w:t>ELICITAS j.d.o.o za usluge Zagreb, Trg Ivana Kukuljevića 8, OIB 89050298835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</w:t>
      </w:r>
      <w:bookmarkStart w:name="_GoBack" w:id="0"/>
      <w:bookmarkEnd w:id="0"/>
      <w:r w:rsidR="00047129">
        <w:rPr>
          <w:sz w:val="24"/>
        </w:rPr>
        <w:t>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9327A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A21B45" w:rsidP="00B479D5" w:rsidR="00A21B4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A111A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4FB3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111A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3AC2"/>
    <w:rsid w:val="006E5397"/>
    <w:rsid w:val="006E574B"/>
    <w:rsid w:val="006E5899"/>
    <w:rsid w:val="006F09DE"/>
    <w:rsid w:val="006F696C"/>
    <w:rsid w:val="00700343"/>
    <w:rsid w:val="00705E18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2E9A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1B4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7EB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9327A"/>
    <w:rsid w:val="00BA0638"/>
    <w:rsid w:val="00BA1038"/>
    <w:rsid w:val="00BA12CC"/>
    <w:rsid w:val="00BA47FC"/>
    <w:rsid w:val="00BC567A"/>
    <w:rsid w:val="00BC5D8C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0FDC"/>
    <w:rsid w:val="00C51FCE"/>
    <w:rsid w:val="00C53627"/>
    <w:rsid w:val="00C60E2A"/>
    <w:rsid w:val="00C60EB0"/>
    <w:rsid w:val="00C72C32"/>
    <w:rsid w:val="00C75648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D4E5F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0BF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F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4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F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F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4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F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GOOD FELICITAS jednostavno društvo a ograničenom odgovornošću za usluge</izvorni_sadrzaj>
    <derivirana_varijabla naziv="DomainObject.Predmet.ProtustrankaFormated_1">  GOOD FELICITAS jednostavno društvo a ograničenom odgovornošću za usluge</derivirana_varijabla>
  </DomainObject.Predmet.ProtustrankaFormated>
  <DomainObject.Predmet.ProtustrankaFormatedOIB>
    <izvorni_sadrzaj>  GOOD FELICITAS jednostavno društvo a ograničenom odgovornošću za usluge, OIB 89050298835</izvorni_sadrzaj>
    <derivirana_varijabla naziv="DomainObject.Predmet.ProtustrankaFormatedOIB_1">  GOOD FELICITAS jednostavno društvo a ograničenom odgovornošću za usluge, OIB 89050298835</derivirana_varijabla>
  </DomainObject.Predmet.ProtustrankaFormatedOIB>
  <DomainObject.Predmet.ProtustrankaFormatedWithAdress>
    <izvorni_sadrzaj> GOOD FELICITAS jednostavno društvo a ograničenom odgovornošću za usluge, Trg Ivana Kukuljevića 8, 10000 Zagreb</izvorni_sadrzaj>
    <derivirana_varijabla naziv="DomainObject.Predmet.ProtustrankaFormatedWithAdress_1"> GOOD FELICITAS jednostavno društvo a ograničenom odgovornošću za usluge, Trg Ivana Kukuljevića 8, 10000 Zagreb</derivirana_varijabla>
  </DomainObject.Predmet.ProtustrankaFormatedWithAdress>
  <DomainObject.Predmet.ProtustrankaFormatedWithAdressOIB>
    <izvorni_sadrzaj> GOOD FELICITAS jednostavno društvo a ograničenom odgovornošću za usluge, OIB 89050298835, Trg Ivana Kukuljevića 8, 10000 Zagreb</izvorni_sadrzaj>
    <derivirana_varijabla naziv="DomainObject.Predmet.ProtustrankaFormatedWithAdressOIB_1"> GOOD FELICITAS jednostavno društvo a ograničenom odgovornošću za usluge, OIB 89050298835, Trg Ivana Kukuljevića 8, 10000 Zagreb</derivirana_varijabla>
  </DomainObject.Predmet.ProtustrankaFormatedWithAdressOIB>
  <DomainObject.Predmet.ProtustrankaWithAdress>
    <izvorni_sadrzaj>GOOD FELICITAS jednostavno društvo a ograničenom odgovornošću za usluge Trg Ivana Kukuljevića 8, 10000 Zagreb</izvorni_sadrzaj>
    <derivirana_varijabla naziv="DomainObject.Predmet.ProtustrankaWithAdress_1">GOOD FELICITAS jednostavno društvo a ograničenom odgovornošću za usluge Trg Ivana Kukuljevića 8, 10000 Zagreb</derivirana_varijabla>
  </DomainObject.Predmet.ProtustrankaWithAdress>
  <DomainObject.Predmet.ProtustrankaWithAdressOIB>
    <izvorni_sadrzaj>GOOD FELICITAS jednostavno društvo a ograničenom odgovornošću za usluge, OIB 89050298835, Trg Ivana Kukuljevića 8, 10000 Zagreb</izvorni_sadrzaj>
    <derivirana_varijabla naziv="DomainObject.Predmet.ProtustrankaWithAdressOIB_1">GOOD FELICITAS jednostavno društvo a ograničenom odgovornošću za usluge, OIB 89050298835, Trg Ivana Kukuljevića 8, 10000 Zagreb</derivirana_varijabla>
  </DomainObject.Predmet.ProtustrankaWithAdressOIB>
  <DomainObject.Predmet.ProtustrankaNazivFormated>
    <izvorni_sadrzaj>GOOD FELICITAS jednostavno društvo a ograničenom odgovornošću za usluge</izvorni_sadrzaj>
    <derivirana_varijabla naziv="DomainObject.Predmet.ProtustrankaNazivFormated_1">GOOD FELICITAS jednostavno društvo a ograničenom odgovornošću za usluge</derivirana_varijabla>
  </DomainObject.Predmet.ProtustrankaNazivFormated>
  <DomainObject.Predmet.ProtustrankaNazivFormatedOIB>
    <izvorni_sadrzaj>GOOD FELICITAS jednostavno društvo a ograničenom odgovornošću za usluge, OIB 89050298835</izvorni_sadrzaj>
    <derivirana_varijabla naziv="DomainObject.Predmet.ProtustrankaNazivFormatedOIB_1">GOOD FELICITAS jednostavno društvo a ograničenom odgovornošću za usluge, OIB 89050298835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52469.04</izvorni_sadrzaj>
    <derivirana_varijabla naziv="DomainObject.Predmet.TrenutnaVrijednost_1">52469.04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FELICITAS jednostavno društvo a ograničenom odgovornošću za usluge</item>
    </izvorni_sadrzaj>
    <derivirana_varijabla naziv="DomainObject.Predmet.ProtuStrankaListFormated_1">
      <item>GOOD FELICITAS jednostavno društvo a ograničenom odgovornošću za usluge</item>
    </derivirana_varijabla>
  </DomainObject.Predmet.ProtuStrankaListFormated>
  <DomainObject.Predmet.ProtuStrankaListFormatedOIB>
    <izvorni_sadrzaj>
      <item>GOOD FELICITAS jednostavno društvo a ograničenom odgovornošću za usluge, OIB 89050298835</item>
    </izvorni_sadrzaj>
    <derivirana_varijabla naziv="DomainObject.Predmet.ProtuStrankaListFormatedOIB_1">
      <item>GOOD FELICITAS jednostavno društvo a ograničenom odgovornošću za usluge, OIB 89050298835</item>
    </derivirana_varijabla>
  </DomainObject.Predmet.ProtuStrankaListFormatedOIB>
  <DomainObject.Predmet.ProtuStrankaListFormatedWithAdress>
    <izvorni_sadrzaj>
      <item>GOOD FELICITAS jednostavno društvo a ograničenom odgovornošću za usluge, Trg Ivana Kukuljevića 8, 10000 Zagreb</item>
    </izvorni_sadrzaj>
    <derivirana_varijabla naziv="DomainObject.Predmet.ProtuStrankaListFormatedWithAdress_1">
      <item>GOOD FELICITAS jednostavno društvo a ograničenom odgovornošću za usluge, Trg Ivana Kukuljevića 8, 10000 Zagreb</item>
    </derivirana_varijabla>
  </DomainObject.Predmet.ProtuStrankaListFormatedWithAdress>
  <DomainObject.Predmet.ProtuStrankaListFormatedWithAdressOIB>
    <izvorni_sadrzaj>
      <item>GOOD FELICITAS jednostavno društvo a ograničenom odgovornošću za usluge, OIB 89050298835, Trg Ivana Kukuljevića 8, 10000 Zagreb</item>
    </izvorni_sadrzaj>
    <derivirana_varijabla naziv="DomainObject.Predmet.ProtuStrankaListFormatedWithAdressOIB_1">
      <item>GOOD FELICITAS jednostavno društvo a ograničenom odgovornošću za usluge, OIB 89050298835, Trg Ivana Kukuljevića 8, 10000 Zagreb</item>
    </derivirana_varijabla>
  </DomainObject.Predmet.ProtuStrankaListFormatedWithAdressOIB>
  <DomainObject.Predmet.ProtuStrankaListNazivFormated>
    <izvorni_sadrzaj>
      <item>GOOD FELICITAS jednostavno društvo a ograničenom odgovornošću za usluge</item>
    </izvorni_sadrzaj>
    <derivirana_varijabla naziv="DomainObject.Predmet.ProtuStrankaListNazivFormated_1">
      <item>GOOD FELICITAS jednostavno društvo a ograničenom odgovornošću za usluge</item>
    </derivirana_varijabla>
  </DomainObject.Predmet.ProtuStrankaListNazivFormated>
  <DomainObject.Predmet.ProtuStrankaListNazivFormatedOIB>
    <izvorni_sadrzaj>
      <item>GOOD FELICITAS jednostavno društvo a ograničenom odgovornošću za usluge, OIB 89050298835</item>
    </izvorni_sadrzaj>
    <derivirana_varijabla naziv="DomainObject.Predmet.ProtuStrankaListNazivFormatedOIB_1">
      <item>GOOD FELICITAS jednostavno društvo a ograničenom odgovornošću za usluge, OIB 89050298835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FELICITAS jednostavno društvo a ograničenom odgovornošću za usluge</izvorni_sadrzaj>
    <derivirana_varijabla naziv="DomainObject.Predmet.ProtustrankaIDrugi_1">GOOD FELICITAS jednostavno društvo a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FELICITAS jednostavno društvo a ograničenom odgovornošću za usluge, OIB 89050298835, Trg Ivana Kukuljevića 8, 10000 Zagreb</izvorni_sadrzaj>
    <derivirana_varijabla naziv="DomainObject.Predmet.ProtustrankaIDrugiAdressOIB_1">GOOD FELICITAS jednostavno društvo a ograničenom odgovornošću za usluge, OIB 89050298835,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FELICITAS jednostavno društvo a ograničenom odgovornošću za usluge</item>
      <item>FINA Regionalni centar Zagreb</item>
    </izvorni_sadrzaj>
    <derivirana_varijabla naziv="DomainObject.Predmet.SudioniciListNaziv_1">
      <item>GOOD FELICITAS jednostavno društvo a ograničenom odgovornošću za usluge</item>
      <item>FINA Regionalni centar Zagreb</item>
    </derivirana_varijabla>
  </DomainObject.Predmet.SudioniciListNaziv>
  <DomainObject.Predmet.SudioniciListAdressOIB>
    <izvorni_sadrzaj>
      <item>GOOD FELICITAS jednostavno društvo a ograničenom odgovornošću za usluge, OIB 89050298835, Trg Ivana Kukuljevića 8,10000 Zagreb</item>
      <item>FINA Regionalni centar Zagreb, OIB 85821130368, Trg svibanjskih žrtava 1995. br. 1,10000 Zagreb</item>
    </izvorni_sadrzaj>
    <derivirana_varijabla naziv="DomainObject.Predmet.SudioniciListAdressOIB_1">
      <item>GOOD FELICITAS jednostavno društvo a ograničenom odgovornošću za usluge, OIB 89050298835, Trg Ivana Kukuljevića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89050298835</item>
      <item>, OIB 85821130368</item>
    </izvorni_sadrzaj>
    <derivirana_varijabla naziv="DomainObject.Predmet.SudioniciListNazivOIB_1">
      <item>, OIB 89050298835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4741</properties:Characters>
  <properties:Lines>132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2017-04-24T06:50:00Z</dcterms:created>
  <dc:creator>Trgovacki sud</dc:creator>
  <cp:lastModifiedBy>wsadmin</cp:lastModifiedBy>
  <cp:lastPrinted>2017-04-24T06:28:00Z</cp:lastPrinted>
  <dcterms:modified xmlns:xsi="http://www.w3.org/2001/XMLSchema-instance" xsi:type="dcterms:W3CDTF">2017-04-24T06:51:00Z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