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e429" w14:paraId="babe429" w:rsidRDefault="00092FC8" w:rsidP="00C54850" w:rsidR="00092FC8">
      <w:pPr>
        <w:pStyle w:val="Bezproreda"/>
        <w:jc w:val="both"/>
        <w15:collapsed w:val="false"/>
        <w:rPr>
          <w:rFonts w:eastAsia="MS Mincho" w:hAnsi="Times New Roman" w:ascii="Times New Roman"/>
          <w:b w:val="false"/>
        </w:rPr>
      </w:pPr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</w:p>
    <w:p w:rsidRDefault="00C54850" w:rsidP="00C54850" w:rsidR="00C54850">
      <w:pPr>
        <w:pStyle w:val="Bezproreda"/>
        <w:jc w:val="both"/>
        <w:rPr>
          <w:rFonts w:eastAsia="MS Mincho" w:hAnsi="Times New Roman" w:ascii="Times New Roman"/>
          <w:b w:val="false"/>
        </w:rPr>
      </w:pPr>
    </w:p>
    <w:p w:rsidRDefault="00C54850" w:rsidP="00C54850" w:rsidR="00C54850">
      <w:pPr>
        <w:pStyle w:val="Bezproreda"/>
        <w:jc w:val="both"/>
        <w:rPr>
          <w:rFonts w:eastAsia="MS Mincho" w:hAnsi="Times New Roman" w:ascii="Times New Roman"/>
          <w:b w:val="false"/>
        </w:rPr>
      </w:pPr>
    </w:p>
    <w:p w:rsidRDefault="00C54850" w:rsidP="00C54850" w:rsidR="00C54850">
      <w:pPr>
        <w:pStyle w:val="Bezproreda"/>
        <w:jc w:val="both"/>
        <w:rPr>
          <w:rFonts w:eastAsia="MS Mincho" w:hAnsi="Times New Roman" w:ascii="Times New Roman"/>
          <w:b w:val="false"/>
        </w:rPr>
      </w:pPr>
    </w:p>
    <w:p w:rsidRDefault="00C54850" w:rsidP="00C54850" w:rsidR="00C54850" w:rsidRPr="00092FC8">
      <w:pPr>
        <w:pStyle w:val="Bezproreda"/>
        <w:jc w:val="both"/>
        <w:rPr>
          <w:rFonts w:eastAsia="MS Mincho" w:hAnsi="Times New Roman" w:ascii="Times New Roman"/>
          <w:b w:val="false"/>
        </w:rPr>
      </w:pPr>
    </w:p>
    <w:p w:rsidRDefault="00726A98" w:rsidP="00726A98" w:rsidR="00726A98" w:rsidRPr="0087210C">
      <w:pPr>
        <w:jc w:val="both"/>
      </w:pPr>
    </w:p>
    <w:p w:rsidRDefault="0087210C" w:rsidP="0087210C" w:rsidR="00726A98" w:rsidRPr="00424778">
      <w:pPr>
        <w:jc w:val="center"/>
      </w:pPr>
      <w:r w:rsidRPr="00424778">
        <w:t>R E P U B L I K A    H R V A T S K A</w:t>
      </w:r>
    </w:p>
    <w:p w:rsidRDefault="0087210C" w:rsidP="0087210C" w:rsidR="0087210C" w:rsidRPr="00424778">
      <w:pPr>
        <w:jc w:val="center"/>
      </w:pPr>
    </w:p>
    <w:p w:rsidRDefault="00726A98" w:rsidP="00726A98" w:rsidR="00726A98" w:rsidRPr="00424778">
      <w:pPr>
        <w:jc w:val="center"/>
      </w:pPr>
      <w:r w:rsidRPr="00424778">
        <w:t>R</w:t>
      </w:r>
      <w:r w:rsidR="004E30EC" w:rsidRPr="00424778">
        <w:t xml:space="preserve"> </w:t>
      </w:r>
      <w:r w:rsidRPr="00424778">
        <w:t>J</w:t>
      </w:r>
      <w:r w:rsidR="004E30EC" w:rsidRPr="00424778">
        <w:t xml:space="preserve"> </w:t>
      </w:r>
      <w:r w:rsidRPr="00424778">
        <w:t>E</w:t>
      </w:r>
      <w:r w:rsidR="004E30EC" w:rsidRPr="00424778">
        <w:t xml:space="preserve"> </w:t>
      </w:r>
      <w:r w:rsidRPr="00424778">
        <w:t>Š</w:t>
      </w:r>
      <w:r w:rsidR="004E30EC" w:rsidRPr="00424778">
        <w:t xml:space="preserve"> </w:t>
      </w:r>
      <w:r w:rsidRPr="00424778">
        <w:t>E</w:t>
      </w:r>
      <w:r w:rsidR="004E30EC" w:rsidRPr="00424778">
        <w:t xml:space="preserve"> </w:t>
      </w:r>
      <w:r w:rsidRPr="00424778">
        <w:t>N</w:t>
      </w:r>
      <w:r w:rsidR="004E30EC" w:rsidRPr="00424778">
        <w:t xml:space="preserve"> </w:t>
      </w:r>
      <w:r w:rsidRPr="00424778">
        <w:t>J</w:t>
      </w:r>
      <w:r w:rsidR="004E30EC" w:rsidRPr="00424778">
        <w:t xml:space="preserve"> </w:t>
      </w:r>
      <w:r w:rsidRPr="00424778">
        <w:t>E</w:t>
      </w:r>
    </w:p>
    <w:p w:rsidRDefault="004E30EC" w:rsidP="00726A98" w:rsidR="004E30EC">
      <w:pPr>
        <w:jc w:val="both"/>
      </w:pPr>
    </w:p>
    <w:p w:rsidRDefault="00926A99" w:rsidP="00926A99" w:rsidR="00B8178D" w:rsidRPr="0087210C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stečajnom sucu ovog suda Danieli Korlević, u stečajnom postupku nad dužnikom </w:t>
      </w:r>
      <w:r w:rsidR="00865FE0" w:rsidRPr="00424778">
        <w:t>IMG d.o.o. Poreč, Partizanska 13</w:t>
      </w:r>
      <w:r w:rsidRPr="00424778">
        <w:t>,</w:t>
      </w:r>
      <w:r w:rsidRPr="00926A99">
        <w:rPr>
          <w:b/>
        </w:rPr>
        <w:t xml:space="preserve">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424778">
        <w:t>19</w:t>
      </w:r>
      <w:r w:rsidR="0009254E">
        <w:t xml:space="preserve">. </w:t>
      </w:r>
      <w:r w:rsidR="00424778">
        <w:t xml:space="preserve">prosinca 2018. </w:t>
      </w:r>
    </w:p>
    <w:p w:rsidRDefault="00424778" w:rsidP="00726A98" w:rsidR="00424778">
      <w:pPr>
        <w:jc w:val="center"/>
        <w:rPr>
          <w:b/>
        </w:rPr>
      </w:pPr>
    </w:p>
    <w:p w:rsidRDefault="00726A98" w:rsidP="00726A98" w:rsidR="00726A98" w:rsidRPr="00424778">
      <w:pPr>
        <w:jc w:val="center"/>
        <w:rPr>
          <w:bCs/>
        </w:rPr>
      </w:pPr>
      <w:r w:rsidRPr="00424778">
        <w:t xml:space="preserve">r i j e š i o  </w:t>
      </w:r>
      <w:r w:rsidR="000B7215" w:rsidRPr="00424778">
        <w:t xml:space="preserve">  </w:t>
      </w:r>
      <w:r w:rsidRPr="00424778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65FE0">
        <w:t xml:space="preserve">Andreju Sablić iz Rijeke, </w:t>
      </w:r>
      <w:proofErr w:type="spellStart"/>
      <w:r w:rsidR="00865FE0">
        <w:t>Kumičićeva</w:t>
      </w:r>
      <w:proofErr w:type="spellEnd"/>
      <w:r w:rsidR="00865FE0">
        <w:t xml:space="preserve"> 41, OIB 53418504315</w:t>
      </w:r>
      <w:r w:rsidR="0087210C">
        <w:t xml:space="preserve"> </w:t>
      </w:r>
      <w:r w:rsidRPr="0087210C">
        <w:t>odobrava se obračun st</w:t>
      </w:r>
      <w:r w:rsidR="008E043C" w:rsidRPr="0087210C">
        <w:t>varnih troškova</w:t>
      </w:r>
      <w:r w:rsidR="00424778">
        <w:t xml:space="preserve"> nastalih</w:t>
      </w:r>
      <w:r w:rsidR="008E043C" w:rsidRPr="0087210C">
        <w:t xml:space="preserve"> </w:t>
      </w:r>
      <w:r w:rsidR="00424778">
        <w:t>dana 31. listopada 2018.</w:t>
      </w:r>
      <w:r w:rsidR="00E43748">
        <w:t xml:space="preserve"> </w:t>
      </w:r>
      <w:r w:rsidR="0087210C">
        <w:t>g</w:t>
      </w:r>
      <w:r w:rsidR="00E43748">
        <w:t>odine</w:t>
      </w:r>
      <w:r w:rsidR="004E30EC" w:rsidRPr="0087210C">
        <w:t xml:space="preserve"> u ukupnom iznosu </w:t>
      </w:r>
      <w:r w:rsidR="004E30EC" w:rsidRPr="00E43748">
        <w:t xml:space="preserve">od </w:t>
      </w:r>
      <w:r w:rsidR="00424778">
        <w:t>795,00</w:t>
      </w:r>
      <w:r w:rsidR="0009254E">
        <w:t xml:space="preserve"> </w:t>
      </w:r>
      <w:r w:rsidR="004E30EC" w:rsidRPr="00E43748">
        <w:t>kn</w:t>
      </w:r>
      <w:r w:rsidR="0009254E">
        <w:t xml:space="preserve"> neto, odnosno </w:t>
      </w:r>
      <w:r w:rsidR="00424778">
        <w:t>1.311,58</w:t>
      </w:r>
      <w:r w:rsidR="0009254E">
        <w:t xml:space="preserve"> kn</w:t>
      </w:r>
      <w:r w:rsidR="00CE0BC2">
        <w:t xml:space="preserve"> </w:t>
      </w:r>
      <w:r w:rsidR="004F2592">
        <w:t>bruto</w:t>
      </w:r>
      <w:r w:rsidR="004E30EC" w:rsidRPr="00E43748">
        <w:t>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424778">
      <w:pPr>
        <w:jc w:val="center"/>
      </w:pPr>
      <w:r w:rsidRPr="00424778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</w:t>
      </w:r>
      <w:r w:rsidR="00424778">
        <w:t>dana 31. listopada 2018.</w:t>
      </w:r>
      <w:r w:rsidR="004F2592">
        <w:t>. godine</w:t>
      </w:r>
      <w:r w:rsidR="004F2592" w:rsidRPr="0087210C">
        <w:t xml:space="preserve"> u ukupnom iznosu </w:t>
      </w:r>
      <w:r w:rsidR="004F2592" w:rsidRPr="00E43748">
        <w:t xml:space="preserve">od </w:t>
      </w:r>
      <w:r w:rsidR="00424778" w:rsidRPr="00424778">
        <w:t>795,00 kn neto, odnosno 1.311,58 kn bruto</w:t>
      </w:r>
      <w:r w:rsidR="00F6330C" w:rsidRPr="00E43748">
        <w:t>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2738F1">
      <w:pPr>
        <w:jc w:val="both"/>
      </w:pPr>
      <w:r w:rsidRPr="0087210C">
        <w:t xml:space="preserve">           U obračunu stvarnih troškova specificirani su slijedeći nastali troškovi:</w:t>
      </w:r>
      <w:r w:rsidR="000A0DFA">
        <w:t xml:space="preserve"> </w:t>
      </w:r>
      <w:r w:rsidR="00865FE0">
        <w:t xml:space="preserve">putni trošak na relaciji Rijeka - </w:t>
      </w:r>
      <w:r w:rsidR="00424778">
        <w:t>Poreč</w:t>
      </w:r>
      <w:r w:rsidR="004F2592">
        <w:t xml:space="preserve"> </w:t>
      </w:r>
      <w:r w:rsidR="00424778">
        <w:t>–</w:t>
      </w:r>
      <w:r w:rsidR="004F2592">
        <w:t xml:space="preserve"> </w:t>
      </w:r>
      <w:r w:rsidR="00424778">
        <w:t>Pula – Poreč - Rijeka</w:t>
      </w:r>
      <w:r w:rsidR="002738F1">
        <w:t xml:space="preserve"> dana</w:t>
      </w:r>
      <w:r w:rsidR="00603DA1">
        <w:t xml:space="preserve"> </w:t>
      </w:r>
      <w:r w:rsidR="00424778">
        <w:t>31</w:t>
      </w:r>
      <w:r w:rsidR="0009254E">
        <w:t xml:space="preserve">. </w:t>
      </w:r>
      <w:r w:rsidR="00424778">
        <w:t xml:space="preserve">listopada </w:t>
      </w:r>
      <w:r w:rsidR="00603DA1">
        <w:t>201</w:t>
      </w:r>
      <w:r w:rsidR="00424778">
        <w:t>8</w:t>
      </w:r>
      <w:r w:rsidR="002738F1">
        <w:t>. godine (</w:t>
      </w:r>
      <w:r w:rsidR="00424778">
        <w:t>302</w:t>
      </w:r>
      <w:r w:rsidR="002738F1">
        <w:t xml:space="preserve"> km x 2,00 kn/km) u iznosu </w:t>
      </w:r>
      <w:r w:rsidR="00424778">
        <w:t>604,00</w:t>
      </w:r>
      <w:r w:rsidR="002738F1">
        <w:t xml:space="preserve"> kn</w:t>
      </w:r>
      <w:r w:rsidR="004F2592">
        <w:t xml:space="preserve">, </w:t>
      </w:r>
      <w:r w:rsidR="002738F1">
        <w:t xml:space="preserve">trošak cestarine u iznosu </w:t>
      </w:r>
      <w:r w:rsidR="00424778">
        <w:t>106,00 kn i trošak ½ dnevnice u iznosu od 85,00 kn</w:t>
      </w:r>
      <w:r w:rsidR="00245928">
        <w:t>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424778">
        <w:t>3185-3188</w:t>
      </w:r>
      <w:r w:rsidR="00926A99">
        <w:t xml:space="preserve"> </w:t>
      </w:r>
      <w:r w:rsidR="00B329DE">
        <w:t>spisa)</w:t>
      </w:r>
      <w:r w:rsidRPr="0087210C">
        <w:t xml:space="preserve"> te utvrdio da je </w:t>
      </w:r>
      <w:r w:rsidR="00424778">
        <w:t>dana 31. listopada 2018.</w:t>
      </w:r>
      <w:r w:rsidR="00245928">
        <w:t xml:space="preserve"> </w:t>
      </w:r>
      <w:r w:rsidR="00FF505D">
        <w:t>g</w:t>
      </w:r>
      <w:r w:rsidR="002738F1">
        <w:t>odine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8C0F18">
        <w:t>e</w:t>
      </w:r>
      <w:r w:rsidRPr="0087210C">
        <w:t xml:space="preserve"> dužnosti za provođenje stečajnog postupka</w:t>
      </w:r>
      <w:r w:rsidR="00E76133">
        <w:t xml:space="preserve"> (</w:t>
      </w:r>
      <w:r w:rsidR="00424778">
        <w:t xml:space="preserve">potpisivanje Ugovora o kupoprodaji nekretnine u </w:t>
      </w:r>
      <w:proofErr w:type="spellStart"/>
      <w:r w:rsidR="00424778">
        <w:t>Vab</w:t>
      </w:r>
      <w:r w:rsidR="0013413D">
        <w:t>r</w:t>
      </w:r>
      <w:r w:rsidR="00AA2DA7">
        <w:t>ig</w:t>
      </w:r>
      <w:bookmarkStart w:name="_GoBack" w:id="0"/>
      <w:bookmarkEnd w:id="0"/>
      <w:r w:rsidR="00424778">
        <w:t>i</w:t>
      </w:r>
      <w:proofErr w:type="spellEnd"/>
      <w:r w:rsidR="00424778">
        <w:t xml:space="preserve"> sa kupcem Željkom </w:t>
      </w:r>
      <w:proofErr w:type="spellStart"/>
      <w:r w:rsidR="00424778">
        <w:t>Rubil</w:t>
      </w:r>
      <w:proofErr w:type="spellEnd"/>
      <w:r w:rsidR="00424778">
        <w:t>, sastanak sa knjigovođom u Puli po pitanju izrade MPP 1 obrazaca i pohrane arhive</w:t>
      </w:r>
      <w:r w:rsidR="00603DA1">
        <w:t>).</w:t>
      </w:r>
      <w:r w:rsidR="00FF505D">
        <w:t xml:space="preserve"> </w:t>
      </w:r>
    </w:p>
    <w:p w:rsidRDefault="00726A98" w:rsidP="00B329DE" w:rsidR="00726A98" w:rsidRPr="0087210C">
      <w:pPr>
        <w:ind w:firstLine="708"/>
        <w:jc w:val="both"/>
      </w:pPr>
      <w:r w:rsidRPr="0087210C">
        <w:t>Slijedom navedenog, na temelju pisanog, obrazloženog i dokumentiranog izvješća stečajnog upravitelja, stečajni sudac je primjenom čl.</w:t>
      </w:r>
      <w:r w:rsidR="008C0F18">
        <w:t>94</w:t>
      </w:r>
      <w:r w:rsidRPr="0087210C">
        <w:t>. st.</w:t>
      </w:r>
      <w:r w:rsidR="008C0F18">
        <w:t>1</w:t>
      </w:r>
      <w:r w:rsidRPr="0087210C">
        <w:t>.</w:t>
      </w:r>
      <w:r w:rsidR="008C0F18">
        <w:t xml:space="preserve"> i 3.</w:t>
      </w:r>
      <w:r w:rsidRPr="0087210C">
        <w:t xml:space="preserve"> </w:t>
      </w:r>
      <w:r w:rsidR="008C0F18">
        <w:t xml:space="preserve">u vezi s čl.441. st.2. </w:t>
      </w:r>
      <w:r w:rsidRPr="0087210C">
        <w:t xml:space="preserve">Stečajnog zakona </w:t>
      </w:r>
      <w:r w:rsidR="004E30EC" w:rsidRPr="0087210C">
        <w:t>(</w:t>
      </w:r>
      <w:r w:rsidR="002738F1">
        <w:t>Narodne novine, br.</w:t>
      </w:r>
      <w:r w:rsidR="008C0F18">
        <w:t xml:space="preserve"> 71/15</w:t>
      </w:r>
      <w:r w:rsidR="00424778">
        <w:t xml:space="preserve"> i 104/17</w:t>
      </w:r>
      <w:r w:rsidRPr="0087210C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424778">
        <w:t>19</w:t>
      </w:r>
      <w:r w:rsidR="0009254E">
        <w:t xml:space="preserve">. </w:t>
      </w:r>
      <w:r w:rsidR="00424778">
        <w:t xml:space="preserve">prosinca </w:t>
      </w:r>
      <w:r w:rsidR="00C54850">
        <w:t>2018</w:t>
      </w:r>
      <w:r w:rsidR="00E76133">
        <w:t>.</w:t>
      </w:r>
      <w:r w:rsidR="004E30EC" w:rsidRPr="0087210C">
        <w:t xml:space="preserve"> godine</w:t>
      </w:r>
    </w:p>
    <w:p w:rsidRDefault="00092FC8" w:rsidP="008C0F18" w:rsidR="00092FC8">
      <w:pPr>
        <w:jc w:val="right"/>
      </w:pPr>
    </w:p>
    <w:p w:rsidRDefault="00726A98" w:rsidP="008C0F18" w:rsidR="00726A98" w:rsidRPr="0087210C">
      <w:pPr>
        <w:jc w:val="right"/>
      </w:pPr>
      <w:r w:rsidRPr="0087210C">
        <w:t>Stečajni sudac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092FC8" w:rsidP="008C0F18" w:rsidR="00092FC8">
      <w:pPr>
        <w:jc w:val="right"/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lastRenderedPageBreak/>
        <w:t>UPUTA O PRAVNOM LIJEKU:</w:t>
      </w:r>
    </w:p>
    <w:p w:rsidRDefault="00726A98" w:rsidP="00F6330C" w:rsidR="00F6330C" w:rsidRPr="00092FC8">
      <w:pPr>
        <w:jc w:val="both"/>
        <w:rPr>
          <w:sz w:val="28"/>
        </w:rPr>
      </w:pPr>
      <w:r w:rsidRPr="00092FC8">
        <w:t>Protiv rješenja pravo na žalbu ima stečajni upravitelj i svaki stečajni vjerovnik (čl.</w:t>
      </w:r>
      <w:r w:rsidR="008C0F18" w:rsidRPr="00092FC8">
        <w:t>94</w:t>
      </w:r>
      <w:r w:rsidRPr="00092FC8">
        <w:t xml:space="preserve">. st.5. </w:t>
      </w:r>
      <w:r w:rsidR="008C0F18" w:rsidRPr="00092FC8">
        <w:t xml:space="preserve">u vezi s čl.441. st.2. </w:t>
      </w:r>
      <w:r w:rsidRPr="00092FC8">
        <w:t>SZ</w:t>
      </w:r>
      <w:r w:rsidR="008C0F18" w:rsidRPr="00092FC8">
        <w:t>/15</w:t>
      </w:r>
      <w:r w:rsidRPr="00092FC8">
        <w:t xml:space="preserve">) </w:t>
      </w:r>
      <w:r w:rsidR="00E76133" w:rsidRPr="00092FC8">
        <w:t xml:space="preserve">istekom osmoga dana od dana objave pismena na mrežnoj stranici e-Oglasna ploča suda. </w:t>
      </w:r>
      <w:r w:rsidRPr="00092FC8">
        <w:t>Žalba se podnosi putem ovog suda u dva istovjetna primjerka, a o žalbi odlučuje Visoki trgovački sud Republike Hrvatske.</w:t>
      </w:r>
      <w:r w:rsidR="00F6330C" w:rsidRPr="00092FC8">
        <w:rPr>
          <w:sz w:val="28"/>
        </w:rPr>
        <w:t xml:space="preserve">     </w:t>
      </w:r>
    </w:p>
    <w:p w:rsidRDefault="00092FC8" w:rsidP="00F6330C" w:rsidR="00092FC8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AE3" w:rsidR="00132AE3">
      <w:r>
        <w:separator/>
      </w:r>
    </w:p>
  </w:endnote>
  <w:endnote w:id="0" w:type="continuationSeparator">
    <w:p w:rsidRDefault="00132AE3" w:rsidR="00132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2DA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AE3" w:rsidR="00132AE3">
      <w:r>
        <w:separator/>
      </w:r>
    </w:p>
  </w:footnote>
  <w:footnote w:id="0" w:type="continuationSeparator">
    <w:p w:rsidRDefault="00132AE3" w:rsidR="00132A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proofErr w:type="spellStart"/>
    <w:r w:rsidRPr="00F14A21">
      <w:t>Posl</w:t>
    </w:r>
    <w:proofErr w:type="spellEnd"/>
    <w:r w:rsidRPr="00F14A21">
      <w:t>. br. 15 St-</w:t>
    </w:r>
    <w:r w:rsidR="00865FE0">
      <w:t>60/2014-</w:t>
    </w:r>
    <w:r w:rsidR="00424778">
      <w:t>736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9254E"/>
    <w:rsid w:val="00092FC8"/>
    <w:rsid w:val="000A0DFA"/>
    <w:rsid w:val="000B7215"/>
    <w:rsid w:val="000F679A"/>
    <w:rsid w:val="00103308"/>
    <w:rsid w:val="00130D98"/>
    <w:rsid w:val="00131340"/>
    <w:rsid w:val="00132AE3"/>
    <w:rsid w:val="0013413D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7BF0"/>
    <w:rsid w:val="003737F2"/>
    <w:rsid w:val="003B52A0"/>
    <w:rsid w:val="00424778"/>
    <w:rsid w:val="00461C87"/>
    <w:rsid w:val="00497451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603DA1"/>
    <w:rsid w:val="006467AF"/>
    <w:rsid w:val="00671DED"/>
    <w:rsid w:val="00726A98"/>
    <w:rsid w:val="007667A7"/>
    <w:rsid w:val="00865FE0"/>
    <w:rsid w:val="0087210C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9F5FD5"/>
    <w:rsid w:val="00A50178"/>
    <w:rsid w:val="00A97AE9"/>
    <w:rsid w:val="00AA2DA7"/>
    <w:rsid w:val="00AD4630"/>
    <w:rsid w:val="00B329DE"/>
    <w:rsid w:val="00B8178D"/>
    <w:rsid w:val="00BE27EC"/>
    <w:rsid w:val="00C00193"/>
    <w:rsid w:val="00C3222B"/>
    <w:rsid w:val="00C43913"/>
    <w:rsid w:val="00C54850"/>
    <w:rsid w:val="00C879DE"/>
    <w:rsid w:val="00CE0BC2"/>
    <w:rsid w:val="00D02876"/>
    <w:rsid w:val="00D15BB1"/>
    <w:rsid w:val="00D44941"/>
    <w:rsid w:val="00D47925"/>
    <w:rsid w:val="00D57061"/>
    <w:rsid w:val="00D90E68"/>
    <w:rsid w:val="00E27E94"/>
    <w:rsid w:val="00E43748"/>
    <w:rsid w:val="00E76133"/>
    <w:rsid w:val="00E772CD"/>
    <w:rsid w:val="00EA2B71"/>
    <w:rsid w:val="00F14A21"/>
    <w:rsid w:val="00F23095"/>
    <w:rsid w:val="00F6330C"/>
    <w:rsid w:val="00F72521"/>
    <w:rsid w:val="00F731C0"/>
    <w:rsid w:val="00FC72DD"/>
    <w:rsid w:val="00FE0183"/>
    <w:rsid w:val="00FF18E6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F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2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92FC8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92F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2FC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F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2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92FC8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92F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2FC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St-60/2014-736</izvorni_sadrzaj>
    <derivirana_varijabla naziv="DomainObject.Oznaka_1">St-60/2014-736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</izvorni_sadrzaj>
    <derivirana_varijabla naziv="DomainObject.Predmet.ProtustrankaFormated_1">  IMG d.o.o.</derivirana_varijabla>
  </DomainObject.Predmet.ProtustrankaFormated>
  <DomainObject.Predmet.ProtustrankaFormatedOIB>
    <izvorni_sadrzaj>  IMG d.o.o., OIB 35242623855</izvorni_sadrzaj>
    <derivirana_varijabla naziv="DomainObject.Predmet.ProtustrankaFormatedOIB_1">  IMG d.o.o., OIB 35242623855</derivirana_varijabla>
  </DomainObject.Predmet.ProtustrankaFormatedOIB>
  <DomainObject.Predmet.ProtustrankaFormatedWithAdress>
    <izvorni_sadrzaj> IMG d.o.o., Partizanska 13, 52 440 Poreč</izvorni_sadrzaj>
    <derivirana_varijabla naziv="DomainObject.Predmet.ProtustrankaFormatedWithAdress_1"> IMG d.o.o., Partizanska 13, 52 440 Poreč</derivirana_varijabla>
  </DomainObject.Predmet.ProtustrankaFormatedWithAdress>
  <DomainObject.Predmet.ProtustrankaFormatedWithAdressOIB>
    <izvorni_sadrzaj> IMG d.o.o., OIB 35242623855, Partizanska 13, 52 440 Poreč</izvorni_sadrzaj>
    <derivirana_varijabla naziv="DomainObject.Predmet.ProtustrankaFormatedWithAdressOIB_1"> IMG d.o.o., OIB 35242623855, Partizanska 13, 52 440 Poreč</derivirana_varijabla>
  </DomainObject.Predmet.ProtustrankaFormatedWithAdressOIB>
  <DomainObject.Predmet.ProtustrankaWithAdress>
    <izvorni_sadrzaj>IMG d.o.o. Partizanska 13, 52 440 Poreč</izvorni_sadrzaj>
    <derivirana_varijabla naziv="DomainObject.Predmet.ProtustrankaWithAdress_1">IMG d.o.o. Partizanska 13, 52 440 Poreč</derivirana_varijabla>
  </DomainObject.Predmet.ProtustrankaWithAdress>
  <DomainObject.Predmet.ProtustrankaWithAdressOIB>
    <izvorni_sadrzaj>IMG d.o.o., OIB 35242623855, Partizanska 13, 52 440 Poreč</izvorni_sadrzaj>
    <derivirana_varijabla naziv="DomainObject.Predmet.ProtustrankaWithAdressOIB_1">IMG d.o.o., OIB 35242623855, Partizanska 13, 52 440 Poreč</derivirana_varijabla>
  </DomainObject.Predmet.ProtustrankaWithAdressOIB>
  <DomainObject.Predmet.ProtustrankaNazivFormated>
    <izvorni_sadrzaj>IMG d.o.o.</izvorni_sadrzaj>
    <derivirana_varijabla naziv="DomainObject.Predmet.ProtustrankaNazivFormated_1">IMG d.o.o.</derivirana_varijabla>
  </DomainObject.Predmet.ProtustrankaNazivFormated>
  <DomainObject.Predmet.ProtustrankaNazivFormatedOIB>
    <izvorni_sadrzaj>IMG d.o.o., OIB 35242623855</izvorni_sadrzaj>
    <derivirana_varijabla naziv="DomainObject.Predmet.ProtustrankaNazivFormatedOIB_1">IMG d.o.o.,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</item>
    </izvorni_sadrzaj>
    <derivirana_varijabla naziv="DomainObject.Predmet.ProtuStrankaListFormated_1">
      <item>IMG d.o.o.</item>
    </derivirana_varijabla>
  </DomainObject.Predmet.ProtuStrankaListFormated>
  <DomainObject.Predmet.ProtuStrankaListFormatedOIB>
    <izvorni_sadrzaj>
      <item>IMG d.o.o., OIB 35242623855</item>
    </izvorni_sadrzaj>
    <derivirana_varijabla naziv="DomainObject.Predmet.ProtuStrankaListFormatedOIB_1">
      <item>IMG d.o.o., OIB 35242623855</item>
    </derivirana_varijabla>
  </DomainObject.Predmet.ProtuStrankaListFormatedOIB>
  <DomainObject.Predmet.ProtuStrankaListFormatedWithAdress>
    <izvorni_sadrzaj>
      <item>IMG d.o.o., Partizanska 13, 52 440 Poreč</item>
    </izvorni_sadrzaj>
    <derivirana_varijabla naziv="DomainObject.Predmet.ProtuStrankaListFormatedWithAdress_1">
      <item>IMG d.o.o., Partizanska 13, 52 440 Poreč</item>
    </derivirana_varijabla>
  </DomainObject.Predmet.ProtuStrankaListFormatedWithAdress>
  <DomainObject.Predmet.ProtuStrankaListFormatedWithAdressOIB>
    <izvorni_sadrzaj>
      <item>IMG d.o.o., OIB 35242623855, Partizanska 13, 52 440 Poreč</item>
    </izvorni_sadrzaj>
    <derivirana_varijabla naziv="DomainObject.Predmet.ProtuStrankaListFormatedWithAdressOIB_1">
      <item>IMG d.o.o., OIB 35242623855, Partizanska 13, 52 440 Poreč</item>
    </derivirana_varijabla>
  </DomainObject.Predmet.ProtuStrankaListFormatedWithAdressOIB>
  <DomainObject.Predmet.ProtuStrankaListNazivFormated>
    <izvorni_sadrzaj>
      <item>IMG d.o.o.</item>
    </izvorni_sadrzaj>
    <derivirana_varijabla naziv="DomainObject.Predmet.ProtuStrankaListNazivFormated_1">
      <item>IMG d.o.o.</item>
    </derivirana_varijabla>
  </DomainObject.Predmet.ProtuStrankaListNazivFormated>
  <DomainObject.Predmet.ProtuStrankaListNazivFormatedOIB>
    <izvorni_sadrzaj>
      <item>IMG d.o.o., OIB 35242623855</item>
    </izvorni_sadrzaj>
    <derivirana_varijabla naziv="DomainObject.Predmet.ProtuStrankaListNazivFormatedOIB_1">
      <item>IMG d.o.o.,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St-60/2014-736</izvorni_sadrzaj>
    <derivirana_varijabla naziv="DomainObject.PoslovniBrojDokumenta_1">St-60/2014-736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</izvorni_sadrzaj>
    <derivirana_varijabla naziv="DomainObject.Predmet.ProtustrankaIDrugi_1">IMG d.o.o.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d.o.o., OIB 35242623855, Partizanska 13, 52 440 Poreč</izvorni_sadrzaj>
    <derivirana_varijabla naziv="DomainObject.Predmet.ProtustrankaIDrugiAdressOIB_1">IMG d.o.o.,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SudioniciListNaziv_1">
      <item>FINA  Zagreb</item>
      <item>IMG d.o.o.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SudioniciListNaziv>
  <DomainObject.Predmet.SudioniciListAdressOIB>
    <izvorni_sadrzaj>
      <item>FINA  Zagreb, OIB 85821130368, Koturaška 43,10 000 Zagreb</item>
      <item>IMG d.o.o.,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SudioniciListAdressOIB_1">
      <item>FINA  Zagreb, OIB 85821130368, Koturaška 43,10 000 Zagreb</item>
      <item>IMG d.o.o.,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  <item>Vera Ban Miloš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2238</properties:Characters>
  <properties:Lines>60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2018-12-19T08:34:00Z</dcterms:created>
  <dc:creator>dcmelik</dc:creator>
  <cp:lastModifiedBy>Jasna Radulović</cp:lastModifiedBy>
  <cp:lastPrinted>2018-12-19T08:45:00Z</cp:lastPrinted>
  <dcterms:modified xmlns:xsi="http://www.w3.org/2001/XMLSchema-instance" xsi:type="dcterms:W3CDTF">2018-12-19T08:46:00Z</dcterms:modified>
  <cp:revision>7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St-60/2014-736 / Odluka - Rješenje o naknadi troškova stečajnom upravitelju (60-14-troškovi_st..docx)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